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debb" w14:paraId="b15debb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7A6503">
        <w:rPr>
          <w:b/>
        </w:rPr>
        <w:t>850/2017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7A6503">
        <w:t>ZLATNA MAKARSKA j.d.o.o. Makarska, Ante Starčevića 21, OIB: 96962130214</w:t>
      </w:r>
      <w:r w:rsidRPr="008F7C03">
        <w:t xml:space="preserve">, dana </w:t>
      </w:r>
      <w:r w:rsidR="007A6503">
        <w:t>8. siječnja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7A6503">
        <w:t>ZLATNA MAKARSKA j.d.o.o. Makarska, Ante Starčevića 21, OIB: 96962130214</w:t>
      </w:r>
      <w:r w:rsidRPr="008F7C03">
        <w:t>, da u roku od 15 dana solidarno uplate na sudski depozit ovog suda br. HR1623900011300000664, otvoren kod Hrvatske poštanske banke d.d. Zagreb, pozivom na broj 10-</w:t>
      </w:r>
      <w:r w:rsidR="007A6503">
        <w:t>85017</w:t>
      </w:r>
      <w:r w:rsidRPr="008F7C03">
        <w:t>,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7A6503">
        <w:t>850/2017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7A6503" w:rsidP="007A6503" w:rsidR="007A6503">
      <w:pPr>
        <w:ind w:firstLine="708"/>
        <w:jc w:val="both"/>
      </w:pPr>
      <w:r>
        <w:t>Predlagatelj Financijska agencija, RC Split je prijedlogom zaprimljenim na Trgovačkom sudu u Splitu, dana 31. kolovoza 2017. godine predložio otvaranje stečajnog postupka nad dužnikom ZLATNA MAKARSKA j.d.o.o., Makarska, Ante Starčevića 21, OIB: 96962130214, MBS: 060340756. U prijedlogu se u bitnome navodi da temeljem čl. 110. st. 1. SZ-a podnosi prijedlog, te da na dan 25.08.2017.g. dužnik ima u očevidniku redoslijeda osnova za plaćanje evidentirane osnove za plaćanje u neprekinutom razdoblju od 120 dana u ukupnom iznosu od 5.505,21 kuna u koji iznos je uračunata kamata i naknada predlagatelja za provedbu ovrhe na novčanim sredstvima. Navodi se da dužnik ima 3 zaposlenih, te da ima otvoren račun kod Sberbank d.d.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7A6503">
        <w:t>850</w:t>
      </w:r>
      <w:r>
        <w:t>/201</w:t>
      </w:r>
      <w:r w:rsidR="007A6503">
        <w:t>7</w:t>
      </w:r>
      <w:r w:rsidRPr="008F7C03">
        <w:t xml:space="preserve"> od </w:t>
      </w:r>
      <w:r w:rsidR="007A6503">
        <w:t>19. prosinca</w:t>
      </w:r>
      <w:r>
        <w:t xml:space="preserve"> 201</w:t>
      </w:r>
      <w:r w:rsidR="007A6503">
        <w:t>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7A6503">
        <w:t>8. siječnja 2018</w:t>
      </w:r>
      <w:r w:rsidR="00C86648">
        <w:t xml:space="preserve">.g. </w:t>
      </w:r>
      <w:r w:rsidR="007A6503">
        <w:t xml:space="preserve">nije </w:t>
      </w:r>
      <w:r>
        <w:t>pristupio zastupnik po zakonu dužnika</w:t>
      </w:r>
      <w:r w:rsidR="00C86648">
        <w:t xml:space="preserve"> </w:t>
      </w:r>
      <w:r w:rsidR="007A6503">
        <w:t xml:space="preserve">niti je postupio prema točci IV. rješenja od 19. prosinca 2017. god. </w:t>
      </w:r>
      <w:r w:rsidR="00C86648">
        <w:t>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7A6503">
        <w:t xml:space="preserve"> Općinski sud i MUP nisu u roku postupili po traženju suda. </w:t>
      </w:r>
    </w:p>
    <w:p w:rsidRDefault="007A6503" w:rsidP="00EA24FF" w:rsidR="007A6503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7A6503">
        <w:t>27.12.2017</w:t>
      </w:r>
      <w:r w:rsidRPr="008F7C03">
        <w:t xml:space="preserve">.g. (l.s. </w:t>
      </w:r>
      <w:r w:rsidR="007A6503">
        <w:t>18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7A6503">
        <w:t>243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A6503">
        <w:rPr>
          <w:b/>
        </w:rPr>
        <w:t>8. siječnja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F0" w:rsidR="00A376F0">
      <w:r>
        <w:separator/>
      </w:r>
    </w:p>
  </w:endnote>
  <w:endnote w:id="0" w:type="continuationSeparator">
    <w:p w:rsidRDefault="00A376F0" w:rsidR="00A3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F0" w:rsidR="00A376F0">
      <w:r>
        <w:separator/>
      </w:r>
    </w:p>
  </w:footnote>
  <w:footnote w:id="0" w:type="continuationSeparator">
    <w:p w:rsidRDefault="00A376F0" w:rsidR="00A3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314C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A6503">
      <w:rPr>
        <w:rFonts w:hAnsi="Book Antiqua" w:ascii="Book Antiqua"/>
        <w:b/>
        <w:sz w:val="20"/>
        <w:szCs w:val="20"/>
      </w:rPr>
      <w:t>850/2017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14C5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31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4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4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4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4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31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4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4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4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4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St-850/2017</izvorni_sadrzaj>
    <derivirana_varijabla naziv="DomainObject.Predmet.OznakaBroj_1">St-850/2017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ZLATNA MAKARSKA jednostavno društvo s ograničenom odgovornošću za ugostiteljstvo i turizam</izvorni_sadrzaj>
    <derivirana_varijabla naziv="DomainObject.Predmet.ProtustrankaFormated_1">  ZLATNA MAKARSKA jednostavno društvo s ograničenom odgovornošću za ugostiteljstvo i turizam</derivirana_varijabla>
  </DomainObject.Predmet.ProtustrankaFormated>
  <DomainObject.Predmet.ProtustrankaFormatedOIB>
    <izvorni_sadrzaj>  ZLATNA MAKARSKA jednostavno društvo s ograničenom odgovornošću za ugostiteljstvo i turizam, OIB 96962130214</izvorni_sadrzaj>
    <derivirana_varijabla naziv="DomainObject.Predmet.ProtustrankaFormatedOIB_1">  ZLATNA MAKARSKA jednostavno društvo s ograničenom odgovornošću za ugostiteljstvo i turizam, OIB 96962130214</derivirana_varijabla>
  </DomainObject.Predmet.ProtustrankaFormatedOIB>
  <DomainObject.Predmet.ProtustrankaFormatedWithAdress>
    <izvorni_sadrzaj> ZLATNA MAKARSKA jednostavno društvo s ograničenom odgovornošću za ugostiteljstvo i turizam, Ante Starčevića 21, 21300 Makarska</izvorni_sadrzaj>
    <derivirana_varijabla naziv="DomainObject.Predmet.ProtustrankaFormatedWithAdress_1"> ZLATNA MAKARSKA jednostavno društvo s ograničenom odgovornošću za ugostiteljstvo i turizam, Ante Starčevića 21, 21300 Makarska</derivirana_varijabla>
  </DomainObject.Predmet.ProtustrankaFormatedWithAdress>
  <DomainObject.Predmet.ProtustrankaFormatedWithAdressOIB>
    <izvorni_sadrzaj> ZLATNA MAKARSKA jednostavno društvo s ograničenom odgovornošću za ugostiteljstvo i turizam, OIB 96962130214, Ante Starčevića 21, 21300 Makarska</izvorni_sadrzaj>
    <derivirana_varijabla naziv="DomainObject.Predmet.ProtustrankaFormatedWithAdressOIB_1"> ZLATNA MAKARSKA jednostavno društvo s ograničenom odgovornošću za ugostiteljstvo i turizam, OIB 96962130214, Ante Starčevića 21, 21300 Makarska</derivirana_varijabla>
  </DomainObject.Predmet.ProtustrankaFormatedWithAdressOIB>
  <DomainObject.Predmet.ProtustrankaWithAdress>
    <izvorni_sadrzaj>ZLATNA MAKARSKA jednostavno društvo s ograničenom odgovornošću za ugostiteljstvo i turizam Ante Starčevića 21, 21300 Makarska</izvorni_sadrzaj>
    <derivirana_varijabla naziv="DomainObject.Predmet.ProtustrankaWithAdress_1">ZLATNA MAKARSKA jednostavno društvo s ograničenom odgovornošću za ugostiteljstvo i turizam Ante Starčevića 21, 21300 Makarska</derivirana_varijabla>
  </DomainObject.Predmet.ProtustrankaWithAdress>
  <DomainObject.Predmet.ProtustrankaWithAdressOIB>
    <izvorni_sadrzaj>ZLATNA MAKARSKA jednostavno društvo s ograničenom odgovornošću za ugostiteljstvo i turizam, OIB 96962130214, Ante Starčevića 21, 21300 Makarska</izvorni_sadrzaj>
    <derivirana_varijabla naziv="DomainObject.Predmet.ProtustrankaWithAdressOIB_1">ZLATNA MAKARSKA jednostavno društvo s ograničenom odgovornošću za ugostiteljstvo i turizam, OIB 96962130214, Ante Starčevića 21, 21300 Makarska</derivirana_varijabla>
  </DomainObject.Predmet.ProtustrankaWithAdressOIB>
  <DomainObject.Predmet.ProtustrankaNazivFormated>
    <izvorni_sadrzaj>ZLATNA MAKARSKA jednostavno društvo s ograničenom odgovornošću za ugostiteljstvo i turizam</izvorni_sadrzaj>
    <derivirana_varijabla naziv="DomainObject.Predmet.ProtustrankaNazivFormated_1">ZLATNA MAKARSKA jednostavno društvo s ograničenom odgovornošću za ugostiteljstvo i turizam</derivirana_varijabla>
  </DomainObject.Predmet.ProtustrankaNazivFormated>
  <DomainObject.Predmet.ProtustrankaNazivFormatedOIB>
    <izvorni_sadrzaj>ZLATNA MAKARSKA jednostavno društvo s ograničenom odgovornošću za ugostiteljstvo i turizam, OIB 96962130214</izvorni_sadrzaj>
    <derivirana_varijabla naziv="DomainObject.Predmet.ProtustrankaNazivFormatedOIB_1">ZLATNA MAKARSKA jednostavno društvo s ograničenom odgovornošću za ugostiteljstvo i turizam, OIB 96962130214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5505.21</izvorni_sadrzaj>
    <derivirana_varijabla naziv="DomainObject.Predmet.TrenutnaVrijednost_1">5505.21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ZLATNA MAKARSKA jednostavno društvo s ograničenom odgovornošću za ugostiteljstvo i turizam</item>
    </izvorni_sadrzaj>
    <derivirana_varijabla naziv="DomainObject.Predmet.ProtuStrankaListFormated_1">
      <item>ZLATNA MAKARSKA jednostavno društvo s ograničenom odgovornošću za ugostiteljstvo i turizam</item>
    </derivirana_varijabla>
  </DomainObject.Predmet.ProtuStrankaListFormated>
  <DomainObject.Predmet.ProtuStrankaListFormatedOIB>
    <izvorni_sadrzaj>
      <item>ZLATNA MAKARSKA jednostavno društvo s ograničenom odgovornošću za ugostiteljstvo i turizam, OIB 96962130214</item>
    </izvorni_sadrzaj>
    <derivirana_varijabla naziv="DomainObject.Predmet.ProtuStrankaListFormatedOIB_1">
      <item>ZLATNA MAKARSKA jednostavno društvo s ograničenom odgovornošću za ugostiteljstvo i turizam, OIB 96962130214</item>
    </derivirana_varijabla>
  </DomainObject.Predmet.ProtuStrankaListFormatedOIB>
  <DomainObject.Predmet.ProtuStrankaListFormatedWithAdress>
    <izvorni_sadrzaj>
      <item>ZLATNA MAKARSKA jednostavno društvo s ograničenom odgovornošću za ugostiteljstvo i turizam, Ante Starčevića 21, 21300 Makarska</item>
    </izvorni_sadrzaj>
    <derivirana_varijabla naziv="DomainObject.Predmet.ProtuStrankaListFormatedWithAdress_1">
      <item>ZLATNA MAKARSKA jednostavno društvo s ograničenom odgovornošću za ugostiteljstvo i turizam, Ante Starčevića 21, 21300 Makarska</item>
    </derivirana_varijabla>
  </DomainObject.Predmet.ProtuStrankaListFormatedWithAdress>
  <DomainObject.Predmet.ProtuStrankaListFormatedWithAdressOIB>
    <izvorni_sadrzaj>
      <item>ZLATNA MAKARSKA jednostavno društvo s ograničenom odgovornošću za ugostiteljstvo i turizam, OIB 96962130214, Ante Starčevića 21, 21300 Makarska</item>
    </izvorni_sadrzaj>
    <derivirana_varijabla naziv="DomainObject.Predmet.ProtuStrankaListFormatedWithAdressOIB_1">
      <item>ZLATNA MAKARSKA jednostavno društvo s ograničenom odgovornošću za ugostiteljstvo i turizam, OIB 96962130214, Ante Starčevića 21, 21300 Makarska</item>
    </derivirana_varijabla>
  </DomainObject.Predmet.ProtuStrankaListFormatedWithAdressOIB>
  <DomainObject.Predmet.ProtuStrankaListNazivFormated>
    <izvorni_sadrzaj>
      <item>ZLATNA MAKARSKA jednostavno društvo s ograničenom odgovornošću za ugostiteljstvo i turizam</item>
    </izvorni_sadrzaj>
    <derivirana_varijabla naziv="DomainObject.Predmet.ProtuStrankaListNazivFormated_1">
      <item>ZLATNA MAKARSKA jednostavno društvo s ograničenom odgovornošću za ugostiteljstvo i turizam</item>
    </derivirana_varijabla>
  </DomainObject.Predmet.ProtuStrankaListNazivFormated>
  <DomainObject.Predmet.ProtuStrankaListNazivFormatedOIB>
    <izvorni_sadrzaj>
      <item>ZLATNA MAKARSKA jednostavno društvo s ograničenom odgovornošću za ugostiteljstvo i turizam, OIB 96962130214</item>
    </izvorni_sadrzaj>
    <derivirana_varijabla naziv="DomainObject.Predmet.ProtuStrankaListNazivFormatedOIB_1">
      <item>ZLATNA MAKARSKA jednostavno društvo s ograničenom odgovornošću za ugostiteljstvo i turizam, OIB 96962130214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ZLATNA MAKARSKA jednostavno društvo s ograničenom odgovornošću za ugostiteljstvo i turizam</izvorni_sadrzaj>
    <derivirana_varijabla naziv="DomainObject.Predmet.ProtustrankaIDrugi_1">ZLATNA MAKARSKA jednostavno društvo s ograničenom odgovornošću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ZLATNA MAKARSKA jednostavno društvo s ograničenom odgovornošću za ugostiteljstvo i turizam, OIB 96962130214, Ante Starčevića 21, 21300 Makarska</izvorni_sadrzaj>
    <derivirana_varijabla naziv="DomainObject.Predmet.ProtustrankaIDrugiAdressOIB_1">ZLATNA MAKARSKA jednostavno društvo s ograničenom odgovornošću za ugostiteljstvo i turizam, OIB 96962130214, Ante Starčevića 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MAKARSKA jednostavno društvo s ograničenom odgovornošću za ugostiteljstvo i turizam</item>
      <item>FINANCIJSKA AGENCIJA, RC SPLIT</item>
    </izvorni_sadrzaj>
    <derivirana_varijabla naziv="DomainObject.Predmet.SudioniciListNaziv_1">
      <item>ZLATNA MAKARSKA jednostavno društvo s ograničenom odgovornošću za ugostiteljstvo i turizam</item>
      <item>FINANCIJSKA AGENCIJA, RC SPLIT</item>
    </derivirana_varijabla>
  </DomainObject.Predmet.SudioniciListNaziv>
  <DomainObject.Predmet.SudioniciListAdressOIB>
    <izvorni_sadrzaj>
      <item>ZLATNA MAKARSKA jednostavno društvo s ograničenom odgovornošću za ugostiteljstvo i turizam, OIB 96962130214, Ante Starčevića 21,21300 Makarska</item>
      <item>FINANCIJSKA AGENCIJA, RC SPLIT, OIB 85821130368, Mažuranićevo šetalište 24 b,21000 Split</item>
    </izvorni_sadrzaj>
    <derivirana_varijabla naziv="DomainObject.Predmet.SudioniciListAdressOIB_1">
      <item>ZLATNA MAKARSKA jednostavno društvo s ograničenom odgovornošću za ugostiteljstvo i turizam, OIB 96962130214, Ante Starčevića 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96962130214</item>
      <item>, OIB 85821130368</item>
    </izvorni_sadrzaj>
    <derivirana_varijabla naziv="DomainObject.Predmet.SudioniciListNazivOIB_1">
      <item>, OIB 96962130214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917</properties:Words>
  <properties:Characters>5174</properties:Characters>
  <properties:Lines>131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2018-01-08T07:37:00Z</dcterms:created>
  <dc:creator>Katarina Franković</dc:creator>
  <cp:lastModifiedBy>Paško Bačić</cp:lastModifiedBy>
  <cp:lastPrinted>2018-01-08T07:37:00Z</cp:lastPrinted>
  <dcterms:modified xmlns:xsi="http://www.w3.org/2001/XMLSchema-instance" xsi:type="dcterms:W3CDTF">2018-01-08T07:41:00Z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