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f31e" w14:paraId="3ddf31e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B944B0" w:rsidP="00B944B0" w:rsidR="00AD3F1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ADVERTAM j.d.o.o., Osijek, Lorenza Jägera 24, MBS: 030149191, OIB: 25138437319, dana 24. travnja 2018.</w:t>
      </w: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715CD7">
        <w:t>Ivanu Mikiću OIB: 72220905423</w:t>
      </w:r>
      <w:r w:rsidR="00715CD7" w:rsidRPr="006473A4">
        <w:t xml:space="preserve">, </w:t>
      </w:r>
      <w:r w:rsidR="00715CD7">
        <w:t xml:space="preserve">sa sjedištem i poslovnom adresom u Novoj Gradiški, Gundulićeva bb i adresom prebivališta u Baćin dolu, Baćin dol 76,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715CD7" w:rsidP="00715CD7" w:rsidR="00715CD7" w:rsidRPr="00503CAE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</w:t>
      </w:r>
      <w:r>
        <w:t xml:space="preserve">sa kartice </w:t>
      </w:r>
      <w:r w:rsidRPr="00EF6540">
        <w:t>predmeta broj St-</w:t>
      </w:r>
      <w:r w:rsidR="00B944B0">
        <w:t>2125</w:t>
      </w:r>
      <w:r w:rsidRPr="00EF6540">
        <w:t>/1</w:t>
      </w:r>
      <w:r w:rsidR="00192A64" w:rsidRPr="00EF6540">
        <w:t>6</w:t>
      </w:r>
      <w:r w:rsidRPr="00EF6540">
        <w:t>(</w:t>
      </w:r>
      <w:r w:rsidR="00EF6540">
        <w:t>13</w:t>
      </w:r>
      <w:r w:rsidRPr="00EF6540">
        <w:t xml:space="preserve">) </w:t>
      </w:r>
      <w:r w:rsidRPr="00EF6540">
        <w:rPr>
          <w:lang w:eastAsia="x-none" w:val="x-none"/>
        </w:rPr>
        <w:t>izvrši isplatu privremeno</w:t>
      </w:r>
      <w:r w:rsidRPr="00EF6540">
        <w:rPr>
          <w:lang w:eastAsia="x-none"/>
        </w:rPr>
        <w:t>m</w:t>
      </w:r>
      <w:r w:rsidRPr="00EF6540">
        <w:rPr>
          <w:lang w:eastAsia="x-none" w:val="x-none"/>
        </w:rPr>
        <w:t xml:space="preserve"> stečajno</w:t>
      </w:r>
      <w:r w:rsidRPr="00EF6540">
        <w:rPr>
          <w:lang w:eastAsia="x-none"/>
        </w:rPr>
        <w:t>m</w:t>
      </w:r>
      <w:r w:rsidRPr="00EF6540">
        <w:rPr>
          <w:lang w:eastAsia="x-none" w:val="x-none"/>
        </w:rPr>
        <w:t xml:space="preserve"> upravitelj</w:t>
      </w:r>
      <w:r w:rsidRPr="00EF6540">
        <w:rPr>
          <w:lang w:eastAsia="x-none"/>
        </w:rPr>
        <w:t xml:space="preserve">u </w:t>
      </w:r>
      <w:r w:rsidRPr="00EF6540">
        <w:rPr>
          <w:lang w:eastAsia="x-none" w:val="x-none"/>
        </w:rPr>
        <w:t xml:space="preserve">na </w:t>
      </w:r>
      <w:r w:rsidRPr="00EF6540">
        <w:rPr>
          <w:lang w:eastAsia="x-none"/>
        </w:rPr>
        <w:t>njegov</w:t>
      </w:r>
      <w:r w:rsidRPr="00EF6540">
        <w:rPr>
          <w:lang w:eastAsia="x-none" w:val="x-none"/>
        </w:rPr>
        <w:t xml:space="preserve"> žiro-račun broj</w:t>
      </w:r>
      <w:r>
        <w:rPr>
          <w:lang w:eastAsia="x-none" w:val="x-none"/>
        </w:rPr>
        <w:t xml:space="preserve"> </w:t>
      </w:r>
      <w:r>
        <w:rPr>
          <w:lang w:eastAsia="x-none"/>
        </w:rPr>
        <w:t xml:space="preserve">HR6223600003112474338 </w:t>
      </w:r>
      <w:r>
        <w:rPr>
          <w:lang w:eastAsia="x-none" w:val="x-none"/>
        </w:rPr>
        <w:t>a pripadajuće poreze i doprinose na odgovarajuće žiro-račune.</w:t>
      </w:r>
    </w:p>
    <w:p w:rsidRDefault="00503CAE" w:rsidP="00503CAE" w:rsidR="00503CAE">
      <w:pPr>
        <w:pStyle w:val="Odlomakpopisa"/>
        <w:rPr>
          <w:lang w:eastAsia="x-none" w:val="x-none"/>
        </w:rPr>
      </w:pPr>
    </w:p>
    <w:p w:rsidRDefault="00503CAE" w:rsidP="00503CAE" w:rsidR="00503CAE" w:rsidRPr="00503CAE">
      <w:pPr>
        <w:numPr>
          <w:ilvl w:val="0"/>
          <w:numId w:val="13"/>
        </w:numPr>
        <w:jc w:val="both"/>
      </w:pPr>
      <w:r>
        <w:t>Privremenom stečajnom upravitelju Ivanu Mikiću OIB: 72220905423</w:t>
      </w:r>
      <w:r w:rsidRPr="006473A4">
        <w:t xml:space="preserve">, </w:t>
      </w:r>
      <w:r>
        <w:t>sa sjedištem i poslovnom adresom u Novoj Gradiški, Gundulićeva bb i adresom prebivališta u Baćin dolu, Baćin dol 76 određuje se naknada troškova učinjenih u prethodnom postupku u iznosu od 80</w:t>
      </w:r>
      <w:r w:rsidR="00B128C8">
        <w:t>1</w:t>
      </w:r>
      <w:r w:rsidRPr="00503CAE">
        <w:t>,</w:t>
      </w:r>
      <w:r w:rsidR="00B128C8">
        <w:t>5</w:t>
      </w:r>
      <w:r w:rsidR="006D7B93">
        <w:t xml:space="preserve">0 kn neto </w:t>
      </w:r>
      <w:r w:rsidR="00C67F04">
        <w:t xml:space="preserve">sa kartice </w:t>
      </w:r>
      <w:r w:rsidR="00C67F04" w:rsidRPr="00EF6540">
        <w:t>predmeta broj St-</w:t>
      </w:r>
      <w:r w:rsidR="00C67F04">
        <w:t>2125</w:t>
      </w:r>
      <w:r w:rsidR="00C67F04" w:rsidRPr="00EF6540">
        <w:t>/16(</w:t>
      </w:r>
      <w:r w:rsidR="00C67F04">
        <w:t>13</w:t>
      </w:r>
      <w:r w:rsidR="00C67F04" w:rsidRPr="00EF6540">
        <w:t>)</w:t>
      </w:r>
      <w:r w:rsidR="006D7B93">
        <w:rPr>
          <w:lang w:eastAsia="x-none"/>
        </w:rPr>
        <w:t>.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77AE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77AE">
        <w:rPr>
          <w:sz w:val="24"/>
        </w:rPr>
        <w:t xml:space="preserve">Rješenjem ovoga suda broj </w:t>
      </w:r>
      <w:r w:rsidR="002C000F" w:rsidRPr="006A77AE">
        <w:rPr>
          <w:sz w:val="24"/>
        </w:rPr>
        <w:t>7 St-</w:t>
      </w:r>
      <w:r w:rsidR="004D03D8">
        <w:rPr>
          <w:sz w:val="24"/>
        </w:rPr>
        <w:t>2125</w:t>
      </w:r>
      <w:r w:rsidR="002C000F" w:rsidRPr="006A77AE">
        <w:rPr>
          <w:sz w:val="24"/>
        </w:rPr>
        <w:t>/</w:t>
      </w:r>
      <w:r w:rsidR="00890C2B">
        <w:rPr>
          <w:sz w:val="24"/>
        </w:rPr>
        <w:t>16-12</w:t>
      </w:r>
      <w:r w:rsidRPr="006A77AE">
        <w:rPr>
          <w:sz w:val="24"/>
        </w:rPr>
        <w:t xml:space="preserve"> od </w:t>
      </w:r>
      <w:r w:rsidR="0053133B" w:rsidRPr="006A77AE">
        <w:rPr>
          <w:sz w:val="24"/>
        </w:rPr>
        <w:t>1</w:t>
      </w:r>
      <w:r w:rsidR="004D03D8">
        <w:rPr>
          <w:sz w:val="24"/>
        </w:rPr>
        <w:t>9</w:t>
      </w:r>
      <w:r w:rsidR="0053133B" w:rsidRPr="006A77AE">
        <w:rPr>
          <w:sz w:val="24"/>
        </w:rPr>
        <w:t xml:space="preserve">. </w:t>
      </w:r>
      <w:r w:rsidR="00890C2B">
        <w:rPr>
          <w:sz w:val="24"/>
        </w:rPr>
        <w:t>siječnja</w:t>
      </w:r>
      <w:r w:rsidR="00D34EF0" w:rsidRPr="006A77AE">
        <w:rPr>
          <w:sz w:val="24"/>
        </w:rPr>
        <w:t xml:space="preserve"> 2018</w:t>
      </w:r>
      <w:r w:rsidR="002C000F" w:rsidRPr="006A77AE">
        <w:rPr>
          <w:sz w:val="24"/>
        </w:rPr>
        <w:t>. godine</w:t>
      </w:r>
      <w:r w:rsidRPr="006A77AE">
        <w:rPr>
          <w:sz w:val="24"/>
        </w:rPr>
        <w:t xml:space="preserve"> pokrenut je prethodni postupak nad dužnikom </w:t>
      </w:r>
      <w:r w:rsidR="008A08CE">
        <w:t>ADVERTAM j.d.o.o., Osijek, Lorenza Jägera 24, MBS: 030149191, OIB: 25138437319</w:t>
      </w:r>
      <w:r w:rsidR="002C000F" w:rsidRPr="006A77AE">
        <w:rPr>
          <w:sz w:val="24"/>
        </w:rPr>
        <w:t xml:space="preserve"> </w:t>
      </w:r>
      <w:r w:rsidRPr="006A77AE">
        <w:rPr>
          <w:sz w:val="24"/>
        </w:rPr>
        <w:t xml:space="preserve">i imenovan je </w:t>
      </w:r>
      <w:r w:rsidR="006A77AE" w:rsidRPr="006A77AE">
        <w:rPr>
          <w:sz w:val="24"/>
        </w:rPr>
        <w:t>Ivan Mikić sa sjedištem i poslovnom adresom u Novoj Gradiški, Gundulićeva bb i adresom prebivališta u Baćin dolu, Baćin dol 76, OIB: 72220905423</w:t>
      </w:r>
      <w:r w:rsidR="00631C7D" w:rsidRPr="006A77AE">
        <w:rPr>
          <w:sz w:val="24"/>
        </w:rPr>
        <w:t xml:space="preserve"> </w:t>
      </w:r>
      <w:r w:rsidRPr="006A77AE">
        <w:rPr>
          <w:sz w:val="24"/>
        </w:rPr>
        <w:t>za privremen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stečajn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upravitelj</w:t>
      </w:r>
      <w:r w:rsidR="00631C7D" w:rsidRPr="006A77AE">
        <w:rPr>
          <w:sz w:val="24"/>
        </w:rPr>
        <w:t>a</w:t>
      </w:r>
      <w:r w:rsidR="00C94EF3" w:rsidRPr="006A77AE">
        <w:rPr>
          <w:sz w:val="24"/>
        </w:rPr>
        <w:t>, sa zadatkom da u roku 15 dana</w:t>
      </w:r>
      <w:r w:rsidR="00750581" w:rsidRPr="006A77AE">
        <w:rPr>
          <w:sz w:val="24"/>
        </w:rPr>
        <w:t xml:space="preserve"> </w:t>
      </w:r>
      <w:r w:rsidRPr="006A77AE">
        <w:rPr>
          <w:sz w:val="24"/>
        </w:rPr>
        <w:t xml:space="preserve">utvrdi postoje li stečajni razlozi, da li je imovina dužnika koja bi ušla u stečajnu masu dovoljna za namirenje troškova stečajnog postupka i da li je dužnik imao promet nekretnina u razdoblju </w:t>
      </w:r>
      <w:r w:rsidRPr="006A77AE">
        <w:rPr>
          <w:sz w:val="24"/>
        </w:rPr>
        <w:lastRenderedPageBreak/>
        <w:t>od 4 godine prije podnošenja prijedloga za otvaranje stečajnog postupka, te o istom dostaviti sudu pisano izvješće.</w:t>
      </w:r>
      <w:r w:rsidR="00750581" w:rsidRPr="006A77AE">
        <w:rPr>
          <w:sz w:val="24"/>
        </w:rPr>
        <w:t xml:space="preserve"> </w:t>
      </w:r>
      <w:r w:rsidR="0053133B" w:rsidRPr="006A77AE">
        <w:rPr>
          <w:sz w:val="24"/>
        </w:rPr>
        <w:t xml:space="preserve"> </w:t>
      </w:r>
    </w:p>
    <w:p w:rsidRDefault="009642D8" w:rsidP="009642D8" w:rsidR="009642D8" w:rsidRPr="006A77AE">
      <w:pPr>
        <w:pStyle w:val="Tijeloteksta"/>
        <w:rPr>
          <w:sz w:val="24"/>
        </w:rPr>
      </w:pPr>
    </w:p>
    <w:p w:rsidRDefault="009642D8" w:rsidP="001E5FA7" w:rsidR="009642D8">
      <w:pPr>
        <w:pStyle w:val="Tijeloteksta"/>
        <w:ind w:firstLine="708"/>
        <w:rPr>
          <w:sz w:val="24"/>
        </w:rPr>
      </w:pPr>
      <w:r w:rsidRPr="006473A4">
        <w:rPr>
          <w:sz w:val="24"/>
        </w:rPr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</w:t>
      </w:r>
      <w:r w:rsidR="000B66E1" w:rsidRPr="006473A4">
        <w:rPr>
          <w:sz w:val="24"/>
        </w:rPr>
        <w:t>,</w:t>
      </w:r>
      <w:r w:rsidR="00157528" w:rsidRPr="00157528">
        <w:rPr>
          <w:sz w:val="24"/>
        </w:rPr>
        <w:t xml:space="preserve"> </w:t>
      </w:r>
      <w:r w:rsidR="00157528" w:rsidRPr="008F0859">
        <w:rPr>
          <w:sz w:val="24"/>
        </w:rPr>
        <w:t xml:space="preserve">a dana </w:t>
      </w:r>
      <w:r w:rsidR="008A08CE">
        <w:rPr>
          <w:sz w:val="24"/>
        </w:rPr>
        <w:t>22</w:t>
      </w:r>
      <w:r w:rsidR="00157528">
        <w:rPr>
          <w:sz w:val="24"/>
        </w:rPr>
        <w:t>. ožujka 2018</w:t>
      </w:r>
      <w:r w:rsidR="00157528" w:rsidRPr="008F0859">
        <w:rPr>
          <w:sz w:val="24"/>
        </w:rPr>
        <w:t xml:space="preserve">. godine zaprimljen je </w:t>
      </w:r>
      <w:r w:rsidR="00157528">
        <w:rPr>
          <w:sz w:val="24"/>
        </w:rPr>
        <w:t>podnesak privremenog stečajnog upravitelja</w:t>
      </w:r>
      <w:r w:rsidR="00157528" w:rsidRPr="008F0859">
        <w:rPr>
          <w:sz w:val="24"/>
        </w:rPr>
        <w:t xml:space="preserve"> za određivanje nagrade</w:t>
      </w:r>
      <w:r w:rsidR="00157528">
        <w:rPr>
          <w:sz w:val="24"/>
        </w:rPr>
        <w:t xml:space="preserve"> sa obračunatim troškovima </w:t>
      </w:r>
      <w:r w:rsidRPr="006473A4">
        <w:rPr>
          <w:sz w:val="24"/>
        </w:rPr>
        <w:t>te je sud vodeći računa o složenosti poslova koje je obavi</w:t>
      </w:r>
      <w:r w:rsidR="006A77AE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6A77AE">
        <w:rPr>
          <w:sz w:val="24"/>
        </w:rPr>
        <w:t>i</w:t>
      </w:r>
      <w:r w:rsidRPr="006473A4">
        <w:rPr>
          <w:sz w:val="24"/>
        </w:rPr>
        <w:t xml:space="preserve"> stečajn</w:t>
      </w:r>
      <w:r w:rsidR="006A77AE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9B255C" w:rsidP="001E5FA7" w:rsidR="009B255C">
      <w:pPr>
        <w:pStyle w:val="Tijeloteksta"/>
        <w:ind w:firstLine="708"/>
        <w:rPr>
          <w:sz w:val="24"/>
        </w:rPr>
      </w:pPr>
    </w:p>
    <w:p w:rsidRDefault="009B255C" w:rsidP="009B255C" w:rsidR="0026345C">
      <w:pPr>
        <w:ind w:firstLine="708"/>
        <w:jc w:val="both"/>
      </w:pPr>
      <w:r>
        <w:t>Pri tome je privremenom stečajnom upravitelju priznato 80</w:t>
      </w:r>
      <w:r w:rsidR="00B128C8">
        <w:t>1</w:t>
      </w:r>
      <w:r>
        <w:t>,</w:t>
      </w:r>
      <w:r w:rsidR="00B128C8">
        <w:t>5</w:t>
      </w:r>
      <w:r>
        <w:t xml:space="preserve">0 kn naknade troškova na temelju pisanoga, obrazloženoga i dokumentiranoga izvješća privremenog stečajnog upravitelja, pri čemu se od navedenog iznosa </w:t>
      </w:r>
      <w:r w:rsidR="0026345C">
        <w:t>4</w:t>
      </w:r>
      <w:r w:rsidR="00EF0AA8">
        <w:t>7</w:t>
      </w:r>
      <w:r>
        <w:t>,</w:t>
      </w:r>
      <w:r w:rsidR="00EF0AA8">
        <w:t>5</w:t>
      </w:r>
      <w:r>
        <w:t xml:space="preserve">0 kn </w:t>
      </w:r>
      <w:r w:rsidR="0026345C">
        <w:t xml:space="preserve">odnosi na trošak poštarine za dopise upućene </w:t>
      </w:r>
      <w:r w:rsidR="008A08CE">
        <w:t>31</w:t>
      </w:r>
      <w:r w:rsidR="0026345C">
        <w:t xml:space="preserve">. siječnja 2018. </w:t>
      </w:r>
      <w:r w:rsidR="008A08CE">
        <w:t>direktorici</w:t>
      </w:r>
      <w:r w:rsidR="0026345C">
        <w:t xml:space="preserve"> dužnika (</w:t>
      </w:r>
      <w:r w:rsidR="008A08CE">
        <w:t xml:space="preserve">2 x </w:t>
      </w:r>
      <w:r w:rsidR="0026345C">
        <w:t>11,50 kn</w:t>
      </w:r>
      <w:r w:rsidR="008A08CE">
        <w:t xml:space="preserve"> 0 23,00 kn</w:t>
      </w:r>
      <w:r w:rsidR="0026345C">
        <w:t>), izvješće od 1</w:t>
      </w:r>
      <w:r w:rsidR="008A08CE">
        <w:t>6</w:t>
      </w:r>
      <w:r w:rsidR="0026345C">
        <w:t xml:space="preserve">. veljače 2018. sudu (13,00 kn), dopis </w:t>
      </w:r>
      <w:r w:rsidR="008A08CE">
        <w:t>Općinskom sudu u Osijeku ZK  odjelu 11,50 kn – ukupno 47,50 kn;</w:t>
      </w:r>
      <w:r w:rsidR="0026345C">
        <w:t xml:space="preserve"> 20,00 kn za trošak sudske pristojbe za pribavu potvrde Općins</w:t>
      </w:r>
      <w:r w:rsidR="008A08CE">
        <w:t xml:space="preserve">kog suda u Osijeku, ZK odjela </w:t>
      </w:r>
      <w:r w:rsidR="0026345C">
        <w:t xml:space="preserve">o nekretninama u vlasništvu dužnika i 734,00 kn za trošak korištenja vlastitog automobila za: pristup ročištu </w:t>
      </w:r>
      <w:r w:rsidR="008A08CE">
        <w:t>7</w:t>
      </w:r>
      <w:r w:rsidR="0026345C">
        <w:t>. ožujka 2018. (put</w:t>
      </w:r>
      <w:r w:rsidR="008A08CE">
        <w:t>ni nalog Baćindol-Osijek, 310 kM</w:t>
      </w:r>
      <w:r w:rsidR="0026345C">
        <w:t xml:space="preserve"> x 2</w:t>
      </w:r>
      <w:r w:rsidR="00147AAC">
        <w:t xml:space="preserve">,00 kn = 620,00 kn, cestarina Nova </w:t>
      </w:r>
      <w:r w:rsidR="0026345C">
        <w:t xml:space="preserve">Gradiška – Čepin 57,00 kn + Čepin – Nova </w:t>
      </w:r>
      <w:r w:rsidR="00D33697">
        <w:t xml:space="preserve">Gradiška </w:t>
      </w:r>
      <w:r w:rsidR="0026345C">
        <w:t xml:space="preserve">57,00 kn = 114,00 kn.  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DD64A3">
        <w:rPr>
          <w:bCs/>
        </w:rPr>
        <w:t>2</w:t>
      </w:r>
      <w:r w:rsidR="008A08CE">
        <w:rPr>
          <w:bCs/>
        </w:rPr>
        <w:t>4</w:t>
      </w:r>
      <w:r w:rsidR="006A77AE">
        <w:rPr>
          <w:bCs/>
        </w:rPr>
        <w:t>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82183A">
        <w:t>Ivan Mikić, Nova Gradiška, Gundulićeva bb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732160">
        <w:t>30</w:t>
      </w:r>
      <w:r w:rsidR="00283EFE">
        <w:t>.05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E1D" w:rsidR="00173E1D">
      <w:r>
        <w:separator/>
      </w:r>
    </w:p>
  </w:endnote>
  <w:endnote w:id="0" w:type="continuationSeparator">
    <w:p w:rsidRDefault="00173E1D" w:rsidR="00173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E1D" w:rsidR="00173E1D">
      <w:r>
        <w:separator/>
      </w:r>
    </w:p>
  </w:footnote>
  <w:footnote w:id="0" w:type="continuationSeparator">
    <w:p w:rsidRDefault="00173E1D" w:rsidR="00173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B2048" w:rsidR="006B204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B2048">
      <w:t>7 St-2125/16-24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94141" w:rsidR="000941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94141">
      <w:t>7 St-</w:t>
    </w:r>
    <w:r w:rsidR="006B2048">
      <w:t>2125</w:t>
    </w:r>
    <w:r w:rsidR="00094141">
      <w:t>/16-2</w:t>
    </w:r>
    <w:r w:rsidR="006B2048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E11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4CBA"/>
    <w:rsid w:val="00165A1B"/>
    <w:rsid w:val="00165F6E"/>
    <w:rsid w:val="00166D03"/>
    <w:rsid w:val="00170B2B"/>
    <w:rsid w:val="00173E1D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03D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2048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D7B93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2160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8CE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4B0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0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697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204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26E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26E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6E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E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E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204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026E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26E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6E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E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E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St-2125/2016</izvorni_sadrzaj>
    <derivirana_varijabla naziv="DomainObject.Predmet.OznakaBroj_1">St-2125/2016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ADVERTAM j.d.o.o. za promidžbu, trgovinu i usluge</izvorni_sadrzaj>
    <derivirana_varijabla naziv="DomainObject.Predmet.ProtustrankaFormated_1">  ADVERTAM j.d.o.o. za promidžbu, trgovinu i usluge</derivirana_varijabla>
  </DomainObject.Predmet.ProtustrankaFormated>
  <DomainObject.Predmet.ProtustrankaFormatedOIB>
    <izvorni_sadrzaj>  ADVERTAM j.d.o.o. za promidžbu, trgovinu i usluge, OIB 25138437319</izvorni_sadrzaj>
    <derivirana_varijabla naziv="DomainObject.Predmet.ProtustrankaFormatedOIB_1">  ADVERTAM j.d.o.o. za promidžbu, trgovinu i usluge, OIB 25138437319</derivirana_varijabla>
  </DomainObject.Predmet.ProtustrankaFormatedOIB>
  <DomainObject.Predmet.ProtustrankaFormatedWithAdress>
    <izvorni_sadrzaj> ADVERTAM j.d.o.o. za promidžbu, trgovinu i usluge, Lorenza Jägera 24, 31000 Osijek</izvorni_sadrzaj>
    <derivirana_varijabla naziv="DomainObject.Predmet.ProtustrankaFormatedWithAdress_1"> ADVERTAM j.d.o.o. za promidžbu, trgovinu i usluge, Lorenza Jägera 24, 31000 Osijek</derivirana_varijabla>
  </DomainObject.Predmet.ProtustrankaFormatedWithAdress>
  <DomainObject.Predmet.ProtustrankaFormatedWithAdressOIB>
    <izvorni_sadrzaj> ADVERTAM j.d.o.o. za promidžbu, trgovinu i usluge, OIB 25138437319, Lorenza Jägera 24, 31000 Osijek</izvorni_sadrzaj>
    <derivirana_varijabla naziv="DomainObject.Predmet.ProtustrankaFormatedWithAdressOIB_1"> ADVERTAM j.d.o.o. za promidžbu, trgovinu i usluge, OIB 25138437319, Lorenza Jägera 24, 31000 Osijek</derivirana_varijabla>
  </DomainObject.Predmet.ProtustrankaFormatedWithAdressOIB>
  <DomainObject.Predmet.ProtustrankaWithAdress>
    <izvorni_sadrzaj>ADVERTAM j.d.o.o. za promidžbu, trgovinu i usluge Lorenza Jägera 24, 31000 Osijek</izvorni_sadrzaj>
    <derivirana_varijabla naziv="DomainObject.Predmet.ProtustrankaWithAdress_1">ADVERTAM j.d.o.o. za promidžbu, trgovinu i usluge Lorenza Jägera 24, 31000 Osijek</derivirana_varijabla>
  </DomainObject.Predmet.ProtustrankaWithAdress>
  <DomainObject.Predmet.ProtustrankaWithAdressOIB>
    <izvorni_sadrzaj>ADVERTAM j.d.o.o. za promidžbu, trgovinu i usluge, OIB 25138437319, Lorenza Jägera 24, 31000 Osijek</izvorni_sadrzaj>
    <derivirana_varijabla naziv="DomainObject.Predmet.ProtustrankaWithAdressOIB_1">ADVERTAM j.d.o.o. za promidžbu, trgovinu i usluge, OIB 25138437319, Lorenza Jägera 24, 31000 Osijek</derivirana_varijabla>
  </DomainObject.Predmet.ProtustrankaWithAdressOIB>
  <DomainObject.Predmet.ProtustrankaNazivFormated>
    <izvorni_sadrzaj>ADVERTAM j.d.o.o. za promidžbu, trgovinu i usluge</izvorni_sadrzaj>
    <derivirana_varijabla naziv="DomainObject.Predmet.ProtustrankaNazivFormated_1">ADVERTAM j.d.o.o. za promidžbu, trgovinu i usluge</derivirana_varijabla>
  </DomainObject.Predmet.ProtustrankaNazivFormated>
  <DomainObject.Predmet.ProtustrankaNazivFormatedOIB>
    <izvorni_sadrzaj>ADVERTAM j.d.o.o. za promidžbu, trgovinu i usluge, OIB 25138437319</izvorni_sadrzaj>
    <derivirana_varijabla naziv="DomainObject.Predmet.ProtustrankaNazivFormatedOIB_1">ADVERTAM j.d.o.o. za promidžbu, trgovinu i usluge, OIB 25138437319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ADVERTAM j.d.o.o. za promidžbu, trgovinu i usluge</item>
    </izvorni_sadrzaj>
    <derivirana_varijabla naziv="DomainObject.Predmet.ProtuStrankaListFormated_1">
      <item>ADVERTAM j.d.o.o. za promidžbu, trgovinu i usluge</item>
    </derivirana_varijabla>
  </DomainObject.Predmet.ProtuStrankaListFormated>
  <DomainObject.Predmet.ProtuStrankaListFormatedOIB>
    <izvorni_sadrzaj>
      <item>ADVERTAM j.d.o.o. za promidžbu, trgovinu i usluge, OIB 25138437319</item>
    </izvorni_sadrzaj>
    <derivirana_varijabla naziv="DomainObject.Predmet.ProtuStrankaListFormatedOIB_1">
      <item>ADVERTAM j.d.o.o. za promidžbu, trgovinu i usluge, OIB 25138437319</item>
    </derivirana_varijabla>
  </DomainObject.Predmet.ProtuStrankaListFormatedOIB>
  <DomainObject.Predmet.ProtuStrankaListFormatedWithAdress>
    <izvorni_sadrzaj>
      <item>ADVERTAM j.d.o.o. za promidžbu, trgovinu i usluge, Lorenza Jägera 24, 31000 Osijek</item>
    </izvorni_sadrzaj>
    <derivirana_varijabla naziv="DomainObject.Predmet.ProtuStrankaListFormatedWithAdress_1">
      <item>ADVERTAM j.d.o.o. za promidžbu, trgovinu i usluge, Lorenza Jägera 24, 31000 Osijek</item>
    </derivirana_varijabla>
  </DomainObject.Predmet.ProtuStrankaListFormatedWithAdress>
  <DomainObject.Predmet.ProtuStrankaListFormatedWithAdressOIB>
    <izvorni_sadrzaj>
      <item>ADVERTAM j.d.o.o. za promidžbu, trgovinu i usluge, OIB 25138437319, Lorenza Jägera 24, 31000 Osijek</item>
    </izvorni_sadrzaj>
    <derivirana_varijabla naziv="DomainObject.Predmet.ProtuStrankaListFormatedWithAdressOIB_1">
      <item>ADVERTAM j.d.o.o. za promidžbu, trgovinu i usluge, OIB 25138437319, Lorenza Jägera 24, 31000 Osijek</item>
    </derivirana_varijabla>
  </DomainObject.Predmet.ProtuStrankaListFormatedWithAdressOIB>
  <DomainObject.Predmet.ProtuStrankaListNazivFormated>
    <izvorni_sadrzaj>
      <item>ADVERTAM j.d.o.o. za promidžbu, trgovinu i usluge</item>
    </izvorni_sadrzaj>
    <derivirana_varijabla naziv="DomainObject.Predmet.ProtuStrankaListNazivFormated_1">
      <item>ADVERTAM j.d.o.o. za promidžbu, trgovinu i usluge</item>
    </derivirana_varijabla>
  </DomainObject.Predmet.ProtuStrankaListNazivFormated>
  <DomainObject.Predmet.ProtuStrankaListNazivFormatedOIB>
    <izvorni_sadrzaj>
      <item>ADVERTAM j.d.o.o. za promidžbu, trgovinu i usluge, OIB 25138437319</item>
    </izvorni_sadrzaj>
    <derivirana_varijabla naziv="DomainObject.Predmet.ProtuStrankaListNazivFormatedOIB_1">
      <item>ADVERTAM j.d.o.o. za promidžbu, trgovinu i usluge, OIB 25138437319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ADVERTAM j.d.o.o. za promidžbu, trgovinu i usluge</izvorni_sadrzaj>
    <derivirana_varijabla naziv="DomainObject.Predmet.ProtustrankaIDrugi_1">ADVERTAM j.d.o.o. za promidžbu,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ADVERTAM j.d.o.o. za promidžbu, trgovinu i usluge, OIB 25138437319, Lorenza Jägera 24, 31000 Osijek</izvorni_sadrzaj>
    <derivirana_varijabla naziv="DomainObject.Predmet.ProtustrankaIDrugiAdressOIB_1">ADVERTAM j.d.o.o. za promidžbu, trgovinu i usluge, OIB 25138437319, Lorenza Jägera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St-2125/2016-23</izvorni_sadrzaj>
    <derivirana_varijabla naziv="DomainObject.Predmet.OdlukaRjesenje.Oznaka_1">St-2125/2016-23</derivirana_varijabla>
  </DomainObject.Predmet.OdlukaRjesenje.Oznaka>
  <DomainObject.Predmet.SudioniciListNaziv>
    <izvorni_sadrzaj>
      <item>FINA RC OSIJEK</item>
      <item>ADVERTAM j.d.o.o. za promidžbu, trgovinu i usluge</item>
    </izvorni_sadrzaj>
    <derivirana_varijabla naziv="DomainObject.Predmet.SudioniciListNaziv_1">
      <item>FINA RC OSIJEK</item>
      <item>ADVERTAM j.d.o.o. za promidžbu, trgovinu i usluge</item>
    </derivirana_varijabla>
  </DomainObject.Predmet.SudioniciListNaziv>
  <DomainObject.Predmet.SudioniciListAdressOIB>
    <izvorni_sadrzaj>
      <item>FINA RC OSIJEK, OIB 85821130368</item>
      <item>ADVERTAM j.d.o.o. za promidžbu, trgovinu i usluge, OIB 25138437319, Lorenza Jägera 24,31000 Osijek</item>
    </izvorni_sadrzaj>
    <derivirana_varijabla naziv="DomainObject.Predmet.SudioniciListAdressOIB_1">
      <item>FINA RC OSIJEK, OIB 85821130368</item>
      <item>ADVERTAM j.d.o.o. za promidžbu, trgovinu i usluge, OIB 25138437319, Lorenza Jägera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25138437319</item>
    </izvorni_sadrzaj>
    <derivirana_varijabla naziv="DomainObject.Predmet.SudioniciListNazivOIB_1">
      <item>, OIB 85821130368</item>
      <item>, OIB 25138437319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03BA4-3827-458E-A3D0-F7F9A8952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617</properties:Words>
  <properties:Characters>3419</properties:Characters>
  <properties:Lines>157</properties:Lines>
  <properties:Paragraphs>25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2018-04-26T12:40:00Z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(2125-16 (-24) kartica predmeta.docx)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