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2758" w14:paraId="69d2758" w:rsidRDefault="008B157B" w:rsidP="006B6D3C"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6B6D3C"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7D6AA6">
        <w:rPr>
          <w:szCs w:val="24"/>
        </w:rPr>
        <w:t>OSTOJIĆ j.d.o.o., OIB: 42843568095, Solin, Kralja Zvonimira 75</w:t>
      </w:r>
      <w:r w:rsidR="00081C61" w:rsidRPr="00564E07">
        <w:rPr>
          <w:szCs w:val="24"/>
          <w:lang w:val="hr-HR"/>
        </w:rPr>
        <w:t xml:space="preserve">, </w:t>
      </w:r>
      <w:r w:rsidR="00564E07">
        <w:rPr>
          <w:szCs w:val="24"/>
          <w:lang w:val="hr-HR"/>
        </w:rPr>
        <w:t xml:space="preserve">dana </w:t>
      </w:r>
      <w:r w:rsidR="006B6D3C">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E367D3">
        <w:rPr>
          <w:rFonts w:cs="Times New Roman" w:eastAsia="Times New Roman"/>
          <w:szCs w:val="24"/>
          <w:lang w:eastAsia="hr-HR"/>
        </w:rPr>
        <w:t>OSTOJIĆ j.d.o</w:t>
      </w:r>
      <w:r w:rsidR="00E367D3">
        <w:rPr>
          <w:szCs w:val="24"/>
        </w:rPr>
        <w:t xml:space="preserve">.o., </w:t>
      </w:r>
      <w:r w:rsidR="00E367D3">
        <w:rPr>
          <w:rFonts w:cs="Times New Roman" w:eastAsia="Times New Roman"/>
          <w:szCs w:val="24"/>
          <w:lang w:eastAsia="hr-HR"/>
        </w:rPr>
        <w:t>OIB: 42843568095</w:t>
      </w:r>
      <w:r w:rsidR="00E367D3">
        <w:rPr>
          <w:szCs w:val="24"/>
        </w:rPr>
        <w:t>, Solin, Kralja Zvonimira 75</w:t>
      </w:r>
      <w:r w:rsidRPr="00564E07">
        <w:t xml:space="preserve">. </w:t>
      </w:r>
    </w:p>
    <w:p w:rsidRDefault="00381069" w:rsidP="00564E07" w:rsidR="00381069" w:rsidRPr="00564E07">
      <w:pPr>
        <w:spacing w:before="200"/>
        <w:ind w:firstLine="708"/>
        <w:jc w:val="both"/>
      </w:pPr>
      <w:r w:rsidRPr="00564E07">
        <w:t xml:space="preserve">II. Ročište radi očitovanja o prijedlogu za otvaranje stečajnog postupka određuje se za dan </w:t>
      </w:r>
      <w:r w:rsidR="00551F3A">
        <w:t>7</w:t>
      </w:r>
      <w:r w:rsidR="006B6D3C">
        <w:t>. studenog</w:t>
      </w:r>
      <w:r w:rsidR="00FB2808">
        <w:t xml:space="preserve"> </w:t>
      </w:r>
      <w:r w:rsidRPr="00564E07">
        <w:t>2016. god</w:t>
      </w:r>
      <w:r w:rsidR="00DE5984">
        <w:t xml:space="preserve">ine </w:t>
      </w:r>
      <w:r w:rsidRPr="00564E07">
        <w:t>u</w:t>
      </w:r>
      <w:r w:rsidR="00FB2808">
        <w:t xml:space="preserve"> </w:t>
      </w:r>
      <w:r w:rsidR="00551F3A">
        <w:t>08:20</w:t>
      </w:r>
      <w:r w:rsidR="006B6D3C">
        <w:t xml:space="preserve"> </w:t>
      </w:r>
      <w:r w:rsidRPr="00564E07">
        <w:t>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E367D3">
        <w:t xml:space="preserve">Matilda Ostojić, Don Frane Bulića 148, Solin, OIB: </w:t>
      </w:r>
      <w:r w:rsidR="00E367D3" w:rsidRPr="00E367D3">
        <w:rPr>
          <w:szCs w:val="24"/>
        </w:rPr>
        <w:t>65958369649</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E367D3">
        <w:t>Matildi Ostojić</w:t>
      </w:r>
      <w:r w:rsidRPr="00564E07">
        <w:t xml:space="preserve"> iz </w:t>
      </w:r>
      <w:r w:rsidR="00E367D3">
        <w:t>Solina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E367D3">
        <w:rPr>
          <w:szCs w:val="24"/>
        </w:rPr>
        <w:t>27. siječnja</w:t>
      </w:r>
      <w:r w:rsidR="00564E07">
        <w:rPr>
          <w:szCs w:val="24"/>
        </w:rPr>
        <w:t xml:space="preserve"> </w:t>
      </w:r>
      <w:r w:rsidR="00E367D3">
        <w:rPr>
          <w:szCs w:val="24"/>
        </w:rPr>
        <w:t>2016</w:t>
      </w:r>
      <w:r w:rsidR="00564E07">
        <w:rPr>
          <w:szCs w:val="24"/>
        </w:rPr>
        <w:t>. godine</w:t>
      </w:r>
      <w:r w:rsidRPr="00564E07">
        <w:rPr>
          <w:szCs w:val="24"/>
        </w:rPr>
        <w:t xml:space="preserve"> prijedlog za otvaranje stečajnog postupka nad dužnikom </w:t>
      </w:r>
      <w:r w:rsidR="00E367D3">
        <w:rPr>
          <w:rFonts w:cs="Times New Roman" w:eastAsia="Times New Roman"/>
          <w:szCs w:val="24"/>
          <w:lang w:eastAsia="hr-HR"/>
        </w:rPr>
        <w:t>OSTOJIĆ j.d.o</w:t>
      </w:r>
      <w:r w:rsidR="00E367D3">
        <w:rPr>
          <w:szCs w:val="24"/>
        </w:rPr>
        <w:t xml:space="preserve">.o., </w:t>
      </w:r>
      <w:r w:rsidR="00E367D3">
        <w:rPr>
          <w:rFonts w:cs="Times New Roman" w:eastAsia="Times New Roman"/>
          <w:szCs w:val="24"/>
          <w:lang w:eastAsia="hr-HR"/>
        </w:rPr>
        <w:t>OIB: 42843568095</w:t>
      </w:r>
      <w:r w:rsidR="00E367D3">
        <w:rPr>
          <w:szCs w:val="24"/>
        </w:rPr>
        <w:t>, Solin, Kralja Zvonimira 75</w:t>
      </w:r>
      <w:r w:rsidR="00564E07" w:rsidRPr="00564E07">
        <w:rPr>
          <w:rFonts w:cs="Times New Roman"/>
          <w:szCs w:val="24"/>
        </w:rPr>
        <w:t>,</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E367D3">
        <w:t>25. siječnja 2016</w:t>
      </w:r>
      <w:r w:rsidR="00FB2808">
        <w:t>. godine</w:t>
      </w:r>
      <w:r w:rsidRPr="00564E07">
        <w:t xml:space="preserve"> u Očevidniku redoslijeda osnova za plaćanje ima evidentirane neizvršene osnove za plaćanje u neprekinutom razdoblju od 120 dana, u ukupnom iznosu od </w:t>
      </w:r>
      <w:r w:rsidR="00E367D3">
        <w:t>37.087,24</w:t>
      </w:r>
      <w:r w:rsidRPr="00564E07">
        <w:t xml:space="preserve"> kn, kao i da prema podacima koji su dostavljeni od Hrvatskog zavoda za mirovinsko osiguranje, dužnik ima </w:t>
      </w:r>
      <w:r w:rsidR="00E367D3">
        <w:t>2</w:t>
      </w:r>
      <w:r w:rsidRPr="00564E07">
        <w:t xml:space="preserve"> zaposlen</w:t>
      </w:r>
      <w:r w:rsidR="00E367D3">
        <w:t>a</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6B6D3C">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703C" w:rsidP="008B157B" w:rsidR="00A3703C">
      <w:r>
        <w:separator/>
      </w:r>
    </w:p>
  </w:endnote>
  <w:endnote w:id="0" w:type="continuationSeparator">
    <w:p w:rsidRDefault="00A3703C" w:rsidP="008B157B" w:rsidR="00A370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703C" w:rsidP="008B157B" w:rsidR="00A3703C">
      <w:r>
        <w:separator/>
      </w:r>
    </w:p>
  </w:footnote>
  <w:footnote w:id="0" w:type="continuationSeparator">
    <w:p w:rsidRDefault="00A3703C" w:rsidP="008B157B" w:rsidR="00A370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6E3F93">
          <w:rPr>
            <w:noProof/>
          </w:rPr>
          <w:t>3</w:t>
        </w:r>
        <w:r>
          <w:fldChar w:fldCharType="end"/>
        </w:r>
      </w:p>
    </w:sdtContent>
  </w:sdt>
  <w:p w:rsidRDefault="00564E07" w:rsidP="00564E07" w:rsidR="00564E07">
    <w:pPr>
      <w:pStyle w:val="Zaglavlje"/>
      <w:jc w:val="right"/>
    </w:pPr>
    <w:r>
      <w:t>11. St-</w:t>
    </w:r>
    <w:r w:rsidR="007D6AA6">
      <w:t>329/2016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D6AA6">
      <w:t>329/2016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81C61"/>
    <w:rsid w:val="00085E7C"/>
    <w:rsid w:val="000B4D96"/>
    <w:rsid w:val="000D5CA4"/>
    <w:rsid w:val="001E507C"/>
    <w:rsid w:val="003342C9"/>
    <w:rsid w:val="00381069"/>
    <w:rsid w:val="003C2F22"/>
    <w:rsid w:val="00417EA6"/>
    <w:rsid w:val="00487D82"/>
    <w:rsid w:val="00547BB8"/>
    <w:rsid w:val="00551F3A"/>
    <w:rsid w:val="00564E07"/>
    <w:rsid w:val="0067251F"/>
    <w:rsid w:val="006B6D3C"/>
    <w:rsid w:val="006E3F93"/>
    <w:rsid w:val="0071519E"/>
    <w:rsid w:val="007D6AA6"/>
    <w:rsid w:val="007F7A84"/>
    <w:rsid w:val="00814EDB"/>
    <w:rsid w:val="00815142"/>
    <w:rsid w:val="00853B3E"/>
    <w:rsid w:val="00875420"/>
    <w:rsid w:val="00891C1A"/>
    <w:rsid w:val="008B157B"/>
    <w:rsid w:val="00981D37"/>
    <w:rsid w:val="00A3703C"/>
    <w:rsid w:val="00A51DE9"/>
    <w:rsid w:val="00B7506F"/>
    <w:rsid w:val="00C57A57"/>
    <w:rsid w:val="00DD0D50"/>
    <w:rsid w:val="00DE5984"/>
    <w:rsid w:val="00E35CC6"/>
    <w:rsid w:val="00E367D3"/>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OSTOJIĆ j.d.o.o. za usluge</izvorni_sadrzaj>
    <derivirana_varijabla naziv="DomainObject.Predmet.ProtustrankaFormated_1">  OSTOJIĆ j.d.o.o. za usluge</derivirana_varijabla>
  </DomainObject.Predmet.ProtustrankaFormated>
  <DomainObject.Predmet.ProtustrankaFormatedOIB>
    <izvorni_sadrzaj>  OSTOJIĆ j.d.o.o. za usluge, OIB 42843568095</izvorni_sadrzaj>
    <derivirana_varijabla naziv="DomainObject.Predmet.ProtustrankaFormatedOIB_1">  OSTOJIĆ j.d.o.o. za usluge, OIB 42843568095</derivirana_varijabla>
  </DomainObject.Predmet.ProtustrankaFormatedOIB>
  <DomainObject.Predmet.ProtustrankaFormatedWithAdress>
    <izvorni_sadrzaj> OSTOJIĆ j.d.o.o. za usluge, Kralja Zvonimira 75, 21210 Solin</izvorni_sadrzaj>
    <derivirana_varijabla naziv="DomainObject.Predmet.ProtustrankaFormatedWithAdress_1"> OSTOJIĆ j.d.o.o. za usluge, Kralja Zvonimira 75, 21210 Solin</derivirana_varijabla>
  </DomainObject.Predmet.ProtustrankaFormatedWithAdress>
  <DomainObject.Predmet.ProtustrankaFormatedWithAdressOIB>
    <izvorni_sadrzaj> OSTOJIĆ j.d.o.o. za usluge, OIB 42843568095, Kralja Zvonimira 75, 21210 Solin</izvorni_sadrzaj>
    <derivirana_varijabla naziv="DomainObject.Predmet.ProtustrankaFormatedWithAdressOIB_1"> OSTOJIĆ j.d.o.o. za usluge, OIB 42843568095, Kralja Zvonimira 75, 21210 Solin</derivirana_varijabla>
  </DomainObject.Predmet.ProtustrankaFormatedWithAdressOIB>
  <DomainObject.Predmet.ProtustrankaWithAdress>
    <izvorni_sadrzaj>OSTOJIĆ j.d.o.o. za usluge Kralja Zvonimira 75, 21210 Solin</izvorni_sadrzaj>
    <derivirana_varijabla naziv="DomainObject.Predmet.ProtustrankaWithAdress_1">OSTOJIĆ j.d.o.o. za usluge Kralja Zvonimira 75, 21210 Solin</derivirana_varijabla>
  </DomainObject.Predmet.ProtustrankaWithAdress>
  <DomainObject.Predmet.ProtustrankaWithAdressOIB>
    <izvorni_sadrzaj>OSTOJIĆ j.d.o.o. za usluge, OIB 42843568095, Kralja Zvonimira 75, 21210 Solin</izvorni_sadrzaj>
    <derivirana_varijabla naziv="DomainObject.Predmet.ProtustrankaWithAdressOIB_1">OSTOJIĆ j.d.o.o. za usluge, OIB 42843568095, Kralja Zvonimira 75, 21210 Solin</derivirana_varijabla>
  </DomainObject.Predmet.ProtustrankaWithAdressOIB>
  <DomainObject.Predmet.ProtustrankaNazivFormated>
    <izvorni_sadrzaj>OSTOJIĆ j.d.o.o. za usluge</izvorni_sadrzaj>
    <derivirana_varijabla naziv="DomainObject.Predmet.ProtustrankaNazivFormated_1">OSTOJIĆ j.d.o.o. za usluge</derivirana_varijabla>
  </DomainObject.Predmet.ProtustrankaNazivFormated>
  <DomainObject.Predmet.ProtustrankaNazivFormatedOIB>
    <izvorni_sadrzaj>OSTOJIĆ j.d.o.o. za usluge, OIB 42843568095</izvorni_sadrzaj>
    <derivirana_varijabla naziv="DomainObject.Predmet.ProtustrankaNazivFormatedOIB_1">OSTOJIĆ j.d.o.o. za usluge, OIB 42843568095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37087.24</izvorni_sadrzaj>
    <derivirana_varijabla naziv="DomainObject.Predmet.TrenutnaVrijednost_1">37087.24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OSTOJIĆ j.d.o.o. za usluge</item>
    </izvorni_sadrzaj>
    <derivirana_varijabla naziv="DomainObject.Predmet.ProtuStrankaListFormated_1">
      <item>OSTOJIĆ j.d.o.o. za usluge</item>
    </derivirana_varijabla>
  </DomainObject.Predmet.ProtuStrankaListFormated>
  <DomainObject.Predmet.ProtuStrankaListFormatedOIB>
    <izvorni_sadrzaj>
      <item>OSTOJIĆ j.d.o.o. za usluge, OIB 42843568095</item>
    </izvorni_sadrzaj>
    <derivirana_varijabla naziv="DomainObject.Predmet.ProtuStrankaListFormatedOIB_1">
      <item>OSTOJIĆ j.d.o.o. za usluge, OIB 42843568095</item>
    </derivirana_varijabla>
  </DomainObject.Predmet.ProtuStrankaListFormatedOIB>
  <DomainObject.Predmet.ProtuStrankaListFormatedWithAdress>
    <izvorni_sadrzaj>
      <item>OSTOJIĆ j.d.o.o. za usluge, Kralja Zvonimira 75, 21210 Solin</item>
    </izvorni_sadrzaj>
    <derivirana_varijabla naziv="DomainObject.Predmet.ProtuStrankaListFormatedWithAdress_1">
      <item>OSTOJIĆ j.d.o.o. za usluge, Kralja Zvonimira 75, 21210 Solin</item>
    </derivirana_varijabla>
  </DomainObject.Predmet.ProtuStrankaListFormatedWithAdress>
  <DomainObject.Predmet.ProtuStrankaListFormatedWithAdressOIB>
    <izvorni_sadrzaj>
      <item>OSTOJIĆ j.d.o.o. za usluge, OIB 42843568095, Kralja Zvonimira 75, 21210 Solin</item>
    </izvorni_sadrzaj>
    <derivirana_varijabla naziv="DomainObject.Predmet.ProtuStrankaListFormatedWithAdressOIB_1">
      <item>OSTOJIĆ j.d.o.o. za usluge, OIB 42843568095, Kralja Zvonimira 75, 21210 Solin</item>
    </derivirana_varijabla>
  </DomainObject.Predmet.ProtuStrankaListFormatedWithAdressOIB>
  <DomainObject.Predmet.ProtuStrankaListNazivFormated>
    <izvorni_sadrzaj>
      <item>OSTOJIĆ j.d.o.o. za usluge</item>
    </izvorni_sadrzaj>
    <derivirana_varijabla naziv="DomainObject.Predmet.ProtuStrankaListNazivFormated_1">
      <item>OSTOJIĆ j.d.o.o. za usluge</item>
    </derivirana_varijabla>
  </DomainObject.Predmet.ProtuStrankaListNazivFormated>
  <DomainObject.Predmet.ProtuStrankaListNazivFormatedOIB>
    <izvorni_sadrzaj>
      <item>OSTOJIĆ j.d.o.o. za usluge, OIB 42843568095</item>
    </izvorni_sadrzaj>
    <derivirana_varijabla naziv="DomainObject.Predmet.ProtuStrankaListNazivFormatedOIB_1">
      <item>OSTOJIĆ j.d.o.o. za usluge, OIB 42843568095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OSTOJIĆ j.d.o.o. za usluge</izvorni_sadrzaj>
    <derivirana_varijabla naziv="DomainObject.Predmet.ProtustrankaIDrugi_1">OSTOJIĆ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OSTOJIĆ j.d.o.o. za usluge, OIB 42843568095, Kralja Zvonimira 75, 21210 Solin</izvorni_sadrzaj>
    <derivirana_varijabla naziv="DomainObject.Predmet.ProtustrankaIDrugiAdressOIB_1">OSTOJIĆ j.d.o.o. za usluge, OIB 42843568095, Kralja Zvonimira 75,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OSTOJIĆ j.d.o.o. za usluge</item>
      <item>FINANCIJSKA AGENCIJA, RC SPLIT</item>
    </izvorni_sadrzaj>
    <derivirana_varijabla naziv="DomainObject.Predmet.SudioniciListNaziv_1">
      <item>OSTOJIĆ j.d.o.o. za usluge</item>
      <item>FINANCIJSKA AGENCIJA, RC SPLIT</item>
    </derivirana_varijabla>
  </DomainObject.Predmet.SudioniciListNaziv>
  <DomainObject.Predmet.SudioniciListAdressOIB>
    <izvorni_sadrzaj>
      <item>OSTOJIĆ j.d.o.o. za usluge, OIB 42843568095, Kralja Zvonimira 75,21210 Solin</item>
      <item>FINANCIJSKA AGENCIJA, RC SPLIT, OIB 85821130368, Mažuranićevo šetalište 24 b,21000 Split</item>
    </izvorni_sadrzaj>
    <derivirana_varijabla naziv="DomainObject.Predmet.SudioniciListAdressOIB_1">
      <item>OSTOJIĆ j.d.o.o. za usluge, OIB 42843568095, Kralja Zvonimira 75,21210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42843568095</item>
      <item>, OIB 85821130368</item>
    </izvorni_sadrzaj>
    <derivirana_varijabla naziv="DomainObject.Predmet.SudioniciListNazivOIB_1">
      <item>, OIB 42843568095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5011</properties:Characters>
  <properties:Lines>108</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2016-09-21T10:25:00Z</dcterms:created>
  <dc:creator>Katarina Mikulić</dc:creator>
  <cp:lastModifiedBy>Ana Golub Gruić</cp:lastModifiedBy>
  <cp:lastPrinted>2016-09-21T12:11:00Z</cp:lastPrinted>
  <dcterms:modified xmlns:xsi="http://www.w3.org/2001/XMLSchema-instance" xsi:type="dcterms:W3CDTF">2016-09-22T12:33:00Z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