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b4bd" w14:paraId="68ab4b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F63F9">
        <w:rPr>
          <w:lang w:val="hr-HR"/>
        </w:rPr>
        <w:t>395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FF63F9">
        <w:rPr>
          <w:lang w:val="hr-HR"/>
        </w:rPr>
        <w:t xml:space="preserve"> MARVIL društvo s ograničenom odgovornošću za proizvodnju, trgovinu i usluge, Garešnički Brestovac, Brestovačka 6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F63F9">
        <w:rPr>
          <w:lang w:val="hr-HR"/>
        </w:rPr>
        <w:t>010077031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F63F9">
        <w:rPr>
          <w:lang w:val="hr-HR"/>
        </w:rPr>
        <w:t>40057849678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F63F9">
        <w:rPr>
          <w:lang w:val="hr-HR"/>
        </w:rPr>
        <w:t>395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F63F9">
        <w:rPr>
          <w:lang w:val="hr-HR"/>
        </w:rPr>
        <w:t>4.499,44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85CDC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F63F9">
        <w:rPr>
          <w:lang w:val="hr-HR"/>
        </w:rPr>
        <w:t>Marko Vulić, iz Garešničkog Brestovca, Brestovačka 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FF63F9">
        <w:rPr>
          <w:lang w:val="hr-HR"/>
        </w:rPr>
        <w:t>53285759025</w:t>
      </w:r>
      <w:r w:rsidR="00185CDC">
        <w:rPr>
          <w:lang w:val="hr-HR"/>
        </w:rPr>
        <w:t xml:space="preserve">, i </w:t>
      </w:r>
      <w:r w:rsidR="00FF63F9">
        <w:rPr>
          <w:lang w:val="hr-HR"/>
        </w:rPr>
        <w:t>Tomislav Vulić, iz Garešničkog Brestovca, Brestovačka 6, OIB: 75974742065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185CDC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85CDC">
        <w:rPr>
          <w:lang w:val="hr-HR"/>
        </w:rPr>
        <w:t>27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185CDC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185CDC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185CDC">
        <w:rPr>
          <w:lang w:val="hr-HR"/>
        </w:rPr>
        <w:t>27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185CDC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944" w:rsidR="00173944">
      <w:r>
        <w:separator/>
      </w:r>
    </w:p>
  </w:endnote>
  <w:endnote w:id="0" w:type="continuationSeparator">
    <w:p w:rsidRDefault="00173944" w:rsidR="00173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944" w:rsidR="00173944">
      <w:r>
        <w:separator/>
      </w:r>
    </w:p>
  </w:footnote>
  <w:footnote w:id="0" w:type="continuationSeparator">
    <w:p w:rsidRDefault="00173944" w:rsidR="00173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A3308"/>
    <w:rsid w:val="000E2229"/>
    <w:rsid w:val="000E2494"/>
    <w:rsid w:val="00173944"/>
    <w:rsid w:val="00184DF0"/>
    <w:rsid w:val="00185CDC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21D85"/>
    <w:rsid w:val="00674F9D"/>
    <w:rsid w:val="006767EE"/>
    <w:rsid w:val="006B32F7"/>
    <w:rsid w:val="00767413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5CD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1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5CD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1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MARVIL društvo s ograničenom odgovornošću za proizvodnju, trgovinu i usluge, Garešnički Brestovac zastupanog po punomoćniku Tomislav Vulić; Marko Vulić</izvorni_sadrzaj>
    <derivirana_varijabla naziv="DomainObject.Predmet.ProtustrankaFormated_1">  MARVIL društvo s ograničenom odgovornošću za proizvodnju, trgovinu i usluge, Garešnički Brestovac zastupanog po punomoćniku Tomislav Vulić; Marko Vulić</derivirana_varijabla>
  </DomainObject.Predmet.ProtustrankaFormated>
  <DomainObject.Predmet.ProtustrankaFormatedOIB>
    <izvorni_sadrzaj>  MARVIL društvo s ograničenom odgovornošću za proizvodnju, trgovinu i usluge, Garešnički Brestovac, OIB 40057849678 zastupanog po punomoćniku Tomislav Vulić; Marko Vulić</izvorni_sadrzaj>
    <derivirana_varijabla naziv="DomainObject.Predmet.ProtustrankaFormatedOIB_1">  MARVIL društvo s ograničenom odgovornošću za proizvodnju, trgovinu i usluge, Garešnički Brestovac, OIB 40057849678 zastupanog po punomoćniku Tomislav Vulić; Marko Vulić</derivirana_varijabla>
  </DomainObject.Predmet.ProtustrankaFormatedOIB>
  <DomainObject.Predmet.ProtustrankaFormatedWithAdress>
    <izvorni_sadrzaj> MARVIL društvo s ograničenom odgovornošću za proizvodnju, trgovinu i usluge, Garešnički Brestovac, Brestovačka 6, 43280 Garešnički Brestovac zastupanog po punomoćniku Tomislav Vulić; Marko Vulić</izvorni_sadrzaj>
    <derivirana_varijabla naziv="DomainObject.Predmet.ProtustrankaFormatedWithAdress_1"> MARVIL društvo s ograničenom odgovornošću za proizvodnju, trgovinu i usluge, Garešnički Brestovac, Brestovačka 6, 43280 Garešnički Brestovac zastupanog po punomoćniku Tomislav Vulić; Marko Vulić</derivirana_varijabla>
  </DomainObject.Predmet.ProtustrankaFormatedWithAdress>
  <DomainObject.Predmet.ProtustrankaFormatedWithAdressOIB>
    <izvorni_sadrzaj> MARVIL društvo s ograničenom odgovornošću za proizvodnju, trgovinu i usluge, Garešnički Brestovac, OIB 40057849678, Brestovačka 6, 43280 Garešnički Brestovac zastupanog po punomoćniku Tomislav Vulić; Marko Vulić</izvorni_sadrzaj>
    <derivirana_varijabla naziv="DomainObject.Predmet.ProtustrankaFormatedWithAdressOIB_1"> MARVIL društvo s ograničenom odgovornošću za proizvodnju, trgovinu i usluge, Garešnički Brestovac, OIB 40057849678, Brestovačka 6, 43280 Garešnički Brestovac zastupanog po punomoćniku Tomislav Vulić; Marko Vulić</derivirana_varijabla>
  </DomainObject.Predmet.ProtustrankaFormatedWithAdressOIB>
  <DomainObject.Predmet.ProtustrankaWithAdress>
    <izvorni_sadrzaj>MARVIL društvo s ograničenom odgovornošću za proizvodnju, trgovinu i usluge, Garešnički Brestovac Brestovačka 6, 43280 Garešnički Brestovac</izvorni_sadrzaj>
    <derivirana_varijabla naziv="DomainObject.Predmet.ProtustrankaWithAdress_1">MARVIL društvo s ograničenom odgovornošću za proizvodnju, trgovinu i usluge, Garešnički Brestovac Brestovačka 6, 43280 Garešnički Brestovac</derivirana_varijabla>
  </DomainObject.Predmet.ProtustrankaWithAdress>
  <DomainObject.Predmet.ProtustrankaWithAdressOIB>
    <izvorni_sadrzaj>MARVIL društvo s ograničenom odgovornošću za proizvodnju, trgovinu i usluge, Garešnički Brestovac, OIB 40057849678, Brestovačka 6, 43280 Garešnički Brestovac</izvorni_sadrzaj>
    <derivirana_varijabla naziv="DomainObject.Predmet.ProtustrankaWithAdressOIB_1">MARVIL društvo s ograničenom odgovornošću za proizvodnju, trgovinu i usluge, Garešnički Brestovac, OIB 40057849678, Brestovačka 6, 43280 Garešnički Brestovac</derivirana_varijabla>
  </DomainObject.Predmet.ProtustrankaWithAdressOIB>
  <DomainObject.Predmet.ProtustrankaNazivFormated>
    <izvorni_sadrzaj>MARVIL društvo s ograničenom odgovornošću za proizvodnju, trgovinu i usluge, Garešnički Brestovac</izvorni_sadrzaj>
    <derivirana_varijabla naziv="DomainObject.Predmet.ProtustrankaNazivFormated_1">MARVIL društvo s ograničenom odgovornošću za proizvodnju, trgovinu i usluge, Garešnički Brestovac</derivirana_varijabla>
  </DomainObject.Predmet.ProtustrankaNazivFormated>
  <DomainObject.Predmet.ProtustrankaNazivFormatedOIB>
    <izvorni_sadrzaj>MARVIL društvo s ograničenom odgovornošću za proizvodnju, trgovinu i usluge, Garešnički Brestovac, OIB 40057849678</izvorni_sadrzaj>
    <derivirana_varijabla naziv="DomainObject.Predmet.ProtustrankaNazivFormatedOIB_1">MARVIL društvo s ograničenom odgovornošću za proizvodnju, trgovinu i usluge, Garešnički Brestovac, OIB 40057849678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MARVIL društvo s ograničenom odgovornošću za proizvodnju, trgovinu i usluge, Garešnički Brestovac zastupanog po punomoćniku Tomislav Vulić; Marko Vulić</item>
    </izvorni_sadrzaj>
    <derivirana_varijabla naziv="DomainObject.Predmet.ProtuStrankaListFormated_1">
      <item>MARVIL društvo s ograničenom odgovornošću za proizvodnju, trgovinu i usluge, Garešnički Brestovac zastupanog po punomoćniku Tomislav Vulić; Marko Vulić</item>
    </derivirana_varijabla>
  </DomainObject.Predmet.ProtuStrankaListFormated>
  <DomainObject.Predmet.ProtuStrankaListFormatedOIB>
    <izvorni_sadrzaj>
      <item>MARVIL društvo s ograničenom odgovornošću za proizvodnju, trgovinu i usluge, Garešnički Brestovac, OIB 40057849678 zastupanog po punomoćniku Tomislav Vulić; Marko Vulić</item>
    </izvorni_sadrzaj>
    <derivirana_varijabla naziv="DomainObject.Predmet.ProtuStrankaListFormatedOIB_1">
      <item>MARVIL društvo s ograničenom odgovornošću za proizvodnju, trgovinu i usluge, Garešnički Brestovac, OIB 40057849678 zastupanog po punomoćniku Tomislav Vulić; Marko Vulić</item>
    </derivirana_varijabla>
  </DomainObject.Predmet.ProtuStrankaListFormatedOIB>
  <DomainObject.Predmet.ProtuStrankaListFormatedWithAdress>
    <izvorni_sadrzaj>
      <item>MARVIL društvo s ograničenom odgovornošću za proizvodnju, trgovinu i usluge, Garešnički Brestovac, Brestovačka 6, 43280 Garešnički Brestovac zastupanog po punomoćniku Tomislav Vulić; Marko Vulić</item>
    </izvorni_sadrzaj>
    <derivirana_varijabla naziv="DomainObject.Predmet.ProtuStrankaListFormatedWithAdress_1">
      <item>MARVIL društvo s ograničenom odgovornošću za proizvodnju, trgovinu i usluge, Garešnički Brestovac, Brestovačka 6, 43280 Garešnički Brestovac zastupanog po punomoćniku Tomislav Vulić; Marko Vulić</item>
    </derivirana_varijabla>
  </DomainObject.Predmet.ProtuStrankaListFormatedWithAdress>
  <DomainObject.Predmet.ProtuStrankaListFormatedWithAdressOIB>
    <izvorni_sadrzaj>
      <item>MARVIL društvo s ograničenom odgovornošću za proizvodnju, trgovinu i usluge, Garešnički Brestovac, OIB 40057849678, Brestovačka 6, 43280 Garešnički Brestovac zastupanog po punomoćniku Tomislav Vulić; Marko Vulić</item>
    </izvorni_sadrzaj>
    <derivirana_varijabla naziv="DomainObject.Predmet.ProtuStrankaListFormatedWithAdressOIB_1">
      <item>MARVIL društvo s ograničenom odgovornošću za proizvodnju, trgovinu i usluge, Garešnički Brestovac, OIB 40057849678, Brestovačka 6, 43280 Garešnički Brestovac zastupanog po punomoćniku Tomislav Vulić; Marko Vulić</item>
    </derivirana_varijabla>
  </DomainObject.Predmet.ProtuStrankaListFormatedWithAdressOIB>
  <DomainObject.Predmet.ProtuStrankaListNazivFormated>
    <izvorni_sadrzaj>
      <item>MARVIL društvo s ograničenom odgovornošću za proizvodnju, trgovinu i usluge, Garešnički Brestovac</item>
    </izvorni_sadrzaj>
    <derivirana_varijabla naziv="DomainObject.Predmet.ProtuStrankaListNazivFormated_1">
      <item>MARVIL društvo s ograničenom odgovornošću za proizvodnju, trgovinu i usluge, Garešnički Brestovac</item>
    </derivirana_varijabla>
  </DomainObject.Predmet.ProtuStrankaListNazivFormated>
  <DomainObject.Predmet.ProtuStrankaListNazivFormatedOIB>
    <izvorni_sadrzaj>
      <item>MARVIL društvo s ograničenom odgovornošću za proizvodnju, trgovinu i usluge, Garešnički Brestovac, OIB 40057849678</item>
    </izvorni_sadrzaj>
    <derivirana_varijabla naziv="DomainObject.Predmet.ProtuStrankaListNazivFormatedOIB_1">
      <item>MARVIL društvo s ograničenom odgovornošću za proizvodnju, trgovinu i usluge, Garešnički Brestovac, OIB 40057849678</item>
    </derivirana_varijabla>
  </DomainObject.Predmet.ProtuStrankaListNazivFormatedOIB>
  <DomainObject.Predmet.OstaliListFormated>
    <izvorni_sadrzaj>
      <item>Marko Vulić punomoćnik sudionika u postupku MARVIL društvo s ograničenom odgovornošću za proizvodnju, trgovinu i usluge, Garešnički Brestovac</item>
      <item>Tomislav Vulić punomoćnik sudionika u postupku MARVIL društvo s ograničenom odgovornošću za proizvodnju, trgovinu i usluge, Garešnički Brestovac</item>
    </izvorni_sadrzaj>
    <derivirana_varijabla naziv="DomainObject.Predmet.OstaliListFormated_1">
      <item>Marko Vulić punomoćnik sudionika u postupku MARVIL društvo s ograničenom odgovornošću za proizvodnju, trgovinu i usluge, Garešnički Brestovac</item>
      <item>Tomislav Vulić punomoćnik sudionika u postupku MARVIL društvo s ograničenom odgovornošću za proizvodnju, trgovinu i usluge, Garešnički Brestovac</item>
    </derivirana_varijabla>
  </DomainObject.Predmet.OstaliListFormated>
  <DomainObject.Predmet.OstaliListFormatedOIB>
    <izvorni_sadrzaj>
      <item>Marko Vulić, OIB 53285759025 punomoćnik sudionika u postupku MARVIL društvo s ograničenom odgovornošću za proizvodnju, trgovinu i usluge, Garešnički Brestovac</item>
      <item>Tomislav Vulić, OIB 75974742065 punomoćnik sudionika u postupku MARVIL društvo s ograničenom odgovornošću za proizvodnju, trgovinu i usluge, Garešnički Brestovac</item>
    </izvorni_sadrzaj>
    <derivirana_varijabla naziv="DomainObject.Predmet.OstaliListFormatedOIB_1">
      <item>Marko Vulić, OIB 53285759025 punomoćnik sudionika u postupku MARVIL društvo s ograničenom odgovornošću za proizvodnju, trgovinu i usluge, Garešnički Brestovac</item>
      <item>Tomislav Vulić, OIB 75974742065 punomoćnik sudionika u postupku MARVIL društvo s ograničenom odgovornošću za proizvodnju, trgovinu i usluge, Garešnički Brestovac</item>
    </derivirana_varijabla>
  </DomainObject.Predmet.OstaliListFormatedOIB>
  <DomainObject.Predmet.OstaliListFormatedWithAdress>
    <izvorni_sadrzaj>
      <item>Marko Vulić, Brestovačka 6, 43280 Garešnički Brestovac punomoćnik sudionika u postupku MARVIL društvo s ograničenom odgovornošću za proizvodnju, trgovinu i usluge, Garešnički Brestovac</item>
      <item>Tomislav Vulić, Brestovačka 6, 43280 Garešnički Brestovac punomoćnik sudionika u postupku MARVIL društvo s ograničenom odgovornošću za proizvodnju, trgovinu i usluge, Garešnički Brestovac</item>
    </izvorni_sadrzaj>
    <derivirana_varijabla naziv="DomainObject.Predmet.OstaliListFormatedWithAdress_1">
      <item>Marko Vulić, Brestovačka 6, 43280 Garešnički Brestovac punomoćnik sudionika u postupku MARVIL društvo s ograničenom odgovornošću za proizvodnju, trgovinu i usluge, Garešnički Brestovac</item>
      <item>Tomislav Vulić, Brestovačka 6, 43280 Garešnički Brestovac punomoćnik sudionika u postupku MARVIL društvo s ograničenom odgovornošću za proizvodnju, trgovinu i usluge, Garešnički Brestovac</item>
    </derivirana_varijabla>
  </DomainObject.Predmet.OstaliListFormatedWithAdress>
  <DomainObject.Predmet.OstaliListFormatedWithAdressOIB>
    <izvorni_sadrzaj>
      <item>Marko Vulić, OIB 53285759025, Brestovačka 6, 43280 Garešnički Brestovac punomoćnik sudionika u postupku MARVIL društvo s ograničenom odgovornošću za proizvodnju, trgovinu i usluge, Garešnički Brestovac</item>
      <item>Tomislav Vulić, OIB 75974742065, Brestovačka 6, 43280 Garešnički Brestovac punomoćnik sudionika u postupku MARVIL društvo s ograničenom odgovornošću za proizvodnju, trgovinu i usluge, Garešnički Brestovac</item>
    </izvorni_sadrzaj>
    <derivirana_varijabla naziv="DomainObject.Predmet.OstaliListFormatedWithAdressOIB_1">
      <item>Marko Vulić, OIB 53285759025, Brestovačka 6, 43280 Garešnički Brestovac punomoćnik sudionika u postupku MARVIL društvo s ograničenom odgovornošću za proizvodnju, trgovinu i usluge, Garešnički Brestovac</item>
      <item>Tomislav Vulić, OIB 75974742065, Brestovačka 6, 43280 Garešnički Brestovac punomoćnik sudionika u postupku MARVIL društvo s ograničenom odgovornošću za proizvodnju, trgovinu i usluge, Garešnički Brestovac</item>
    </derivirana_varijabla>
  </DomainObject.Predmet.OstaliListFormatedWithAdressOIB>
  <DomainObject.Predmet.OstaliListNazivFormated>
    <izvorni_sadrzaj>
      <item>Marko Vulić</item>
      <item>Tomislav Vulić</item>
    </izvorni_sadrzaj>
    <derivirana_varijabla naziv="DomainObject.Predmet.OstaliListNazivFormated_1">
      <item>Marko Vulić</item>
      <item>Tomislav Vulić</item>
    </derivirana_varijabla>
  </DomainObject.Predmet.OstaliListNazivFormated>
  <DomainObject.Predmet.OstaliListNazivFormatedOIB>
    <izvorni_sadrzaj>
      <item>Marko Vulić, OIB 53285759025</item>
      <item>Tomislav Vulić, OIB 75974742065</item>
    </izvorni_sadrzaj>
    <derivirana_varijabla naziv="DomainObject.Predmet.OstaliListNazivFormatedOIB_1">
      <item>Marko Vulić, OIB 53285759025</item>
      <item>Tomislav Vulić, OIB 75974742065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MARVIL društvo s ograničenom odgovornošću za proizvodnju, trgovinu i usluge, Garešnički Brestovac</izvorni_sadrzaj>
    <derivirana_varijabla naziv="DomainObject.Predmet.ProtustrankaIDrugi_1">MARVIL društvo s ograničenom odgovornošću za proizvodnju, trgovinu i usluge, Garešnički Brestovac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MARVIL društvo s ograničenom odgovornošću za proizvodnju, trgovinu i usluge, Garešnički Brestovac, OIB 40057849678, Brestovačka 6, 43280 Garešnički Brestovac</izvorni_sadrzaj>
    <derivirana_varijabla naziv="DomainObject.Predmet.ProtustrankaIDrugiAdressOIB_1">MARVIL društvo s ograničenom odgovornošću za proizvodnju, trgovinu i usluge, Garešnički Brestovac, OIB 40057849678, Brestovačka 6,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MARVIL društvo s ograničenom odgovornošću za proizvodnju, trgovinu i usluge, Garešnički Brestovac</item>
      <item>Marko Vulić</item>
      <item>Tomislav Vulić</item>
    </izvorni_sadrzaj>
    <derivirana_varijabla naziv="DomainObject.Predmet.SudioniciListNaziv_1">
      <item>FINA, RC ZAGREB, Podružnica Bjelovar</item>
      <item>MARVIL društvo s ograničenom odgovornošću za proizvodnju, trgovinu i usluge, Garešnički Brestovac</item>
      <item>Marko Vulić</item>
      <item>Tomislav Vulić</item>
    </derivirana_varijabla>
  </DomainObject.Predmet.SudioniciListNaziv>
  <DomainObject.Predmet.SudioniciListAdressOIB>
    <izvorni_sadrzaj>
      <item>FINA, RC ZAGREB, Podružnica Bjelovar, OIB 85821130368, F. Supila 4,43000 Bjelovar</item>
      <item>MARVIL društvo s ograničenom odgovornošću za proizvodnju, trgovinu i usluge, Garešnički Brestovac, OIB 40057849678, Brestovačka 6,43280 Garešnički Brestovac</item>
      <item>Marko Vulić, OIB 53285759025, Brestovačka 6,43280 Garešnički Brestovac</item>
      <item>Tomislav Vulić, OIB 75974742065, Brestovačka 6,43280 Garešnički Brestovac</item>
    </izvorni_sadrzaj>
    <derivirana_varijabla naziv="DomainObject.Predmet.SudioniciListAdressOIB_1">
      <item>FINA, RC ZAGREB, Podružnica Bjelovar, OIB 85821130368, F. Supila 4,43000 Bjelovar</item>
      <item>MARVIL društvo s ograničenom odgovornošću za proizvodnju, trgovinu i usluge, Garešnički Brestovac, OIB 40057849678, Brestovačka 6,43280 Garešnički Brestovac</item>
      <item>Marko Vulić, OIB 53285759025, Brestovačka 6,43280 Garešnički Brestovac</item>
      <item>Tomislav Vulić, OIB 75974742065, Brestovačka 6,43280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40057849678</item>
      <item>, OIB 53285759025</item>
      <item>, OIB 75974742065</item>
    </izvorni_sadrzaj>
    <derivirana_varijabla naziv="DomainObject.Predmet.SudioniciListNazivOIB_1">
      <item>, OIB 85821130368</item>
      <item>, OIB 40057849678</item>
      <item>, OIB 53285759025</item>
      <item>, OIB 75974742065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1836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2015-11-27T13:16:00Z</dcterms:created>
  <dc:creator>ssabljic</dc:creator>
  <cp:lastModifiedBy>Miroslav Lovreković</cp:lastModifiedBy>
  <cp:lastPrinted>2015-11-27T13:15:00Z</cp:lastPrinted>
  <dcterms:modified xmlns:xsi="http://www.w3.org/2001/XMLSchema-instance" xsi:type="dcterms:W3CDTF">2015-11-27T13:18:00Z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