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9783" w14:paraId="97d9783" w:rsidRDefault="008C04AA" w:rsidP="008C04AA" w:rsidR="008C04AA" w:rsidRPr="0005456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</w:t>
      </w:r>
      <w:r w:rsidR="00747259">
        <w:rPr>
          <w:b/>
        </w:rPr>
        <w:t xml:space="preserve"> </w:t>
      </w:r>
      <w:r w:rsidRPr="0005456A">
        <w:rPr>
          <w:b/>
        </w:rPr>
        <w:t xml:space="preserve">  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747259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747259">
        <w:tab/>
      </w:r>
      <w:r w:rsidR="00694576" w:rsidRPr="0005456A">
        <w:t>Pazin</w:t>
      </w:r>
      <w:r w:rsidRPr="0005456A">
        <w:t>, Dršćevka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636B95" w:rsidP="00636B95" w:rsidR="00636B95">
      <w:pPr>
        <w:jc w:val="both"/>
      </w:pPr>
    </w:p>
    <w:p w:rsidRDefault="008C04AA" w:rsidP="00636B95" w:rsidR="00636B95">
      <w:pPr>
        <w:jc w:val="both"/>
      </w:pPr>
      <w:r w:rsidRPr="0005456A">
        <w:tab/>
      </w:r>
      <w:r w:rsidR="00D419F6" w:rsidRPr="00D419F6">
        <w:t xml:space="preserve">Trgovački sud u Pazinu, po stečajnom sucu Ivanu Dujiću, </w:t>
      </w:r>
      <w:r w:rsidR="00B45500">
        <w:t xml:space="preserve">u stečajnom </w:t>
      </w:r>
      <w:r w:rsidR="00D419F6" w:rsidRPr="00D419F6">
        <w:t>postupk</w:t>
      </w:r>
      <w:r w:rsidR="00B45500">
        <w:t>u</w:t>
      </w:r>
      <w:r w:rsidR="00D419F6" w:rsidRPr="00D419F6">
        <w:t xml:space="preserve"> nad </w:t>
      </w:r>
      <w:r w:rsidR="00B45500">
        <w:t>dužnikom</w:t>
      </w:r>
      <w:r w:rsidR="00D419F6" w:rsidRPr="00D419F6">
        <w:t xml:space="preserve"> </w:t>
      </w:r>
      <w:r w:rsidR="00197C19" w:rsidRPr="00197C19">
        <w:t xml:space="preserve">EKONOMIK d.o.o. </w:t>
      </w:r>
      <w:r w:rsidR="00747259">
        <w:t xml:space="preserve">u stečaju </w:t>
      </w:r>
      <w:r w:rsidR="00197C19" w:rsidRPr="00197C19">
        <w:t>Poreč, Tina Ujevića 7, OIB 63295095162</w:t>
      </w:r>
      <w:r w:rsidR="00A848B0" w:rsidRPr="00A848B0">
        <w:t>,</w:t>
      </w:r>
      <w:r w:rsidR="00197C19">
        <w:t xml:space="preserve"> 06</w:t>
      </w:r>
      <w:r w:rsidR="005F652C" w:rsidRPr="0005456A">
        <w:t xml:space="preserve">. </w:t>
      </w:r>
      <w:r w:rsidR="00197C19">
        <w:t>rujna</w:t>
      </w:r>
      <w:r w:rsidR="005F652C" w:rsidRPr="0005456A">
        <w:t xml:space="preserve"> 201</w:t>
      </w:r>
      <w:r w:rsidR="00D419F6">
        <w:t>7</w:t>
      </w:r>
      <w:r w:rsidR="005F652C" w:rsidRPr="0005456A">
        <w:t>.</w:t>
      </w:r>
      <w:r w:rsidR="00636B95" w:rsidRPr="00636B95">
        <w:t xml:space="preserve"> </w:t>
      </w:r>
      <w:r w:rsidR="00636B95">
        <w:t>donio je slijedeći</w:t>
      </w:r>
    </w:p>
    <w:p w:rsidRDefault="00636B95" w:rsidP="00636B95" w:rsidR="00636B95">
      <w:pPr>
        <w:jc w:val="both"/>
      </w:pPr>
    </w:p>
    <w:p w:rsidRDefault="00636B95" w:rsidP="00636B95" w:rsidR="008D67D3" w:rsidRPr="0005456A">
      <w:pPr>
        <w:jc w:val="center"/>
      </w:pPr>
      <w:r>
        <w:t>Z A K LJ U Č A K</w:t>
      </w:r>
    </w:p>
    <w:p w:rsidRDefault="008C04AA" w:rsidP="008C04AA" w:rsidR="008C04AA">
      <w:pPr>
        <w:jc w:val="center"/>
      </w:pPr>
    </w:p>
    <w:p w:rsidRDefault="00620858" w:rsidP="00747259" w:rsidR="00620858" w:rsidRPr="0005456A">
      <w:pPr>
        <w:jc w:val="both"/>
      </w:pPr>
      <w:r>
        <w:tab/>
        <w:t>I</w:t>
      </w:r>
      <w:r>
        <w:tab/>
      </w:r>
      <w:r w:rsidRPr="0005456A">
        <w:t>Ispitno ročište na kojem će se ispitiv</w:t>
      </w:r>
      <w:r>
        <w:t>ati prijavljene tražbine određ</w:t>
      </w:r>
      <w:r w:rsidRPr="0005456A">
        <w:t>e</w:t>
      </w:r>
      <w:r>
        <w:t>no</w:t>
      </w:r>
      <w:r w:rsidRPr="0005456A">
        <w:t xml:space="preserve"> za dan </w:t>
      </w:r>
      <w:r w:rsidR="00747259">
        <w:t>27. rujna 2017. g. u 12:00 sati</w:t>
      </w:r>
      <w:r w:rsidRPr="00620858">
        <w:t>,</w:t>
      </w:r>
      <w:r>
        <w:t xml:space="preserve"> prelaže se za dan </w:t>
      </w:r>
    </w:p>
    <w:p w:rsidRDefault="00620858" w:rsidP="00620858" w:rsidR="00620858" w:rsidRPr="0005456A"/>
    <w:p w:rsidRDefault="00197C19" w:rsidP="00620858" w:rsidR="00620858" w:rsidRPr="00197C19">
      <w:pPr>
        <w:jc w:val="center"/>
      </w:pPr>
      <w:r w:rsidRPr="00197C19">
        <w:t>06</w:t>
      </w:r>
      <w:r w:rsidR="00620858" w:rsidRPr="00197C19">
        <w:t xml:space="preserve">. </w:t>
      </w:r>
      <w:r w:rsidRPr="00197C19">
        <w:t>listopada</w:t>
      </w:r>
      <w:r w:rsidR="00620858" w:rsidRPr="00197C19">
        <w:t xml:space="preserve"> 201</w:t>
      </w:r>
      <w:r w:rsidR="00D419F6" w:rsidRPr="00197C19">
        <w:t>7</w:t>
      </w:r>
      <w:r w:rsidR="00620858" w:rsidRPr="00197C19">
        <w:t xml:space="preserve">. g. u </w:t>
      </w:r>
      <w:r w:rsidRPr="00197C19">
        <w:t>9</w:t>
      </w:r>
      <w:r w:rsidR="00620858" w:rsidRPr="00197C19">
        <w:t>:</w:t>
      </w:r>
      <w:r w:rsidR="00D419F6" w:rsidRPr="00197C19">
        <w:t>3</w:t>
      </w:r>
      <w:r w:rsidR="00620858" w:rsidRPr="00197C19">
        <w:t>0 sati,</w:t>
      </w:r>
    </w:p>
    <w:p w:rsidRDefault="00620858" w:rsidP="00620858" w:rsidR="00620858" w:rsidRPr="00197C19">
      <w:pPr>
        <w:jc w:val="center"/>
      </w:pPr>
      <w:r w:rsidRPr="00197C19">
        <w:t>sudnica broj 1,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r w:rsidRPr="00197C19">
        <w:t>Dršćevka 1.</w:t>
      </w:r>
    </w:p>
    <w:p w:rsidRDefault="00620858" w:rsidP="00620858" w:rsidR="00620858" w:rsidRPr="00197C19"/>
    <w:p w:rsidRDefault="00620858" w:rsidP="00747259" w:rsidR="00620858" w:rsidRPr="00197C19">
      <w:pPr>
        <w:jc w:val="both"/>
      </w:pPr>
      <w:r w:rsidRPr="00197C19">
        <w:tab/>
        <w:t>II.</w:t>
      </w:r>
      <w:r w:rsidRPr="00197C19">
        <w:tab/>
        <w:t xml:space="preserve">Izvještajno ročište na kojem će se na temelju izvješća stečajnog upravitelja odlučivati o daljnjem tijeku stečajnog postupka određeno za dan </w:t>
      </w:r>
      <w:r w:rsidR="00197C19" w:rsidRPr="00197C19">
        <w:t>27. rujna 2017. g. u 12:30 sati</w:t>
      </w:r>
      <w:r w:rsidRPr="00197C19">
        <w:t xml:space="preserve">, prelaže se za dan </w:t>
      </w:r>
    </w:p>
    <w:p w:rsidRDefault="00620858" w:rsidP="00620858" w:rsidR="00620858" w:rsidRPr="00197C19"/>
    <w:p w:rsidRDefault="00197C19" w:rsidP="00620858" w:rsidR="00620858" w:rsidRPr="00197C19">
      <w:pPr>
        <w:jc w:val="center"/>
      </w:pPr>
      <w:r w:rsidRPr="00197C19">
        <w:t>06</w:t>
      </w:r>
      <w:r w:rsidR="00620858" w:rsidRPr="00197C19">
        <w:t xml:space="preserve">. </w:t>
      </w:r>
      <w:r w:rsidRPr="00197C19">
        <w:t>listopada</w:t>
      </w:r>
      <w:r w:rsidR="00620858" w:rsidRPr="00197C19">
        <w:t xml:space="preserve"> 201</w:t>
      </w:r>
      <w:r w:rsidRPr="00197C19">
        <w:t>7</w:t>
      </w:r>
      <w:r w:rsidR="00620858" w:rsidRPr="00197C19">
        <w:t>. g. u 1</w:t>
      </w:r>
      <w:r w:rsidRPr="00197C19">
        <w:t>0</w:t>
      </w:r>
      <w:r w:rsidR="00620858" w:rsidRPr="00197C19">
        <w:t>:</w:t>
      </w:r>
      <w:r w:rsidR="00D419F6" w:rsidRPr="00197C19">
        <w:t>0</w:t>
      </w:r>
      <w:r w:rsidR="00620858" w:rsidRPr="00197C19">
        <w:t>0 sati,</w:t>
      </w:r>
    </w:p>
    <w:p w:rsidRDefault="00620858" w:rsidP="00620858" w:rsidR="00620858" w:rsidRPr="00197C19">
      <w:pPr>
        <w:jc w:val="center"/>
      </w:pPr>
      <w:r w:rsidRPr="00197C19">
        <w:t>sudnica broj 1,</w:t>
      </w:r>
    </w:p>
    <w:p w:rsidRDefault="00620858" w:rsidP="00620858" w:rsidR="00620858" w:rsidRPr="00197C19">
      <w:pPr>
        <w:jc w:val="center"/>
      </w:pPr>
      <w:r w:rsidRPr="00197C19">
        <w:t>u Trgovačkom sudu u Pazinu,</w:t>
      </w:r>
    </w:p>
    <w:p w:rsidRDefault="00620858" w:rsidP="00620858" w:rsidR="00620858" w:rsidRPr="00197C19">
      <w:pPr>
        <w:jc w:val="center"/>
      </w:pPr>
      <w:r w:rsidRPr="00197C19">
        <w:t>Dršćevka 1.</w:t>
      </w:r>
    </w:p>
    <w:p w:rsidRDefault="00620858" w:rsidP="00620858" w:rsidR="00620858" w:rsidRPr="00197C19">
      <w:pPr>
        <w:jc w:val="both"/>
      </w:pPr>
      <w:r w:rsidRPr="00197C19">
        <w:tab/>
      </w: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D419F6" w:rsidR="00620858">
      <w:pPr>
        <w:jc w:val="both"/>
      </w:pPr>
      <w:r w:rsidRPr="0005456A">
        <w:tab/>
      </w:r>
      <w:r w:rsidR="00D419F6">
        <w:t>R</w:t>
      </w:r>
      <w:r w:rsidR="0007611F" w:rsidRPr="0005456A">
        <w:t>ješenj</w:t>
      </w:r>
      <w:r w:rsidR="00620858">
        <w:t>em posl.br.St-</w:t>
      </w:r>
      <w:r w:rsidR="00197C19">
        <w:t>4</w:t>
      </w:r>
      <w:r w:rsidR="00620858">
        <w:t>/1</w:t>
      </w:r>
      <w:r w:rsidR="00197C19">
        <w:t>7-18</w:t>
      </w:r>
      <w:r w:rsidR="00620858">
        <w:t xml:space="preserve"> od </w:t>
      </w:r>
      <w:r w:rsidR="00197C19">
        <w:t>13</w:t>
      </w:r>
      <w:r w:rsidR="00620858">
        <w:t>. lipnja 201</w:t>
      </w:r>
      <w:r w:rsidR="00D419F6">
        <w:t>7</w:t>
      </w:r>
      <w:r w:rsidR="00197C19">
        <w:t xml:space="preserve">., u točkama VIII. i IX. izreke, </w:t>
      </w:r>
      <w:r w:rsidR="00620858">
        <w:t>odlučeno je kako slijedi:</w:t>
      </w:r>
    </w:p>
    <w:p w:rsidRDefault="00197C19" w:rsidP="00197C19" w:rsidR="00197C19">
      <w:pPr>
        <w:ind w:firstLine="708"/>
        <w:jc w:val="both"/>
      </w:pPr>
      <w:r>
        <w:tab/>
      </w:r>
      <w:r w:rsidR="00620858">
        <w:t>„</w:t>
      </w:r>
      <w:r>
        <w:t>VIII.</w:t>
      </w:r>
      <w:r>
        <w:tab/>
        <w:t xml:space="preserve">Ispitno ročište na kojem će se ispitivati prijavljene tražbine određuje se za dan </w:t>
      </w:r>
    </w:p>
    <w:p w:rsidRDefault="00197C19" w:rsidP="00197C19" w:rsidR="00197C19">
      <w:pPr>
        <w:ind w:firstLine="708"/>
        <w:jc w:val="center"/>
      </w:pPr>
      <w:r>
        <w:t>27. rujna 2017. g. u 12:00 sati,</w:t>
      </w:r>
    </w:p>
    <w:p w:rsidRDefault="00197C19" w:rsidP="00197C19" w:rsidR="00197C19">
      <w:pPr>
        <w:ind w:firstLine="708"/>
        <w:jc w:val="center"/>
      </w:pPr>
      <w:r>
        <w:t>sudnica broj 1,</w:t>
      </w:r>
    </w:p>
    <w:p w:rsidRDefault="00197C19" w:rsidP="00197C19" w:rsidR="00197C19">
      <w:pPr>
        <w:ind w:firstLine="708"/>
        <w:jc w:val="center"/>
      </w:pPr>
      <w:r>
        <w:t>u Trgovačkom sudu u Pazinu,</w:t>
      </w:r>
    </w:p>
    <w:p w:rsidRDefault="00197C19" w:rsidP="00197C19" w:rsidR="00197C19">
      <w:pPr>
        <w:ind w:firstLine="708"/>
        <w:jc w:val="center"/>
      </w:pPr>
      <w:r>
        <w:t>Dršćevka 1.</w:t>
      </w:r>
    </w:p>
    <w:p w:rsidRDefault="00197C19" w:rsidP="00197C19" w:rsidR="00197C19">
      <w:pPr>
        <w:ind w:firstLine="708"/>
        <w:jc w:val="both"/>
      </w:pPr>
    </w:p>
    <w:p w:rsidRDefault="00197C19" w:rsidP="00197C19" w:rsidR="00197C19">
      <w:pPr>
        <w:ind w:firstLine="708"/>
        <w:jc w:val="both"/>
      </w:pPr>
      <w:r>
        <w:tab/>
        <w:t>IX.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197C19" w:rsidP="00197C19" w:rsidR="00197C19">
      <w:pPr>
        <w:ind w:firstLine="708"/>
        <w:jc w:val="both"/>
      </w:pPr>
    </w:p>
    <w:p w:rsidRDefault="00197C19" w:rsidP="00197C19" w:rsidR="00197C19">
      <w:pPr>
        <w:ind w:firstLine="708"/>
        <w:jc w:val="center"/>
      </w:pPr>
      <w:r>
        <w:t>27. rujna 2017. g. u 12:30 sati,</w:t>
      </w:r>
    </w:p>
    <w:p w:rsidRDefault="00197C19" w:rsidP="00197C19" w:rsidR="00197C19">
      <w:pPr>
        <w:ind w:firstLine="708"/>
        <w:jc w:val="center"/>
      </w:pPr>
      <w:r>
        <w:t>sudnica broj 1,</w:t>
      </w:r>
    </w:p>
    <w:p w:rsidRDefault="00197C19" w:rsidP="00197C19" w:rsidR="00197C19">
      <w:pPr>
        <w:ind w:firstLine="708"/>
        <w:jc w:val="center"/>
      </w:pPr>
      <w:r>
        <w:t>u Trgovačkom sudu u Pazinu,</w:t>
      </w:r>
    </w:p>
    <w:p w:rsidRDefault="00197C19" w:rsidP="00197C19" w:rsidR="00620858" w:rsidRPr="0005456A">
      <w:pPr>
        <w:ind w:firstLine="708"/>
        <w:jc w:val="center"/>
      </w:pPr>
      <w:r>
        <w:t>Dršćevka 1.</w:t>
      </w:r>
      <w:r w:rsidR="00620858">
        <w:t>“.</w:t>
      </w:r>
    </w:p>
    <w:p w:rsidRDefault="00D419F6" w:rsidP="00F55BF7" w:rsidR="00D419F6">
      <w:pPr>
        <w:jc w:val="both"/>
      </w:pPr>
    </w:p>
    <w:p w:rsidRDefault="00281844" w:rsidP="00F55BF7" w:rsidR="00197C19">
      <w:pPr>
        <w:jc w:val="both"/>
      </w:pPr>
      <w:r>
        <w:lastRenderedPageBreak/>
        <w:tab/>
        <w:t xml:space="preserve">U podnesku od </w:t>
      </w:r>
      <w:r w:rsidR="00197C19">
        <w:t>05</w:t>
      </w:r>
      <w:r>
        <w:t xml:space="preserve">. </w:t>
      </w:r>
      <w:r w:rsidR="00197C19">
        <w:t>rujna</w:t>
      </w:r>
      <w:r>
        <w:t xml:space="preserve"> 201</w:t>
      </w:r>
      <w:r w:rsidR="00D419F6">
        <w:t>7</w:t>
      </w:r>
      <w:r>
        <w:t>. stečajn</w:t>
      </w:r>
      <w:r w:rsidR="00D419F6">
        <w:t>i</w:t>
      </w:r>
      <w:r>
        <w:t xml:space="preserve"> je upravitelj predloži</w:t>
      </w:r>
      <w:r w:rsidR="00D419F6">
        <w:t>o</w:t>
      </w:r>
      <w:r>
        <w:t xml:space="preserve"> da se ispitno i izvještajno ročište </w:t>
      </w:r>
      <w:r w:rsidR="00D419F6">
        <w:t xml:space="preserve">preloži zbog </w:t>
      </w:r>
      <w:r w:rsidR="00197C19">
        <w:t>neodgodivog poslovnog puta koji će trajati od 20. do 30. rujna 2017.</w:t>
      </w:r>
    </w:p>
    <w:p w:rsidRDefault="00281844" w:rsidP="00F55BF7" w:rsidR="00281844">
      <w:pPr>
        <w:jc w:val="both"/>
      </w:pPr>
      <w:r>
        <w:tab/>
        <w:t>Prijedlog stečajn</w:t>
      </w:r>
      <w:r w:rsidR="00D419F6">
        <w:t>og</w:t>
      </w:r>
      <w:r>
        <w:t xml:space="preserve"> upravitelj</w:t>
      </w:r>
      <w:r w:rsidR="00D419F6">
        <w:t>a</w:t>
      </w:r>
      <w:r>
        <w:t xml:space="preserve"> je prihvaćen te je odlučeno kao u izreci.</w:t>
      </w:r>
    </w:p>
    <w:p w:rsidRDefault="00281844" w:rsidP="00F55BF7" w:rsidR="00281844" w:rsidRPr="0005456A">
      <w:pPr>
        <w:jc w:val="both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40642A" w:rsidRPr="0005456A">
        <w:t xml:space="preserve">Pazinu, </w:t>
      </w:r>
      <w:r w:rsidR="00197C19">
        <w:t>06</w:t>
      </w:r>
      <w:r w:rsidR="00634BDB" w:rsidRPr="0005456A">
        <w:t xml:space="preserve">. </w:t>
      </w:r>
      <w:r w:rsidR="00197C19">
        <w:t>rujna</w:t>
      </w:r>
      <w:r w:rsidR="00634BDB" w:rsidRPr="0005456A">
        <w:t xml:space="preserve"> 201</w:t>
      </w:r>
      <w:r w:rsidR="00D419F6">
        <w:t>7</w:t>
      </w:r>
      <w:r w:rsidR="00634BDB" w:rsidRPr="0005456A">
        <w:t>.</w:t>
      </w:r>
    </w:p>
    <w:p w:rsidRDefault="0040642A" w:rsidP="00634BDB" w:rsidR="0040642A" w:rsidRPr="0005456A">
      <w:pPr>
        <w:jc w:val="center"/>
      </w:pPr>
    </w:p>
    <w:p w:rsidRDefault="0040642A" w:rsidP="00634BDB" w:rsidR="0040642A" w:rsidRPr="0005456A">
      <w:pPr>
        <w:jc w:val="center"/>
      </w:pP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Stečajni sudac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</w:t>
      </w:r>
    </w:p>
    <w:p w:rsidRDefault="00634BDB" w:rsidP="00634BDB" w:rsidR="00634BDB" w:rsidRPr="0005456A">
      <w:pPr>
        <w:jc w:val="both"/>
      </w:pP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  <w:t xml:space="preserve">          Ivan Dujić</w:t>
      </w:r>
      <w:r w:rsidR="00E751F9">
        <w:t>, v.r.</w:t>
      </w:r>
      <w:r w:rsidRPr="0005456A">
        <w:t xml:space="preserve"> </w:t>
      </w:r>
    </w:p>
    <w:p w:rsidRDefault="00634BDB" w:rsidP="00634BDB" w:rsidR="00634BDB" w:rsidRPr="0005456A">
      <w:pPr>
        <w:jc w:val="both"/>
      </w:pPr>
    </w:p>
    <w:p w:rsidRDefault="00634BDB" w:rsidP="00634BDB" w:rsidR="00634BDB" w:rsidRPr="0005456A">
      <w:pPr>
        <w:jc w:val="both"/>
      </w:pPr>
    </w:p>
    <w:p w:rsidRDefault="0040642A" w:rsidP="00634BDB" w:rsidR="0040642A">
      <w:pPr>
        <w:jc w:val="both"/>
      </w:pPr>
    </w:p>
    <w:p w:rsidRDefault="00B97C24" w:rsidP="00634BDB" w:rsidR="00B97C24">
      <w:pPr>
        <w:jc w:val="both"/>
      </w:pPr>
    </w:p>
    <w:p w:rsidRDefault="00B97C24" w:rsidP="00634BDB" w:rsidR="00B97C24" w:rsidRPr="0005456A">
      <w:pPr>
        <w:jc w:val="both"/>
      </w:pPr>
    </w:p>
    <w:p w:rsidRDefault="00636B95" w:rsidP="00636B95" w:rsidR="00636B95">
      <w:pPr>
        <w:jc w:val="both"/>
      </w:pPr>
      <w:r>
        <w:t>UPUTA O PRAVNOM LIJEKU:</w:t>
      </w:r>
    </w:p>
    <w:p w:rsidRDefault="00636B95" w:rsidP="00636B95" w:rsidR="00C643AD" w:rsidRPr="0005456A">
      <w:pPr>
        <w:jc w:val="both"/>
      </w:pPr>
      <w:r>
        <w:t>Protiv zaključka nije dopuštena žalba (čl. 19. st. 7. Stečajnog zakona).</w:t>
      </w:r>
    </w:p>
    <w:p w:rsidRDefault="00636B95" w:rsidP="00634BDB" w:rsidR="00636B95">
      <w:pPr>
        <w:jc w:val="both"/>
      </w:pPr>
    </w:p>
    <w:p w:rsidRDefault="00D419F6" w:rsidP="00634BDB" w:rsidR="00D419F6">
      <w:pPr>
        <w:jc w:val="both"/>
      </w:pPr>
    </w:p>
    <w:p w:rsidRDefault="00D419F6" w:rsidP="00D419F6" w:rsidR="00D419F6">
      <w:pPr>
        <w:jc w:val="both"/>
      </w:pPr>
      <w:r>
        <w:t>DNA:</w:t>
      </w:r>
    </w:p>
    <w:p w:rsidRDefault="00D419F6" w:rsidP="00D419F6" w:rsidR="00D419F6">
      <w:pPr>
        <w:jc w:val="both"/>
      </w:pPr>
      <w:r>
        <w:t xml:space="preserve">- e-oglasna ploča (8 dana) </w:t>
      </w:r>
    </w:p>
    <w:p w:rsidRDefault="00D419F6" w:rsidP="00D419F6" w:rsidR="00D419F6">
      <w:pPr>
        <w:jc w:val="both"/>
      </w:pPr>
      <w:r>
        <w:t xml:space="preserve">- stečajnom upravitelju </w:t>
      </w:r>
      <w:r w:rsidR="00B45500" w:rsidRPr="00B45500">
        <w:t>Ivor</w:t>
      </w:r>
      <w:r w:rsidR="00B45500">
        <w:t>u</w:t>
      </w:r>
      <w:r w:rsidR="00B45500" w:rsidRPr="00B45500">
        <w:t xml:space="preserve"> Pliskovc</w:t>
      </w:r>
      <w:r w:rsidR="00B45500">
        <w:t>u</w:t>
      </w:r>
      <w:r w:rsidR="00B45500" w:rsidRPr="00B45500">
        <w:t xml:space="preserve"> iz Rijeke, Agatićeva 6</w:t>
      </w:r>
      <w:r>
        <w:t>- ŽDO Pula</w:t>
      </w:r>
    </w:p>
    <w:p w:rsidRDefault="00D419F6" w:rsidP="00D419F6" w:rsidR="00D419F6">
      <w:pPr>
        <w:jc w:val="both"/>
      </w:pPr>
      <w:r>
        <w:t>- Porezna uprava, Ured u Pazinu</w:t>
      </w:r>
    </w:p>
    <w:p w:rsidRDefault="00D419F6" w:rsidP="00D419F6" w:rsidR="00D419F6">
      <w:pPr>
        <w:jc w:val="both"/>
      </w:pPr>
      <w:r>
        <w:t>- FINA Rijeka</w:t>
      </w:r>
    </w:p>
    <w:p w:rsidRDefault="00D419F6" w:rsidP="00D419F6" w:rsidR="00D419F6">
      <w:pPr>
        <w:jc w:val="both"/>
      </w:pPr>
    </w:p>
    <w:p w:rsidRDefault="00D419F6" w:rsidP="00D419F6" w:rsidR="00D419F6">
      <w:pPr>
        <w:jc w:val="both"/>
      </w:pPr>
      <w:r>
        <w:t>R.</w:t>
      </w:r>
    </w:p>
    <w:p w:rsidRDefault="00D419F6" w:rsidP="00D419F6" w:rsidR="00D419F6">
      <w:pPr>
        <w:jc w:val="both"/>
      </w:pPr>
      <w:r>
        <w:t xml:space="preserve">Kal. do </w:t>
      </w:r>
      <w:r w:rsidR="00B45500">
        <w:t>01</w:t>
      </w:r>
      <w:r>
        <w:t>.</w:t>
      </w:r>
      <w:r w:rsidR="00B45500">
        <w:t>1</w:t>
      </w:r>
      <w:r>
        <w:t>0.2017.</w:t>
      </w:r>
    </w:p>
    <w:p w:rsidRDefault="00945BC8" w:rsidP="00D419F6" w:rsidR="00945BC8" w:rsidRPr="0005456A">
      <w:pPr>
        <w:jc w:val="both"/>
      </w:pPr>
    </w:p>
    <w:sectPr w:rsidSect="00C643AD" w:rsidR="00945BC8" w:rsidRPr="0005456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33B" w:rsidP="008C04AA" w:rsidR="0011533B">
      <w:r>
        <w:separator/>
      </w:r>
    </w:p>
  </w:endnote>
  <w:endnote w:id="0" w:type="continuationSeparator">
    <w:p w:rsidRDefault="0011533B" w:rsidP="008C04AA" w:rsidR="00115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33B" w:rsidP="008C04AA" w:rsidR="0011533B">
      <w:r>
        <w:separator/>
      </w:r>
    </w:p>
  </w:footnote>
  <w:footnote w:id="0" w:type="continuationSeparator">
    <w:p w:rsidRDefault="0011533B" w:rsidP="008C04AA" w:rsidR="00115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51F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5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747259">
      <w:t>Posl.br.: 10 St-4/17-25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</w:t>
    </w:r>
    <w:r w:rsidR="00197C19">
      <w:t>4</w:t>
    </w:r>
    <w:r w:rsidR="008C6538">
      <w:t>/1</w:t>
    </w:r>
    <w:r w:rsidR="00D419F6">
      <w:t>7</w:t>
    </w:r>
    <w:r w:rsidR="008C6538">
      <w:t>-</w:t>
    </w:r>
    <w:r w:rsidR="00197C19">
      <w:t>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1533B"/>
    <w:rsid w:val="00120DE3"/>
    <w:rsid w:val="00153A82"/>
    <w:rsid w:val="0016605C"/>
    <w:rsid w:val="00197C19"/>
    <w:rsid w:val="001A1476"/>
    <w:rsid w:val="001D4A61"/>
    <w:rsid w:val="001E75F6"/>
    <w:rsid w:val="00206E40"/>
    <w:rsid w:val="00220C40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A214E"/>
    <w:rsid w:val="003F58EA"/>
    <w:rsid w:val="0040642A"/>
    <w:rsid w:val="00427A9B"/>
    <w:rsid w:val="004336B9"/>
    <w:rsid w:val="00443160"/>
    <w:rsid w:val="00443C91"/>
    <w:rsid w:val="00482E79"/>
    <w:rsid w:val="00486F3D"/>
    <w:rsid w:val="004A08AF"/>
    <w:rsid w:val="004A2979"/>
    <w:rsid w:val="004B0184"/>
    <w:rsid w:val="004C1F63"/>
    <w:rsid w:val="00532730"/>
    <w:rsid w:val="00554328"/>
    <w:rsid w:val="005B6B0F"/>
    <w:rsid w:val="005C7566"/>
    <w:rsid w:val="005E4638"/>
    <w:rsid w:val="005F57AE"/>
    <w:rsid w:val="005F652C"/>
    <w:rsid w:val="00620858"/>
    <w:rsid w:val="00621A3C"/>
    <w:rsid w:val="0062548C"/>
    <w:rsid w:val="00634BDB"/>
    <w:rsid w:val="00636B95"/>
    <w:rsid w:val="00656FEC"/>
    <w:rsid w:val="00664682"/>
    <w:rsid w:val="00692004"/>
    <w:rsid w:val="00694576"/>
    <w:rsid w:val="006E061C"/>
    <w:rsid w:val="0071183C"/>
    <w:rsid w:val="007126AC"/>
    <w:rsid w:val="0073321E"/>
    <w:rsid w:val="00747259"/>
    <w:rsid w:val="007542C0"/>
    <w:rsid w:val="007652ED"/>
    <w:rsid w:val="00774CCA"/>
    <w:rsid w:val="007D0A13"/>
    <w:rsid w:val="00803CC5"/>
    <w:rsid w:val="008517F4"/>
    <w:rsid w:val="00862030"/>
    <w:rsid w:val="0088211F"/>
    <w:rsid w:val="00887DAA"/>
    <w:rsid w:val="00896573"/>
    <w:rsid w:val="008C04AA"/>
    <w:rsid w:val="008C29DD"/>
    <w:rsid w:val="008C6538"/>
    <w:rsid w:val="008D67D3"/>
    <w:rsid w:val="00927C41"/>
    <w:rsid w:val="00945BC8"/>
    <w:rsid w:val="009663F2"/>
    <w:rsid w:val="00985388"/>
    <w:rsid w:val="0098707E"/>
    <w:rsid w:val="009900B8"/>
    <w:rsid w:val="00991A85"/>
    <w:rsid w:val="009C2655"/>
    <w:rsid w:val="009F620C"/>
    <w:rsid w:val="00A326D7"/>
    <w:rsid w:val="00A347DB"/>
    <w:rsid w:val="00A36529"/>
    <w:rsid w:val="00A433BC"/>
    <w:rsid w:val="00A6392C"/>
    <w:rsid w:val="00A64CD8"/>
    <w:rsid w:val="00A64F26"/>
    <w:rsid w:val="00A8141E"/>
    <w:rsid w:val="00A848B0"/>
    <w:rsid w:val="00A85502"/>
    <w:rsid w:val="00AD3F57"/>
    <w:rsid w:val="00AE7866"/>
    <w:rsid w:val="00AF2FA5"/>
    <w:rsid w:val="00AF3BC7"/>
    <w:rsid w:val="00B05DBB"/>
    <w:rsid w:val="00B271A9"/>
    <w:rsid w:val="00B33D41"/>
    <w:rsid w:val="00B4030D"/>
    <w:rsid w:val="00B45500"/>
    <w:rsid w:val="00B71E8C"/>
    <w:rsid w:val="00B9055E"/>
    <w:rsid w:val="00B90BC5"/>
    <w:rsid w:val="00B97C24"/>
    <w:rsid w:val="00BC6E78"/>
    <w:rsid w:val="00C34ABC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419F6"/>
    <w:rsid w:val="00D93C22"/>
    <w:rsid w:val="00DB1B9E"/>
    <w:rsid w:val="00DE0F0E"/>
    <w:rsid w:val="00E13AF4"/>
    <w:rsid w:val="00E333BA"/>
    <w:rsid w:val="00E47056"/>
    <w:rsid w:val="00E60ABE"/>
    <w:rsid w:val="00E751F9"/>
    <w:rsid w:val="00EA58AE"/>
    <w:rsid w:val="00EB0698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1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1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1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1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1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1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1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1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28.6.17. spis je u kal. 15.9.17.
(a preslik spisa je poslan na VTS)</izvorni_sadrzaj>
    <derivirana_varijabla naziv="DomainObject.Predmet.PrimjedbaSuca_1">28.6.17. spis je u kal. 15.9.17.
(a preslik spisa je poslan na VTS)</derivirana_varijabla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EAD49-54DE-4509-8DD6-4670098AC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1581</properties:Characters>
  <properties:Lines>75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2017-09-07T07:50:00Z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2017-09-07T07:54:00Z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