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1b37" w14:paraId="8de1b37" w:rsidRDefault="00531E3A" w:rsidP="001940FB" w:rsidR="00531E3A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AE12C5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531E3A" w:rsidP="00AA6BCF" w:rsidR="00531E3A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531E3A" w:rsidR="00531E3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531E3A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531E3A" w:rsidP="00531E3A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31E3A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531E3A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223539" w:rsidRPr="00223539">
        <w:rPr>
          <w:rFonts w:cs="Calibri" w:hAnsi="Calibri" w:ascii="Calibri"/>
        </w:rPr>
        <w:t>JADRANKA JELIČIĆ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531E3A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Pr="00105491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od </w:t>
      </w:r>
      <w:r w:rsidR="00223539" w:rsidRPr="00223539">
        <w:rPr>
          <w:rFonts w:cs="Calibri" w:hAnsi="Calibri" w:ascii="Calibri"/>
        </w:rPr>
        <w:t>352.037,38</w:t>
      </w:r>
      <w:r w:rsidR="00223539">
        <w:rPr>
          <w:rFonts w:cs="Calibri" w:hAnsi="Calibri" w:ascii="Calibri"/>
        </w:rPr>
        <w:t xml:space="preserve"> </w:t>
      </w:r>
      <w:r w:rsidR="001D182A" w:rsidRPr="001D182A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223539" w:rsidRPr="00223539">
        <w:rPr>
          <w:rFonts w:cs="Calibri" w:hAnsi="Calibri" w:ascii="Calibri"/>
        </w:rPr>
        <w:t>324.537,38</w:t>
      </w:r>
      <w:r w:rsidR="001D182A" w:rsidRPr="001D182A">
        <w:rPr>
          <w:rFonts w:cs="Calibri" w:hAnsi="Calibri" w:ascii="Calibri"/>
        </w:rPr>
        <w:t xml:space="preserve"> kn</w:t>
      </w:r>
      <w:r w:rsidR="00AE12C5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223539" w:rsidRPr="00223539">
        <w:rPr>
          <w:rFonts w:cs="Calibri" w:hAnsi="Calibri" w:ascii="Calibri"/>
        </w:rPr>
        <w:t>27.500,00</w:t>
      </w:r>
      <w:r w:rsidR="001D182A" w:rsidRPr="006E444E">
        <w:rPr>
          <w:rFonts w:cs="Calibri" w:hAnsi="Calibri" w:ascii="Calibri"/>
          <w:color w:val="FF0000"/>
        </w:rPr>
        <w:t xml:space="preserve"> </w:t>
      </w:r>
      <w:r w:rsidR="001D182A" w:rsidRPr="001D182A">
        <w:rPr>
          <w:rFonts w:cs="Calibri" w:hAnsi="Calibri" w:ascii="Calibri"/>
        </w:rPr>
        <w:t>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531E3A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531E3A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531E3A" w:rsidRPr="00531E3A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531E3A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531E3A" w:rsidP="001D182A" w:rsidR="00531E3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531E3A" w:rsidP="001D182A" w:rsidR="00531E3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23539" w:rsidP="00AA6BCF" w:rsidR="00AA6BCF" w:rsidRPr="006E444E">
            <w:pPr>
              <w:spacing w:after="0"/>
              <w:jc w:val="center"/>
              <w:rPr>
                <w:rFonts w:cs="Calibri" w:eastAsia="Times New Roman" w:hAnsi="Calibri" w:ascii="Calibri"/>
                <w:color w:val="FF0000"/>
                <w:lang w:val="hr-HR"/>
              </w:rPr>
            </w:pPr>
            <w:r w:rsidRPr="00223539">
              <w:rPr>
                <w:rFonts w:cs="Calibri" w:hAnsi="Calibri" w:ascii="Calibri"/>
              </w:rPr>
              <w:t>JADRANKA JELIČIĆ</w:t>
            </w:r>
            <w:r w:rsidR="000A4152" w:rsidRPr="006E444E">
              <w:rPr>
                <w:rFonts w:cs="Calibri" w:hAnsi="Calibri" w:ascii="Calibri"/>
                <w:color w:val="FF0000"/>
              </w:rPr>
              <w:t xml:space="preserve">, </w:t>
            </w:r>
            <w:r w:rsidRPr="00223539">
              <w:rPr>
                <w:rFonts w:cs="Calibri" w:hAnsi="Calibri" w:ascii="Calibri"/>
              </w:rPr>
              <w:t>Put Plokita 85, Split</w:t>
            </w:r>
            <w:r w:rsidR="000A4152" w:rsidRPr="006E444E">
              <w:rPr>
                <w:rFonts w:cs="Calibri" w:hAnsi="Calibri" w:ascii="Calibri"/>
                <w:color w:val="FF0000"/>
              </w:rPr>
              <w:t>,</w:t>
            </w:r>
            <w:r>
              <w:rPr>
                <w:rFonts w:cs="Calibri" w:hAnsi="Calibri" w:ascii="Calibri"/>
                <w:color w:val="FF0000"/>
              </w:rPr>
              <w:t xml:space="preserve"> </w:t>
            </w:r>
            <w:r w:rsidR="003A5883" w:rsidRPr="00223539">
              <w:rPr>
                <w:rFonts w:cs="Calibri" w:hAnsi="Calibri" w:ascii="Calibri"/>
              </w:rPr>
              <w:t>OIB:</w:t>
            </w:r>
            <w:r w:rsidR="003A5883" w:rsidRPr="006E444E">
              <w:rPr>
                <w:rFonts w:cs="Calibri" w:hAnsi="Calibri" w:ascii="Calibri"/>
                <w:color w:val="FF0000"/>
              </w:rPr>
              <w:t xml:space="preserve"> </w:t>
            </w:r>
            <w:r w:rsidRPr="00223539">
              <w:rPr>
                <w:rFonts w:cs="Calibri" w:hAnsi="Calibri" w:ascii="Calibri"/>
              </w:rPr>
              <w:t>80759078321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23539" w:rsidP="00223539" w:rsidR="00AA6BCF" w:rsidRPr="00223539">
            <w:pPr>
              <w:rPr>
                <w:rFonts w:cs="Calibri" w:hAnsi="Calibri" w:ascii="Calibri"/>
              </w:rPr>
            </w:pPr>
            <w:r w:rsidRPr="00223539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23539" w:rsidP="00AA6BCF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223539">
              <w:rPr>
                <w:rFonts w:cs="Calibri" w:hAnsi="Calibri" w:ascii="Calibri"/>
              </w:rPr>
              <w:t>352.037,38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23539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223539">
              <w:rPr>
                <w:rFonts w:cs="Calibri" w:hAnsi="Calibri" w:ascii="Calibri"/>
              </w:rPr>
              <w:t>324.537,38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23539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223539">
              <w:rPr>
                <w:rFonts w:cs="Calibri" w:hAnsi="Calibri" w:ascii="Calibri"/>
              </w:rPr>
              <w:t>27.500,00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</w:tr>
    </w:tbl>
    <w:p w:rsidRDefault="00BD0B6A" w:rsidP="00AA6BCF" w:rsidR="00BD0B6A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C650F" w:rsidP="004C650F" w:rsidR="004C650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963E7" w:rsidP="004C650F" w:rsidR="004C650F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650F" w:rsidP="004C650F" w:rsidR="004C650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4C650F" w:rsidP="004C650F" w:rsidR="004C650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4C650F" w:rsidP="004C650F" w:rsidR="004C650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4C650F" w:rsidP="004C650F" w:rsidR="004C650F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4C650F" w:rsidP="004C650F" w:rsidR="004C650F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7D32" w:rsidR="00227D32">
      <w:pPr>
        <w:spacing w:after="0"/>
      </w:pPr>
      <w:r>
        <w:separator/>
      </w:r>
    </w:p>
  </w:endnote>
  <w:endnote w:id="0" w:type="continuationSeparator">
    <w:p w:rsidRDefault="00227D32" w:rsidR="00227D3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54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7D32" w:rsidR="00227D32">
      <w:pPr>
        <w:spacing w:after="0"/>
      </w:pPr>
      <w:r>
        <w:separator/>
      </w:r>
    </w:p>
  </w:footnote>
  <w:footnote w:id="0" w:type="continuationSeparator">
    <w:p w:rsidRDefault="00227D32" w:rsidR="00227D3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5494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95A0F"/>
    <w:rsid w:val="000A0CE2"/>
    <w:rsid w:val="000A4152"/>
    <w:rsid w:val="000A4646"/>
    <w:rsid w:val="000A67AE"/>
    <w:rsid w:val="000A6D74"/>
    <w:rsid w:val="000B40D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5491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264A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3539"/>
    <w:rsid w:val="00226C5D"/>
    <w:rsid w:val="00227D32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4418"/>
    <w:rsid w:val="00251344"/>
    <w:rsid w:val="00252A6A"/>
    <w:rsid w:val="002549F7"/>
    <w:rsid w:val="0025595F"/>
    <w:rsid w:val="00263BFD"/>
    <w:rsid w:val="0026729A"/>
    <w:rsid w:val="00267938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45E5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AF4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0E2F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650F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5CF4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1E3A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1B8E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0468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4E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62493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1A5F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589F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12C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494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3E7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35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494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494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494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494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35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494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494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494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494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AF2034-1F26-47D8-8466-7288D2BE34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1450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2018-08-23T10:39:00Z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2018-08-23T11:33:00Z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St-651/2017-175 / Podnesak - Podnesak (-175.docx)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