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01ef" w14:paraId="b5001ef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BA6A17">
        <w:t>2397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BA6A17" w:rsidRPr="00BA6A17">
        <w:rPr>
          <w:lang w:val="hr-HR"/>
        </w:rPr>
        <w:t>VAN MEETEREN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BA6A17" w:rsidRPr="00BA6A17">
        <w:rPr>
          <w:lang w:val="hr-HR"/>
        </w:rPr>
        <w:t>Seget Donji</w:t>
      </w:r>
      <w:r w:rsidR="00DB2586">
        <w:rPr>
          <w:lang w:val="hr-HR"/>
        </w:rPr>
        <w:t xml:space="preserve">, </w:t>
      </w:r>
      <w:r w:rsidR="00BA6A17" w:rsidRPr="00BA6A17">
        <w:rPr>
          <w:lang w:val="hr-HR"/>
        </w:rPr>
        <w:t>Petra Krešimira IV 61</w:t>
      </w:r>
      <w:r w:rsidR="00886C13">
        <w:rPr>
          <w:lang w:val="hr-HR"/>
        </w:rPr>
        <w:t xml:space="preserve">, OIB: </w:t>
      </w:r>
      <w:r w:rsidR="00BA6A17" w:rsidRPr="00BA6A17">
        <w:rPr>
          <w:lang w:val="hr-HR"/>
        </w:rPr>
        <w:t>42730605976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BA6A17">
        <w:rPr>
          <w:lang w:val="hr-HR"/>
        </w:rPr>
        <w:t>VAN MEETEREN d.o.o., Seget Donji, Petra Krešimira IV 61, OIB: 42730605976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10</w:t>
      </w:r>
      <w:r w:rsidR="00DB2586">
        <w:rPr>
          <w:lang w:val="hr-HR"/>
        </w:rPr>
        <w:t>:</w:t>
      </w:r>
      <w:r w:rsidR="00BA6A17">
        <w:rPr>
          <w:lang w:val="hr-HR"/>
        </w:rPr>
        <w:t>0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D72D0C">
        <w:t>Domagoj Repač iz Zagreba, Đorđićeva 24, OIB: 24977406612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BA6A17">
        <w:rPr>
          <w:lang w:val="hr-HR"/>
        </w:rPr>
        <w:t>VAN MEETEREN d.o.o., Seget Donji, Petra Krešimira IV 61, OIB: 42730605976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A6A17">
        <w:rPr>
          <w:lang w:val="hr-HR"/>
        </w:rPr>
        <w:t>30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BA6A17">
        <w:rPr>
          <w:lang w:val="hr-HR"/>
        </w:rPr>
        <w:t>VAN MEETEREN d.o.o., Seget Donji, Petra Krešimira IV 61, OIB: 42730605976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A6A17">
        <w:rPr>
          <w:lang w:val="hr-HR"/>
        </w:rPr>
        <w:t>671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BA6A17">
        <w:rPr>
          <w:lang w:val="hr-HR"/>
        </w:rPr>
        <w:t>8.712,45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878" w:rsidP="00AC6069" w:rsidR="00596878">
      <w:r>
        <w:separator/>
      </w:r>
    </w:p>
  </w:endnote>
  <w:endnote w:id="0" w:type="continuationSeparator">
    <w:p w:rsidRDefault="00596878" w:rsidP="00AC6069" w:rsidR="00596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878" w:rsidP="00AC6069" w:rsidR="00596878">
      <w:r>
        <w:separator/>
      </w:r>
    </w:p>
  </w:footnote>
  <w:footnote w:id="0" w:type="continuationSeparator">
    <w:p w:rsidRDefault="00596878" w:rsidP="00AC6069" w:rsidR="005968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9A7330" w:rsidRPr="009A7330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BA6A17">
          <w:rPr>
            <w:lang w:val="hr-HR"/>
          </w:rPr>
          <w:t>2397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D3B22"/>
    <w:rsid w:val="001E0B1F"/>
    <w:rsid w:val="001E7090"/>
    <w:rsid w:val="001F78DC"/>
    <w:rsid w:val="002014DC"/>
    <w:rsid w:val="00240944"/>
    <w:rsid w:val="002C37DB"/>
    <w:rsid w:val="002E1420"/>
    <w:rsid w:val="00307A5F"/>
    <w:rsid w:val="00317494"/>
    <w:rsid w:val="00374DDA"/>
    <w:rsid w:val="003A4819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96878"/>
    <w:rsid w:val="005F20F8"/>
    <w:rsid w:val="006269DB"/>
    <w:rsid w:val="00651A96"/>
    <w:rsid w:val="00663273"/>
    <w:rsid w:val="006B7756"/>
    <w:rsid w:val="006C59C2"/>
    <w:rsid w:val="006D1139"/>
    <w:rsid w:val="0075058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C5525"/>
    <w:rsid w:val="008E756C"/>
    <w:rsid w:val="00931BFF"/>
    <w:rsid w:val="00952975"/>
    <w:rsid w:val="00977268"/>
    <w:rsid w:val="009812C9"/>
    <w:rsid w:val="009A7330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A3327"/>
    <w:rsid w:val="00CB5DD1"/>
    <w:rsid w:val="00CE6F44"/>
    <w:rsid w:val="00D251CA"/>
    <w:rsid w:val="00D34A81"/>
    <w:rsid w:val="00D47116"/>
    <w:rsid w:val="00D63A31"/>
    <w:rsid w:val="00D670AA"/>
    <w:rsid w:val="00D72D0C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7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3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3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3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7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3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3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3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St-2397/2015</izvorni_sadrzaj>
    <derivirana_varijabla naziv="DomainObject.Predmet.OznakaBroj_1">St-2397/2015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 MEETEREN d.o.o. za usluge</izvorni_sadrzaj>
    <derivirana_varijabla naziv="DomainObject.Predmet.ProtustrankaFormated_1">  VAN MEETEREN d.o.o. za usluge</derivirana_varijabla>
  </DomainObject.Predmet.ProtustrankaFormated>
  <DomainObject.Predmet.ProtustrankaFormatedOIB>
    <izvorni_sadrzaj>  VAN MEETEREN d.o.o. za usluge, OIB 42730605976</izvorni_sadrzaj>
    <derivirana_varijabla naziv="DomainObject.Predmet.ProtustrankaFormatedOIB_1">  VAN MEETEREN d.o.o. za usluge, OIB 42730605976</derivirana_varijabla>
  </DomainObject.Predmet.ProtustrankaFormatedOIB>
  <DomainObject.Predmet.ProtustrankaFormatedWithAdress>
    <izvorni_sadrzaj> VAN MEETEREN d.o.o. za usluge, Petra Krešimira IV 61, 21220 Seget Donji</izvorni_sadrzaj>
    <derivirana_varijabla naziv="DomainObject.Predmet.ProtustrankaFormatedWithAdress_1"> VAN MEETEREN d.o.o. za usluge, Petra Krešimira IV 61, 21220 Seget Donji</derivirana_varijabla>
  </DomainObject.Predmet.ProtustrankaFormatedWithAdress>
  <DomainObject.Predmet.ProtustrankaFormatedWithAdressOIB>
    <izvorni_sadrzaj> VAN MEETEREN d.o.o. za usluge, OIB 42730605976, Petra Krešimira IV 61, 21220 Seget Donji</izvorni_sadrzaj>
    <derivirana_varijabla naziv="DomainObject.Predmet.ProtustrankaFormatedWithAdressOIB_1"> VAN MEETEREN d.o.o. za usluge, OIB 42730605976, Petra Krešimira IV 61, 21220 Seget Donji</derivirana_varijabla>
  </DomainObject.Predmet.ProtustrankaFormatedWithAdressOIB>
  <DomainObject.Predmet.ProtustrankaWithAdress>
    <izvorni_sadrzaj>VAN MEETEREN d.o.o. za usluge Petra Krešimira IV 61, 21220 Seget Donji</izvorni_sadrzaj>
    <derivirana_varijabla naziv="DomainObject.Predmet.ProtustrankaWithAdress_1">VAN MEETEREN d.o.o. za usluge Petra Krešimira IV 61, 21220 Seget Donji</derivirana_varijabla>
  </DomainObject.Predmet.ProtustrankaWithAdress>
  <DomainObject.Predmet.ProtustrankaWithAdressOIB>
    <izvorni_sadrzaj>VAN MEETEREN d.o.o. za usluge, OIB 42730605976, Petra Krešimira IV 61, 21220 Seget Donji</izvorni_sadrzaj>
    <derivirana_varijabla naziv="DomainObject.Predmet.ProtustrankaWithAdressOIB_1">VAN MEETEREN d.o.o. za usluge, OIB 42730605976, Petra Krešimira IV 61, 21220 Seget Donji</derivirana_varijabla>
  </DomainObject.Predmet.ProtustrankaWithAdressOIB>
  <DomainObject.Predmet.ProtustrankaNazivFormated>
    <izvorni_sadrzaj>VAN MEETEREN d.o.o. za usluge</izvorni_sadrzaj>
    <derivirana_varijabla naziv="DomainObject.Predmet.ProtustrankaNazivFormated_1">VAN MEETEREN d.o.o. za usluge</derivirana_varijabla>
  </DomainObject.Predmet.ProtustrankaNazivFormated>
  <DomainObject.Predmet.ProtustrankaNazivFormatedOIB>
    <izvorni_sadrzaj>VAN MEETEREN d.o.o. za usluge, OIB 42730605976</izvorni_sadrzaj>
    <derivirana_varijabla naziv="DomainObject.Predmet.ProtustrankaNazivFormatedOIB_1">VAN MEETEREN d.o.o. za usluge, OIB 42730605976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8712.45</izvorni_sadrzaj>
    <derivirana_varijabla naziv="DomainObject.Predmet.TrenutnaVrijednost_1">8712.45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 MEETEREN d.o.o. za usluge</item>
    </izvorni_sadrzaj>
    <derivirana_varijabla naziv="DomainObject.Predmet.ProtuStrankaListFormated_1">
      <item>VAN MEETEREN d.o.o. za usluge</item>
    </derivirana_varijabla>
  </DomainObject.Predmet.ProtuStrankaListFormated>
  <DomainObject.Predmet.ProtuStrankaListFormatedOIB>
    <izvorni_sadrzaj>
      <item>VAN MEETEREN d.o.o. za usluge, OIB 42730605976</item>
    </izvorni_sadrzaj>
    <derivirana_varijabla naziv="DomainObject.Predmet.ProtuStrankaListFormatedOIB_1">
      <item>VAN MEETEREN d.o.o. za usluge, OIB 42730605976</item>
    </derivirana_varijabla>
  </DomainObject.Predmet.ProtuStrankaListFormatedOIB>
  <DomainObject.Predmet.ProtuStrankaListFormatedWithAdress>
    <izvorni_sadrzaj>
      <item>VAN MEETEREN d.o.o. za usluge, Petra Krešimira IV 61, 21220 Seget Donji</item>
    </izvorni_sadrzaj>
    <derivirana_varijabla naziv="DomainObject.Predmet.ProtuStrankaListFormatedWithAdress_1">
      <item>VAN MEETEREN d.o.o. za usluge, Petra Krešimira IV 61, 21220 Seget Donji</item>
    </derivirana_varijabla>
  </DomainObject.Predmet.ProtuStrankaListFormatedWithAdress>
  <DomainObject.Predmet.ProtuStrankaListFormatedWithAdressOIB>
    <izvorni_sadrzaj>
      <item>VAN MEETEREN d.o.o. za usluge, OIB 42730605976, Petra Krešimira IV 61, 21220 Seget Donji</item>
    </izvorni_sadrzaj>
    <derivirana_varijabla naziv="DomainObject.Predmet.ProtuStrankaListFormatedWithAdressOIB_1">
      <item>VAN MEETEREN d.o.o. za usluge, OIB 42730605976, Petra Krešimira IV 61, 21220 Seget Donji</item>
    </derivirana_varijabla>
  </DomainObject.Predmet.ProtuStrankaListFormatedWithAdressOIB>
  <DomainObject.Predmet.ProtuStrankaListNazivFormated>
    <izvorni_sadrzaj>
      <item>VAN MEETEREN d.o.o. za usluge</item>
    </izvorni_sadrzaj>
    <derivirana_varijabla naziv="DomainObject.Predmet.ProtuStrankaListNazivFormated_1">
      <item>VAN MEETEREN d.o.o. za usluge</item>
    </derivirana_varijabla>
  </DomainObject.Predmet.ProtuStrankaListNazivFormated>
  <DomainObject.Predmet.ProtuStrankaListNazivFormatedOIB>
    <izvorni_sadrzaj>
      <item>VAN MEETEREN d.o.o. za usluge, OIB 42730605976</item>
    </izvorni_sadrzaj>
    <derivirana_varijabla naziv="DomainObject.Predmet.ProtuStrankaListNazivFormatedOIB_1">
      <item>VAN MEETEREN d.o.o. za usluge, OIB 42730605976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 MEETEREN d.o.o. za usluge</izvorni_sadrzaj>
    <derivirana_varijabla naziv="DomainObject.Predmet.ProtustrankaIDrugi_1">VAN MEETEREN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 MEETEREN d.o.o. za usluge, OIB 42730605976, Petra Krešimira IV 61, 21220 Seget Donji</izvorni_sadrzaj>
    <derivirana_varijabla naziv="DomainObject.Predmet.ProtustrankaIDrugiAdressOIB_1">VAN MEETEREN d.o.o. za usluge, OIB 42730605976, Petra Krešimira IV 61,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 MEETEREN d.o.o. za usluge</item>
      <item>FINANCIJSKA AGENCIJA, RC SPLIT</item>
    </izvorni_sadrzaj>
    <derivirana_varijabla naziv="DomainObject.Predmet.SudioniciListNaziv_1">
      <item>VAN MEETEREN d.o.o. za usluge</item>
      <item>FINANCIJSKA AGENCIJA, RC SPLIT</item>
    </derivirana_varijabla>
  </DomainObject.Predmet.SudioniciListNaziv>
  <DomainObject.Predmet.SudioniciListAdressOIB>
    <izvorni_sadrzaj>
      <item>VAN MEETEREN d.o.o. za usluge, OIB 42730605976, Petra Krešimira IV 61,21220 Seget Donji</item>
      <item>FINANCIJSKA AGENCIJA, RC SPLIT, OIB 85821130368, Mažuranićevo šetalište 24 b,21000 Split</item>
    </izvorni_sadrzaj>
    <derivirana_varijabla naziv="DomainObject.Predmet.SudioniciListAdressOIB_1">
      <item>VAN MEETEREN d.o.o. za usluge, OIB 42730605976, Petra Krešimira IV 61,21220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42730605976</item>
      <item>, OIB 85821130368</item>
    </izvorni_sadrzaj>
    <derivirana_varijabla naziv="DomainObject.Predmet.SudioniciListNazivOIB_1">
      <item>, OIB 42730605976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17BDC-1248-48FF-9F8C-BA5EFC47A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4050</properties:Characters>
  <properties:Lines>113</properties:Lines>
  <properties:Paragraphs>36</properties:Paragraphs>
  <properties:TotalTime>502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2017-01-26T07:30:00Z</cp:lastPrinted>
  <dcterms:modified xmlns:xsi="http://www.w3.org/2001/XMLSchema-instance" xsi:type="dcterms:W3CDTF">2017-01-26T08:42:00Z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