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1f56" w14:paraId="da41f56" w:rsidRDefault="00E84831" w:rsidP="00E84831" w:rsidR="00E84831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84831" w:rsidP="00E84831" w:rsidR="00E84831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624CB">
        <w:rPr>
          <w:sz w:val="24"/>
          <w:szCs w:val="24"/>
        </w:rPr>
        <w:t>REPUBLIKA HRVATSKA</w:t>
      </w:r>
    </w:p>
    <w:p w:rsidRDefault="00E84831" w:rsidP="00E84831" w:rsidR="00E84831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E84831" w:rsidP="00E84831" w:rsidR="00E84831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2624CB">
        <w:rPr>
          <w:sz w:val="24"/>
          <w:szCs w:val="24"/>
        </w:rPr>
        <w:t>Zagreb, Amruševa 2/II</w:t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</w:p>
    <w:p w:rsidRDefault="00E84831" w:rsidP="00E84831" w:rsidR="00E84831" w:rsidRPr="002624CB">
      <w:pPr>
        <w:ind w:firstLine="708"/>
        <w:jc w:val="both"/>
        <w:rPr>
          <w:sz w:val="24"/>
          <w:szCs w:val="24"/>
        </w:rPr>
      </w:pPr>
    </w:p>
    <w:p w:rsidRDefault="00E84831" w:rsidP="00E84831" w:rsidR="00E84831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67. St-3062/16-53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Zubaku, u stečajnom postupku nad dužnikom </w:t>
      </w:r>
      <w:r w:rsidR="000137F7" w:rsidRPr="000137F7">
        <w:rPr>
          <w:bCs/>
          <w:sz w:val="24"/>
          <w:szCs w:val="24"/>
        </w:rPr>
        <w:t>TEHCON TERRA d.o.o. u stečaju, Zagreb, Štefanovec 121, OIB: 10061145653</w:t>
      </w:r>
      <w:r w:rsidR="00625615" w:rsidRPr="00625615">
        <w:rPr>
          <w:sz w:val="24"/>
          <w:szCs w:val="24"/>
        </w:rPr>
        <w:t xml:space="preserve">, </w:t>
      </w:r>
      <w:r w:rsidR="000137F7">
        <w:rPr>
          <w:sz w:val="24"/>
          <w:szCs w:val="24"/>
        </w:rPr>
        <w:t>27. ožujka 2019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396AB5" w:rsidR="001C657F" w:rsidRPr="00396AB5">
      <w:pPr>
        <w:ind w:firstLine="680"/>
        <w:jc w:val="both"/>
        <w:rPr>
          <w:sz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396AB5" w:rsidRPr="00396AB5">
        <w:rPr>
          <w:sz w:val="24"/>
        </w:rPr>
        <w:t xml:space="preserve">, </w:t>
      </w:r>
      <w:r w:rsidR="00396AB5">
        <w:rPr>
          <w:sz w:val="24"/>
        </w:rPr>
        <w:t>upisane</w:t>
      </w:r>
      <w:r w:rsidR="00396AB5" w:rsidRPr="00396AB5">
        <w:rPr>
          <w:sz w:val="24"/>
        </w:rPr>
        <w:t xml:space="preserve"> </w:t>
      </w:r>
      <w:r w:rsidR="00B76970" w:rsidRPr="00B76970">
        <w:rPr>
          <w:sz w:val="24"/>
        </w:rPr>
        <w:t>u zemljišnim knjigama Općinskog građanskog suda u Zagrebu, zemljišnoknjižni odjel Zagreb, i to u zk. ul. 8016, k.o. Markuševec, k. č. br. 4101/1, u naravi stambena zgrada br. 2A i dvorište, Kotov Breg površine 806m2, 1. suvlasnički dio: 59/429 etažno vlasništvo (E-1), trosobni stan u prizemlju-desno, pov. 57,37 čm, u nacrtu označeno kao posebni dio „A“, a koji se sastoji od hodnika, kupaonice, dvije sobe, dnevnog boravka s blagovaonom i kuhinjom, te pripadka ovom stanu i to dva parkirališna mjesta oznake P6 i P7 u dvorištu pov. 23,00 čm, u planu posebnih dijelova označeno crveno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B76970">
        <w:rPr>
          <w:sz w:val="24"/>
          <w:szCs w:val="24"/>
        </w:rPr>
        <w:t>7. svibnja 2019</w:t>
      </w:r>
      <w:r w:rsidRPr="00B01E9F">
        <w:rPr>
          <w:sz w:val="24"/>
          <w:szCs w:val="24"/>
        </w:rPr>
        <w:t xml:space="preserve">. u </w:t>
      </w:r>
      <w:r w:rsidR="00B76970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B76970">
        <w:rPr>
          <w:sz w:val="24"/>
          <w:szCs w:val="24"/>
        </w:rPr>
        <w:t>45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B76970" w:rsidP="00396AB5" w:rsidR="00576A98" w:rsidRPr="00396AB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Erste&amp;Steiermarkische bank d.d.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B76970" w:rsidRPr="00B76970">
        <w:rPr>
          <w:sz w:val="24"/>
          <w:szCs w:val="24"/>
        </w:rPr>
        <w:t>27. ožujka 2019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AC6AF7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AC6AF7" w:rsidP="00400817" w:rsidR="00AC6AF7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C6AF7" w:rsidP="00400817" w:rsidR="00AC6AF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P="00AC6AF7" w:rsidR="00B639DE">
      <w:pPr>
        <w:ind w:left="720"/>
        <w:jc w:val="both"/>
        <w:rPr>
          <w:sz w:val="24"/>
          <w:szCs w:val="24"/>
        </w:rPr>
      </w:pPr>
    </w:p>
    <w:p w:rsidRDefault="00AC6AF7" w:rsidP="00AC6AF7" w:rsidR="00AC6AF7" w:rsidRPr="00E84831">
      <w:pPr>
        <w:ind w:left="720"/>
        <w:jc w:val="both"/>
        <w:rPr>
          <w:sz w:val="24"/>
          <w:szCs w:val="24"/>
        </w:rPr>
      </w:pPr>
    </w:p>
    <w:sectPr w:rsidSect="00E84831" w:rsidR="00AC6AF7" w:rsidRPr="00E84831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831" w:rsidP="00E84831" w:rsidR="00E84831">
      <w:r>
        <w:separator/>
      </w:r>
    </w:p>
  </w:endnote>
  <w:endnote w:id="0" w:type="continuationSeparator">
    <w:p w:rsidRDefault="00E84831" w:rsidP="00E84831" w:rsidR="00E84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831" w:rsidP="00E84831" w:rsidR="00E84831">
      <w:r>
        <w:separator/>
      </w:r>
    </w:p>
  </w:footnote>
  <w:footnote w:id="0" w:type="continuationSeparator">
    <w:p w:rsidRDefault="00E84831" w:rsidP="00E84831" w:rsidR="00E8483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7F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77E1D"/>
    <w:rsid w:val="00396AB5"/>
    <w:rsid w:val="003F320D"/>
    <w:rsid w:val="00434480"/>
    <w:rsid w:val="00487DD3"/>
    <w:rsid w:val="00494BF5"/>
    <w:rsid w:val="004C6A58"/>
    <w:rsid w:val="004E5469"/>
    <w:rsid w:val="004F022B"/>
    <w:rsid w:val="00576A98"/>
    <w:rsid w:val="005934C4"/>
    <w:rsid w:val="005B5B68"/>
    <w:rsid w:val="00625615"/>
    <w:rsid w:val="006A03F6"/>
    <w:rsid w:val="00712637"/>
    <w:rsid w:val="007A6843"/>
    <w:rsid w:val="007B3F07"/>
    <w:rsid w:val="00966ABB"/>
    <w:rsid w:val="009F122E"/>
    <w:rsid w:val="00AC6AF7"/>
    <w:rsid w:val="00B01E9F"/>
    <w:rsid w:val="00B6110C"/>
    <w:rsid w:val="00B639DE"/>
    <w:rsid w:val="00B76970"/>
    <w:rsid w:val="00CE4727"/>
    <w:rsid w:val="00D51828"/>
    <w:rsid w:val="00D6062E"/>
    <w:rsid w:val="00DE6DBE"/>
    <w:rsid w:val="00E560CF"/>
    <w:rsid w:val="00E72D2A"/>
    <w:rsid w:val="00E84831"/>
    <w:rsid w:val="00EC7FC5"/>
    <w:rsid w:val="00F127CB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E848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E848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E84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4831"/>
  </w:style>
  <w:style w:styleId="Podnoje" w:type="paragraph">
    <w:name w:val="footer"/>
    <w:basedOn w:val="Normal"/>
    <w:link w:val="PodnojeChar"/>
    <w:unhideWhenUsed/>
    <w:rsid w:val="00E84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84831"/>
  </w:style>
  <w:style w:styleId="Tekstrezerviranogmjesta" w:type="character">
    <w:name w:val="Placeholder Text"/>
    <w:basedOn w:val="Zadanifontodlomka"/>
    <w:uiPriority w:val="99"/>
    <w:semiHidden/>
    <w:rsid w:val="00AC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A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A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A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A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semiHidden/>
    <w:unhideWhenUsed/>
    <w:rsid w:val="00E84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E848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E84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4831"/>
  </w:style>
  <w:style w:styleId="Podnoje" w:type="paragraph">
    <w:name w:val="footer"/>
    <w:basedOn w:val="Normal"/>
    <w:link w:val="PodnojeChar"/>
    <w:unhideWhenUsed/>
    <w:rsid w:val="00E84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84831"/>
  </w:style>
  <w:style w:styleId="Tekstrezerviranogmjesta" w:type="character">
    <w:name w:val="Placeholder Text"/>
    <w:basedOn w:val="Zadanifontodlomka"/>
    <w:uiPriority w:val="99"/>
    <w:semiHidden/>
    <w:rsid w:val="00AC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A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A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A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A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 zastupanog po punomoćniku ŽDO u Zagrebu; FINA Regionalni centar Zagreb</izvorni_sadrzaj>
    <derivirana_varijabla naziv="DomainObject.Predmet.StrankaFormated_1">  RH MF Porezna uprava, Područni ured Zagreb zastupanog po punomoćniku ŽDO u Zagrebu; FINA Regionalni centar Zagreb</derivirana_varijabla>
  </DomainObject.Predmet.StrankaFormated>
  <DomainObject.Predmet.StrankaFormatedOIB>
    <izvorni_sadrzaj>  RH MF Porezna uprava, Područni ured Zagreb, OIB 18683136487 zastupanog po punomoćniku ŽDO u Zagrebu; FINA Regionalni centar Zagreb, OIB 85821130368</izvorni_sadrzaj>
    <derivirana_varijabla naziv="DomainObject.Predmet.StrankaFormatedOIB_1">  RH MF Porezna uprava, Područni ured Zagreb, OIB 18683136487 zastupanog po punomoćniku ŽDO u Zagrebu; FINA Regionalni centar Zagreb, OIB 85821130368</derivirana_varijabla>
  </DomainObject.Predmet.StrankaFormatedOIB>
  <DomainObject.Predmet.StrankaFormatedWithAdress>
    <izvorni_sadrzaj> RH MF Porezna uprava, Područni ured Zagreb zastupanog po punomoćniku ŽDO u Zagrebu; FINA Regionalni centar Zagreb, Trg svibanjskih žrtava 1995. 1, 10000 Zagreb</izvorni_sadrzaj>
    <derivirana_varijabla naziv="DomainObject.Predmet.StrankaFormatedWithAdress_1"> RH MF Porezna uprava, Područni ured Zagreb zastupanog po punomoćniku ŽDO u Zagrebu; FINA Regionalni centar Zagreb, Trg svibanjskih žrtava 1995. 1, 10000 Zagreb</derivirana_varijabla>
  </DomainObject.Predmet.StrankaFormatedWithAdress>
  <DomainObject.Predmet.StrankaFormatedWithAdressOIB>
    <izvorni_sadrzaj> RH MF Porezna uprava, Područni ured Zagreb, OIB 18683136487 zastupanog po punomoćniku ŽDO u Zagrebu; FINA Regionalni centar Zagreb, OIB 85821130368, Trg svibanjskih žrtava 1995. 1, 10000 Zagreb</izvorni_sadrzaj>
    <derivirana_varijabla naziv="DomainObject.Predmet.StrankaFormatedWithAdressOIB_1"> RH MF Porezna uprava, Područni ured Zagreb, OIB 18683136487 zastupanog po punomoćniku ŽDO u Zagrebu; FINA Regionalni centar Zagreb, OIB 85821130368, Trg svibanjskih žrtava 1995. 1, 10000 Zagreb</derivirana_varijabla>
  </DomainObject.Predmet.StrankaFormatedWithAdressOIB>
  <DomainObject.Predmet.StrankaWithAdress>
    <izvorni_sadrzaj>RH MF Porezna uprava, Područni ured Zagreb ,FINA Regionalni centar Zagreb Trg svibanjskih žrtava 1995. 1,10000 Zagreb</izvorni_sadrzaj>
    <derivirana_varijabla naziv="DomainObject.Predmet.StrankaWithAdress_1">RH MF Porezna uprava, Područni ured Zagreb ,FINA Regionalni centar Zagreb Trg svibanjskih žrtava 1995. 1,10000 Zagreb</derivirana_varijabla>
  </DomainObject.Predmet.StrankaWithAdress>
  <DomainObject.Predmet.StrankaWithAdressOIB>
    <izvorni_sadrzaj>RH MF Porezna uprava, Područni ured Zagreb, OIB 18683136487,FINA Regionalni centar Zagreb, OIB 85821130368, Trg svibanjskih žrtava 1995. 1,10000 Zagreb</izvorni_sadrzaj>
    <derivirana_varijabla naziv="DomainObject.Predmet.StrankaWithAdressOIB_1">RH MF Porezna uprava, Područni ured Zagreb, OIB 18683136487,FINA Regionalni centar Zagreb, OIB 85821130368, Trg svibanjskih žrtava 1995. 1,10000 Zagreb</derivirana_varijabla>
  </DomainObject.Predmet.StrankaWithAdressOIB>
  <DomainObject.Predmet.StrankaNazivFormated>
    <izvorni_sadrzaj>RH MF Porezna uprava, Područni ured Zagreb,FINA Regionalni centar Zagreb</izvorni_sadrzaj>
    <derivirana_varijabla naziv="DomainObject.Predmet.StrankaNazivFormated_1">RH MF Porezna uprava, Područni ured Zagreb,FINA Regionalni centar Zagreb</derivirana_varijabla>
  </DomainObject.Predmet.StrankaNazivFormated>
  <DomainObject.Predmet.StrankaNazivFormatedOIB>
    <izvorni_sadrzaj>RH MF Porezna uprava, Područni ured Zagreb, OIB 18683136487,FINA Regionalni centar Zagreb, OIB 85821130368</izvorni_sadrzaj>
    <derivirana_varijabla naziv="DomainObject.Predmet.StrankaNazivFormatedOIB_1">RH MF Porezna uprava, Područni ured Zagreb,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 MF Porezna uprava, Područni ured Zagreb zastupanog po punomoćniku ŽDO u Zagrebu</item>
      <item>FINA Regionalni centar Zagreb</item>
    </izvorni_sadrzaj>
    <derivirana_varijabla naziv="DomainObject.Predmet.StrankaListFormated_1">
      <item>RH MF Porezna uprava, Područni ured Zagreb zastupanog po punomoćniku ŽDO u Zagrebu</item>
      <item>FINA Regionalni centar Zagreb</item>
    </derivirana_varijabla>
  </DomainObject.Predmet.StrankaListFormated>
  <DomainObject.Predmet.StrankaListFormatedOIB>
    <izvorni_sadrzaj>
      <item>RH MF Porezna uprava, Područni ured Zagreb, OIB 18683136487 zastupanog po punomoćniku ŽDO u Zagrebu</item>
      <item>FINA Regionalni centar Zagreb, OIB 85821130368</item>
    </izvorni_sadrzaj>
    <derivirana_varijabla naziv="DomainObject.Predmet.StrankaListFormatedOIB_1">
      <item>RH MF Porezna uprava, Područni ured Zagreb, OIB 18683136487 zastupanog po punomoćniku ŽDO u Zagrebu</item>
      <item>FINA Regionalni centar Zagreb, OIB 85821130368</item>
    </derivirana_varijabla>
  </DomainObject.Predmet.StrankaListFormatedOIB>
  <DomainObject.Predmet.StrankaListFormatedWithAdress>
    <izvorni_sadrzaj>
      <item>RH MF Porezna uprava, Područni ured Zagreb zastupanog po punomoćniku ŽDO u Zagrebu</item>
      <item>FINA Regionalni centar Zagreb, Trg svibanjskih žrtava 1995. 1, 10000 Zagreb</item>
    </izvorni_sadrzaj>
    <derivirana_varijabla naziv="DomainObject.Predmet.StrankaListFormatedWithAdress_1">
      <item>RH MF Porezna uprava, Područni ured Zagreb zastupanog po punomoćniku ŽDO u Zagrebu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ŽDO u Zagrebu</item>
      <item>FINA Regionalni centar Zagreb, OIB 85821130368, Trg svibanjskih žrtava 1995. 1, 10000 Zagreb</item>
    </izvorni_sadrzaj>
    <derivirana_varijabla naziv="DomainObject.Predmet.StrankaListFormatedWithAdressOIB_1">
      <item>RH MF Porezna uprava, Područni ured Zagreb, OIB 18683136487 zastupanog po punomoćniku ŽDO u Zagrebu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</izvorni_sadrzaj>
    <derivirana_varijabla naziv="DomainObject.Predmet.StrankaListNazivFormated_1">
      <item>RH MF Porezna uprava, Područni ured Zagreb</item>
      <item>FINA Regionalni centar Zagreb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</izvorni_sadrzaj>
    <derivirana_varijabla naziv="DomainObject.Predmet.StrankaListNazivFormatedOIB_1">
      <item>RH MF Porezna uprava, Područni ured Zagreb, OIB 18683136487</item>
      <item>FINA Regionalni centar Zagreb, OIB 85821130368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izvorni_sadrzaj>
    <derivirana_varijabla naziv="DomainObject.Predmet.OstaliListFormated_1">
      <item>Karlo Kršić punomoćnik sudionika u postupku TEHCON TERRA d.o.o.</item>
      <item>Ivica Perša punomoćnik sudionika u postupku TEHCON TERRA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izvorni_sadrzaj>
    <derivirana_varijabla naziv="DomainObject.Predmet.OstaliListFormatedOIB_1">
      <item>Karlo Kršić, OIB 37104216612 punomoćnik sudionika u postupku TEHCON TERRA d.o.o.</item>
      <item>Ivica Perša, OIB 29525177179 punomoćnik sudionika u postupku TEHCON TERRA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Karlo Kršić, Štefanovec 121, 10000 Zagreb punomoćnik sudionika u postupku TEHCON TERRA d.o.o.</item>
      <item>Ivica Perša, Štefanovec 159, 10000 Zagreb punomoćnik sudionika u postupku TEHCON TERRA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Karlo Kršić, OIB 37104216612, Štefanovec 121, 10000 Zagreb punomoćnik sudionika u postupku TEHCON TERRA d.o.o.</item>
      <item>Ivica Perša, OIB 29525177179, Štefanovec 159, 10000 Zagreb punomoćnik sudionika u postupku TEHCON TERRA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Karlo Kršić</item>
      <item>Ivica Perša</item>
      <item>ŽDO u Zagrebu</item>
    </izvorni_sadrzaj>
    <derivirana_varijabla naziv="DomainObject.Predmet.OstaliListNazivFormated_1">
      <item>Karlo Kršić</item>
      <item>Ivica Perša</item>
      <item>ŽDO u Zagrebu</item>
    </derivirana_varijabla>
  </DomainObject.Predmet.OstaliListNazivFormated>
  <DomainObject.Predmet.OstaliListNazivFormatedOIB>
    <izvorni_sadrzaj>
      <item>Karlo Kršić, OIB 37104216612</item>
      <item>Ivica Perša, OIB 29525177179</item>
      <item>ŽDO u Zagrebu, OIB 16488001145</item>
    </izvorni_sadrzaj>
    <derivirana_varijabla naziv="DomainObject.Predmet.OstaliListNazivFormatedOIB_1">
      <item>Karlo Kršić, OIB 37104216612</item>
      <item>Ivica Perša, OIB 29525177179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TEHCON TERRA d.o.o.</item>
      <item>RH MF Porezna uprava, Područni ured Zagreb</item>
      <item>FINA Regionalni centar Zagreb</item>
      <item>Karlo Kršić</item>
      <item>Ivica Perša</item>
      <item>ŽDO u Zagrebu</item>
    </izvorni_sadrzaj>
    <derivirana_varijabla naziv="DomainObject.Predmet.SudioniciListNaziv_1">
      <item>TEHCON TERRA d.o.o.</item>
      <item>RH MF Porezna uprava, Područni ured Zagreb</item>
      <item>FINA Regionalni centar Zagreb</item>
      <item>Karlo Kršić</item>
      <item>Ivica Perša</item>
      <item>ŽDO u Zagrebu</item>
    </derivirana_varijabla>
  </DomainObject.Predmet.SudioniciListNaziv>
  <DomainObject.Predmet.SudioniciListAdressOIB>
    <izvorni_sadrzaj>
      <item>TEHCON TERRA d.o.o., OIB 10061145653, Štefanovec 121,10000 Zagreb</item>
      <item>RH MF Porezna uprava, Područni ured Zagreb, OIB 18683136487</item>
      <item>FINA Regionalni centar Zagreb, OIB 85821130368, Trg svibanjskih žrtava 1995. 1,10000 Zagreb</item>
      <item>Karlo Kršić, OIB 37104216612, Štefanovec 121,10000 Zagreb</item>
      <item>Ivica Perša, OIB 29525177179, Štefanovec 159,10000 Zagreb</item>
      <item>ŽDO u Zagrebu, OIB 16488001145, Savska cesta 41,10000 Zagreb</item>
    </izvorni_sadrzaj>
    <derivirana_varijabla naziv="DomainObject.Predmet.SudioniciListAdressOIB_1">
      <item>TEHCON TERRA d.o.o., OIB 10061145653, Štefanovec 121,10000 Zagreb</item>
      <item>RH MF Porezna uprava, Područni ured Zagreb, OIB 18683136487</item>
      <item>FINA Regionalni centar Zagreb, OIB 85821130368, Trg svibanjskih žrtava 1995. 1,10000 Zagreb</item>
      <item>Karlo Kršić, OIB 37104216612, Štefanovec 121,10000 Zagreb</item>
      <item>Ivica Perša, OIB 29525177179, Štefanovec 159,10000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10061145653</item>
      <item>, OIB 18683136487</item>
      <item>, OIB 85821130368</item>
      <item>, OIB 37104216612</item>
      <item>, OIB 29525177179</item>
      <item>, OIB 16488001145</item>
    </izvorni_sadrzaj>
    <derivirana_varijabla naziv="DomainObject.Predmet.SudioniciListNazivOIB_1">
      <item>, OIB 10061145653</item>
      <item>, OIB 18683136487</item>
      <item>, OIB 85821130368</item>
      <item>, OIB 37104216612</item>
      <item>, OIB 29525177179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2016.</izvorni_sadrzaj>
    <derivirana_varijabla naziv="DomainObject.Predmet.DatumZadnjeOdrzaneSudskeRadnje_1">14. rujna 2016.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St-3062/2016-49</izvorni_sadrzaj>
    <derivirana_varijabla naziv="DomainObject.PredzadnjaOdlukaIzPredmeta.Oznaka_1">St-3062/2016-49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1133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2019-03-27T10:41:00Z</dcterms:created>
  <dc:creator>nmarkovic</dc:creator>
  <cp:lastModifiedBy>Dijana Hadžić</cp:lastModifiedBy>
  <cp:lastPrinted>2019-03-27T12:00:00Z</cp:lastPrinted>
  <dcterms:modified xmlns:xsi="http://www.w3.org/2001/XMLSchema-instance" xsi:type="dcterms:W3CDTF">2019-03-27T12:00:00Z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