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6748" w14:paraId="2ad6748" w:rsidRDefault="00136AA6" w:rsidP="00123757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E077FF">
      <w:pPr>
        <w:jc w:val="right"/>
        <w:rPr>
          <w:sz w:val="24"/>
          <w:szCs w:val="24"/>
        </w:rPr>
      </w:pPr>
      <w:r w:rsidRPr="00E077FF">
        <w:rPr>
          <w:sz w:val="24"/>
          <w:szCs w:val="24"/>
        </w:rPr>
        <w:t>40. St-1181/17</w:t>
      </w:r>
    </w:p>
    <w:p w:rsidRDefault="00F45B75" w:rsidP="00F45B75" w:rsidR="00F45B75" w:rsidRPr="00E077FF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E077FF">
      <w:pPr>
        <w:tabs>
          <w:tab w:pos="9072" w:val="right"/>
        </w:tabs>
        <w:jc w:val="center"/>
        <w:rPr>
          <w:sz w:val="24"/>
          <w:szCs w:val="24"/>
        </w:rPr>
      </w:pPr>
      <w:r w:rsidRPr="00E077FF">
        <w:rPr>
          <w:sz w:val="24"/>
          <w:szCs w:val="24"/>
        </w:rPr>
        <w:t xml:space="preserve">R E P U B L I K A  H R V A T S K A </w:t>
      </w:r>
    </w:p>
    <w:p w:rsidRDefault="00F45B75" w:rsidP="00F45B75" w:rsidR="00F45B75" w:rsidRPr="00E077FF">
      <w:pPr>
        <w:jc w:val="center"/>
        <w:rPr>
          <w:sz w:val="24"/>
          <w:szCs w:val="24"/>
        </w:rPr>
      </w:pPr>
      <w:r w:rsidRPr="00E077FF">
        <w:rPr>
          <w:bCs/>
          <w:sz w:val="24"/>
          <w:szCs w:val="24"/>
        </w:rPr>
        <w:t>R J E Š E NJ E</w:t>
      </w:r>
    </w:p>
    <w:p w:rsidRDefault="00F45B75" w:rsidP="00F45B75" w:rsidR="00F45B75" w:rsidRPr="00E077FF">
      <w:pPr>
        <w:jc w:val="center"/>
        <w:rPr>
          <w:sz w:val="24"/>
          <w:szCs w:val="24"/>
        </w:rPr>
      </w:pPr>
    </w:p>
    <w:p w:rsidRDefault="00F45B75" w:rsidP="00F45B75" w:rsidR="00F45B75" w:rsidRPr="00E077FF">
      <w:pPr>
        <w:ind w:firstLine="720"/>
        <w:jc w:val="both"/>
        <w:rPr>
          <w:sz w:val="24"/>
          <w:szCs w:val="24"/>
        </w:rPr>
      </w:pPr>
      <w:r w:rsidRPr="00E077FF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5A7DA8" w:rsidRPr="00E077FF">
        <w:rPr>
          <w:sz w:val="24"/>
          <w:szCs w:val="24"/>
        </w:rPr>
        <w:t>22</w:t>
      </w:r>
      <w:r w:rsidRPr="00E077FF">
        <w:rPr>
          <w:sz w:val="24"/>
          <w:szCs w:val="24"/>
        </w:rPr>
        <w:t>.</w:t>
      </w:r>
      <w:r w:rsidR="00E077FF" w:rsidRPr="00E077FF">
        <w:rPr>
          <w:sz w:val="24"/>
          <w:szCs w:val="24"/>
        </w:rPr>
        <w:t xml:space="preserve"> </w:t>
      </w:r>
      <w:r w:rsidRPr="00E077FF">
        <w:rPr>
          <w:sz w:val="24"/>
          <w:szCs w:val="24"/>
        </w:rPr>
        <w:t>veljače 201</w:t>
      </w:r>
      <w:r w:rsidR="00082888" w:rsidRPr="00E077FF">
        <w:rPr>
          <w:sz w:val="24"/>
          <w:szCs w:val="24"/>
        </w:rPr>
        <w:t>8</w:t>
      </w:r>
      <w:r w:rsidRPr="00E077FF">
        <w:rPr>
          <w:sz w:val="24"/>
          <w:szCs w:val="24"/>
        </w:rPr>
        <w:t>.</w:t>
      </w:r>
    </w:p>
    <w:p w:rsidRDefault="00F1433D" w:rsidR="00F1433D" w:rsidRPr="00E077FF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E077FF">
        <w:rPr>
          <w:sz w:val="24"/>
          <w:szCs w:val="24"/>
        </w:rPr>
        <w:t>r i j e š i o     j e</w:t>
      </w:r>
    </w:p>
    <w:p w:rsidRDefault="00123757" w:rsidP="00FC5F35" w:rsidR="00123757" w:rsidRPr="00E077FF">
      <w:pPr>
        <w:jc w:val="center"/>
        <w:rPr>
          <w:sz w:val="24"/>
          <w:szCs w:val="24"/>
        </w:rPr>
      </w:pPr>
    </w:p>
    <w:p w:rsidRDefault="008606C6" w:rsidR="008606C6" w:rsidRPr="00E077FF">
      <w:pPr>
        <w:rPr>
          <w:sz w:val="24"/>
          <w:szCs w:val="24"/>
        </w:rPr>
      </w:pPr>
    </w:p>
    <w:p w:rsidRDefault="008606C6" w:rsidP="002F1C8B" w:rsidR="008606C6">
      <w:pPr>
        <w:ind w:firstLine="720"/>
        <w:jc w:val="both"/>
        <w:rPr>
          <w:sz w:val="24"/>
          <w:szCs w:val="24"/>
        </w:rPr>
      </w:pPr>
      <w:r w:rsidRPr="00E077FF">
        <w:rPr>
          <w:sz w:val="24"/>
          <w:szCs w:val="24"/>
        </w:rPr>
        <w:t xml:space="preserve">Odbacuje se </w:t>
      </w:r>
      <w:r w:rsidR="00323AA1">
        <w:rPr>
          <w:sz w:val="24"/>
          <w:szCs w:val="24"/>
        </w:rPr>
        <w:t xml:space="preserve">dopuna </w:t>
      </w:r>
      <w:r w:rsidRPr="00E077FF">
        <w:rPr>
          <w:sz w:val="24"/>
          <w:szCs w:val="24"/>
        </w:rPr>
        <w:t>prijav</w:t>
      </w:r>
      <w:r w:rsidR="00323AA1">
        <w:rPr>
          <w:sz w:val="24"/>
          <w:szCs w:val="24"/>
        </w:rPr>
        <w:t>e</w:t>
      </w:r>
      <w:r w:rsidRPr="00E077FF">
        <w:rPr>
          <w:sz w:val="24"/>
          <w:szCs w:val="24"/>
        </w:rPr>
        <w:t xml:space="preserve"> tražbine vjerovnika </w:t>
      </w:r>
      <w:r w:rsidR="00821D09" w:rsidRPr="00E077FF">
        <w:rPr>
          <w:sz w:val="24"/>
          <w:szCs w:val="24"/>
        </w:rPr>
        <w:t>ŽELKO HUJS</w:t>
      </w:r>
      <w:r w:rsidR="00F45B75" w:rsidRPr="00E077FF">
        <w:rPr>
          <w:sz w:val="24"/>
          <w:szCs w:val="24"/>
        </w:rPr>
        <w:t xml:space="preserve">, Zagreb, </w:t>
      </w:r>
      <w:r w:rsidR="00821D09" w:rsidRPr="00E077FF">
        <w:rPr>
          <w:sz w:val="24"/>
          <w:szCs w:val="24"/>
        </w:rPr>
        <w:t>Zvjezdane Ladike 3</w:t>
      </w:r>
      <w:r w:rsidR="00F45B75" w:rsidRPr="00E077FF">
        <w:rPr>
          <w:sz w:val="24"/>
          <w:szCs w:val="24"/>
        </w:rPr>
        <w:t xml:space="preserve">., OIB </w:t>
      </w:r>
      <w:r w:rsidR="00821D09" w:rsidRPr="00E077FF">
        <w:rPr>
          <w:sz w:val="24"/>
          <w:szCs w:val="24"/>
        </w:rPr>
        <w:t>21306393879</w:t>
      </w:r>
      <w:r w:rsidR="00B71610" w:rsidRPr="00E077FF">
        <w:rPr>
          <w:sz w:val="24"/>
          <w:szCs w:val="24"/>
        </w:rPr>
        <w:t xml:space="preserve"> </w:t>
      </w:r>
      <w:r w:rsidR="00C7073A" w:rsidRPr="00E077FF">
        <w:rPr>
          <w:sz w:val="24"/>
          <w:szCs w:val="24"/>
        </w:rPr>
        <w:t xml:space="preserve">u iznosu </w:t>
      </w:r>
      <w:r w:rsidR="00821D09" w:rsidRPr="00E077FF">
        <w:rPr>
          <w:sz w:val="24"/>
          <w:szCs w:val="24"/>
        </w:rPr>
        <w:t>464</w:t>
      </w:r>
      <w:r w:rsidR="00431131" w:rsidRPr="00E077FF">
        <w:rPr>
          <w:sz w:val="24"/>
          <w:szCs w:val="24"/>
        </w:rPr>
        <w:t>.</w:t>
      </w:r>
      <w:r w:rsidR="00821D09" w:rsidRPr="00E077FF">
        <w:rPr>
          <w:sz w:val="24"/>
          <w:szCs w:val="24"/>
        </w:rPr>
        <w:t>963</w:t>
      </w:r>
      <w:r w:rsidR="00431131" w:rsidRPr="00E077FF">
        <w:rPr>
          <w:sz w:val="24"/>
          <w:szCs w:val="24"/>
        </w:rPr>
        <w:t>,</w:t>
      </w:r>
      <w:r w:rsidR="00821D09" w:rsidRPr="00E077FF">
        <w:rPr>
          <w:sz w:val="24"/>
          <w:szCs w:val="24"/>
        </w:rPr>
        <w:t xml:space="preserve">68 </w:t>
      </w:r>
      <w:r w:rsidR="0074238A" w:rsidRPr="00E077FF">
        <w:rPr>
          <w:sz w:val="24"/>
          <w:szCs w:val="24"/>
        </w:rPr>
        <w:t xml:space="preserve">kn </w:t>
      </w:r>
      <w:r w:rsidR="00FC5F35" w:rsidRPr="00E077FF">
        <w:rPr>
          <w:sz w:val="24"/>
          <w:szCs w:val="24"/>
        </w:rPr>
        <w:t xml:space="preserve">podnesena stečajnom upravitelju dana </w:t>
      </w:r>
      <w:r w:rsidR="00821D09" w:rsidRPr="00E077FF">
        <w:rPr>
          <w:sz w:val="24"/>
          <w:szCs w:val="24"/>
        </w:rPr>
        <w:t>20</w:t>
      </w:r>
      <w:r w:rsidR="00431131" w:rsidRPr="00E077FF">
        <w:rPr>
          <w:sz w:val="24"/>
          <w:szCs w:val="24"/>
        </w:rPr>
        <w:t>.</w:t>
      </w:r>
      <w:r w:rsidR="00F4774F" w:rsidRPr="00E077FF">
        <w:rPr>
          <w:sz w:val="24"/>
          <w:szCs w:val="24"/>
        </w:rPr>
        <w:t xml:space="preserve"> </w:t>
      </w:r>
      <w:r w:rsidR="00431131" w:rsidRPr="00E077FF">
        <w:rPr>
          <w:sz w:val="24"/>
          <w:szCs w:val="24"/>
        </w:rPr>
        <w:t>prosinca</w:t>
      </w:r>
      <w:r w:rsidR="0074238A" w:rsidRPr="00E077FF">
        <w:rPr>
          <w:sz w:val="24"/>
          <w:szCs w:val="24"/>
        </w:rPr>
        <w:t xml:space="preserve"> </w:t>
      </w:r>
      <w:r w:rsidR="0014199A" w:rsidRPr="00E077FF">
        <w:rPr>
          <w:sz w:val="24"/>
          <w:szCs w:val="24"/>
        </w:rPr>
        <w:t xml:space="preserve"> </w:t>
      </w:r>
      <w:r w:rsidR="00FC5F35" w:rsidRPr="00E077FF">
        <w:rPr>
          <w:sz w:val="24"/>
          <w:szCs w:val="24"/>
        </w:rPr>
        <w:t>201</w:t>
      </w:r>
      <w:r w:rsidR="00287016" w:rsidRPr="00E077FF">
        <w:rPr>
          <w:sz w:val="24"/>
          <w:szCs w:val="24"/>
        </w:rPr>
        <w:t>7</w:t>
      </w:r>
      <w:r w:rsidR="00FC5F35" w:rsidRPr="00E077FF">
        <w:rPr>
          <w:sz w:val="24"/>
          <w:szCs w:val="24"/>
        </w:rPr>
        <w:t>.</w:t>
      </w:r>
      <w:r w:rsidR="00D8226F" w:rsidRPr="00E077FF">
        <w:rPr>
          <w:sz w:val="24"/>
          <w:szCs w:val="24"/>
        </w:rPr>
        <w:t>,</w:t>
      </w:r>
      <w:r w:rsidRPr="00E077FF">
        <w:rPr>
          <w:sz w:val="24"/>
          <w:szCs w:val="24"/>
        </w:rPr>
        <w:t xml:space="preserve"> </w:t>
      </w:r>
      <w:r w:rsidR="00271527" w:rsidRPr="00E077FF">
        <w:rPr>
          <w:sz w:val="24"/>
          <w:szCs w:val="24"/>
        </w:rPr>
        <w:t>kao nepravovremen</w:t>
      </w:r>
      <w:r w:rsidR="000E14E3" w:rsidRPr="00E077FF">
        <w:rPr>
          <w:sz w:val="24"/>
          <w:szCs w:val="24"/>
        </w:rPr>
        <w:t>a</w:t>
      </w:r>
      <w:r w:rsidR="00253DCD">
        <w:rPr>
          <w:sz w:val="24"/>
          <w:szCs w:val="24"/>
        </w:rPr>
        <w:t>.</w:t>
      </w:r>
    </w:p>
    <w:p w:rsidRDefault="009878C4" w:rsidP="002F1C8B" w:rsidR="009878C4" w:rsidRPr="00E077FF">
      <w:pPr>
        <w:ind w:firstLine="720"/>
        <w:jc w:val="both"/>
        <w:rPr>
          <w:sz w:val="24"/>
          <w:szCs w:val="24"/>
        </w:rPr>
      </w:pPr>
    </w:p>
    <w:p w:rsidRDefault="008606C6" w:rsidR="008606C6" w:rsidRPr="00E077FF">
      <w:pPr>
        <w:ind w:left="720"/>
        <w:jc w:val="both"/>
        <w:rPr>
          <w:sz w:val="24"/>
          <w:szCs w:val="24"/>
        </w:rPr>
      </w:pPr>
      <w:r w:rsidRPr="00E077FF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E077FF">
        <w:rPr>
          <w:sz w:val="24"/>
          <w:szCs w:val="24"/>
        </w:rPr>
        <w:t>Obrazloženje</w:t>
      </w:r>
    </w:p>
    <w:p w:rsidRDefault="009878C4" w:rsidR="009878C4" w:rsidRPr="00E077FF">
      <w:pPr>
        <w:jc w:val="center"/>
        <w:rPr>
          <w:sz w:val="24"/>
          <w:szCs w:val="24"/>
        </w:rPr>
      </w:pPr>
    </w:p>
    <w:p w:rsidRDefault="008606C6" w:rsidR="008606C6" w:rsidRPr="00E077FF">
      <w:pPr>
        <w:jc w:val="right"/>
        <w:rPr>
          <w:sz w:val="24"/>
          <w:szCs w:val="24"/>
        </w:rPr>
      </w:pPr>
    </w:p>
    <w:p w:rsidRDefault="0014199A" w:rsidP="00416B7A" w:rsidR="00D56E37" w:rsidRPr="00E077FF">
      <w:pPr>
        <w:ind w:firstLine="720"/>
        <w:jc w:val="both"/>
        <w:rPr>
          <w:sz w:val="24"/>
          <w:szCs w:val="24"/>
        </w:rPr>
      </w:pPr>
      <w:r w:rsidRPr="00E077FF">
        <w:rPr>
          <w:sz w:val="24"/>
          <w:szCs w:val="24"/>
        </w:rPr>
        <w:t xml:space="preserve">Rješenjem o otvaranju stečajnog postupka nad dužnikom </w:t>
      </w:r>
      <w:r w:rsidR="00431131" w:rsidRPr="00E077FF">
        <w:rPr>
          <w:sz w:val="24"/>
          <w:szCs w:val="24"/>
        </w:rPr>
        <w:t>VIADUKT d.d. u stečaju, Zagreb, Kranjčevićeva 2, OIB 74794390096.</w:t>
      </w:r>
      <w:r w:rsidR="00C053E0" w:rsidRPr="00E077FF">
        <w:rPr>
          <w:sz w:val="24"/>
          <w:szCs w:val="24"/>
        </w:rPr>
        <w:t xml:space="preserve">, </w:t>
      </w:r>
      <w:r w:rsidR="00D56E37" w:rsidRPr="00E077FF">
        <w:rPr>
          <w:sz w:val="24"/>
          <w:szCs w:val="24"/>
        </w:rPr>
        <w:t xml:space="preserve">od </w:t>
      </w:r>
      <w:r w:rsidR="00BF5F8E" w:rsidRPr="00E077FF">
        <w:rPr>
          <w:sz w:val="24"/>
          <w:szCs w:val="24"/>
        </w:rPr>
        <w:t>2</w:t>
      </w:r>
      <w:r w:rsidR="00DF5D0D" w:rsidRPr="00E077FF">
        <w:rPr>
          <w:sz w:val="24"/>
          <w:szCs w:val="24"/>
        </w:rPr>
        <w:t xml:space="preserve">.listopada </w:t>
      </w:r>
      <w:r w:rsidR="00C053E0" w:rsidRPr="00E077FF">
        <w:rPr>
          <w:sz w:val="24"/>
          <w:szCs w:val="24"/>
        </w:rPr>
        <w:t xml:space="preserve"> 2017.</w:t>
      </w:r>
      <w:r w:rsidR="00D56E37" w:rsidRPr="00E077FF">
        <w:rPr>
          <w:sz w:val="24"/>
          <w:szCs w:val="24"/>
        </w:rPr>
        <w:t xml:space="preserve"> </w:t>
      </w:r>
      <w:r w:rsidRPr="00E077FF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E077FF">
        <w:rPr>
          <w:sz w:val="24"/>
          <w:szCs w:val="24"/>
        </w:rPr>
        <w:t>prijaviti svoje tražbine.</w:t>
      </w:r>
      <w:r w:rsidR="00C053E0" w:rsidRPr="00E077FF">
        <w:rPr>
          <w:sz w:val="24"/>
          <w:szCs w:val="24"/>
        </w:rPr>
        <w:t xml:space="preserve"> </w:t>
      </w:r>
      <w:r w:rsidR="00D56E37" w:rsidRPr="00E077FF">
        <w:rPr>
          <w:sz w:val="24"/>
          <w:szCs w:val="24"/>
        </w:rPr>
        <w:t xml:space="preserve">Rješenje o otvaranju stečajnog postupka objavljeno je na e-oglasna ploča suda dana </w:t>
      </w:r>
      <w:r w:rsidR="00BF5F8E" w:rsidRPr="00E077FF">
        <w:rPr>
          <w:sz w:val="24"/>
          <w:szCs w:val="24"/>
        </w:rPr>
        <w:t>2</w:t>
      </w:r>
      <w:r w:rsidR="00BE210E" w:rsidRPr="00E077FF">
        <w:rPr>
          <w:sz w:val="24"/>
          <w:szCs w:val="24"/>
        </w:rPr>
        <w:t>.listopada</w:t>
      </w:r>
      <w:r w:rsidR="00D56E37" w:rsidRPr="00E077FF">
        <w:rPr>
          <w:sz w:val="24"/>
          <w:szCs w:val="24"/>
        </w:rPr>
        <w:t xml:space="preserve"> 201</w:t>
      </w:r>
      <w:r w:rsidR="00C053E0" w:rsidRPr="00E077FF">
        <w:rPr>
          <w:sz w:val="24"/>
          <w:szCs w:val="24"/>
        </w:rPr>
        <w:t>7</w:t>
      </w:r>
      <w:r w:rsidR="00D56E37" w:rsidRPr="00E077FF">
        <w:rPr>
          <w:sz w:val="24"/>
          <w:szCs w:val="24"/>
        </w:rPr>
        <w:t>.</w:t>
      </w:r>
    </w:p>
    <w:p w:rsidRDefault="00D56E37" w:rsidP="00416B7A" w:rsidR="00D56E37" w:rsidRPr="00E077FF">
      <w:pPr>
        <w:ind w:firstLine="720"/>
        <w:jc w:val="both"/>
        <w:rPr>
          <w:sz w:val="24"/>
          <w:szCs w:val="24"/>
        </w:rPr>
      </w:pPr>
      <w:r w:rsidRPr="00E077FF">
        <w:rPr>
          <w:sz w:val="24"/>
          <w:szCs w:val="24"/>
        </w:rPr>
        <w:t xml:space="preserve"> </w:t>
      </w:r>
    </w:p>
    <w:p w:rsidRDefault="000A4EAC" w:rsidP="00416B7A" w:rsidR="00C273F5" w:rsidRPr="00E077FF">
      <w:pPr>
        <w:ind w:firstLine="720"/>
        <w:jc w:val="both"/>
        <w:rPr>
          <w:sz w:val="24"/>
          <w:szCs w:val="24"/>
        </w:rPr>
      </w:pPr>
      <w:r w:rsidRPr="00E077FF">
        <w:rPr>
          <w:sz w:val="24"/>
          <w:szCs w:val="24"/>
        </w:rPr>
        <w:t>Vjerovnik</w:t>
      </w:r>
      <w:r w:rsidR="00821D09" w:rsidRPr="00E077FF">
        <w:rPr>
          <w:sz w:val="24"/>
          <w:szCs w:val="24"/>
        </w:rPr>
        <w:t xml:space="preserve"> ŽELKO HUJS., Zagreb, Zvjezdane Ladike 3., OIB 21306393879</w:t>
      </w:r>
      <w:r w:rsidR="00BF507B" w:rsidRPr="00E077FF">
        <w:rPr>
          <w:sz w:val="24"/>
          <w:szCs w:val="24"/>
        </w:rPr>
        <w:t>,</w:t>
      </w:r>
      <w:r w:rsidRPr="00E077FF">
        <w:rPr>
          <w:sz w:val="24"/>
          <w:szCs w:val="24"/>
        </w:rPr>
        <w:t xml:space="preserve"> podnio je </w:t>
      </w:r>
      <w:r w:rsidR="00C72788" w:rsidRPr="00E077FF">
        <w:rPr>
          <w:sz w:val="24"/>
          <w:szCs w:val="24"/>
        </w:rPr>
        <w:t xml:space="preserve">stečajnom upravitelju </w:t>
      </w:r>
      <w:r w:rsidR="00D41665" w:rsidRPr="00E077FF">
        <w:rPr>
          <w:sz w:val="24"/>
          <w:szCs w:val="24"/>
        </w:rPr>
        <w:t xml:space="preserve">preporučenom pošiljkom </w:t>
      </w:r>
      <w:r w:rsidRPr="00E077FF">
        <w:rPr>
          <w:sz w:val="24"/>
          <w:szCs w:val="24"/>
        </w:rPr>
        <w:t xml:space="preserve">prijavu tražbine u iznosu </w:t>
      </w:r>
      <w:r w:rsidR="00821D09" w:rsidRPr="00E077FF">
        <w:rPr>
          <w:sz w:val="24"/>
          <w:szCs w:val="24"/>
        </w:rPr>
        <w:t>464</w:t>
      </w:r>
      <w:r w:rsidR="00C053E0" w:rsidRPr="00E077FF">
        <w:rPr>
          <w:sz w:val="24"/>
          <w:szCs w:val="24"/>
        </w:rPr>
        <w:t>.</w:t>
      </w:r>
      <w:r w:rsidR="00821D09" w:rsidRPr="00E077FF">
        <w:rPr>
          <w:sz w:val="24"/>
          <w:szCs w:val="24"/>
        </w:rPr>
        <w:t>963</w:t>
      </w:r>
      <w:r w:rsidR="00C053E0" w:rsidRPr="00E077FF">
        <w:rPr>
          <w:sz w:val="24"/>
          <w:szCs w:val="24"/>
        </w:rPr>
        <w:t>,</w:t>
      </w:r>
      <w:r w:rsidR="00821D09" w:rsidRPr="00E077FF">
        <w:rPr>
          <w:sz w:val="24"/>
          <w:szCs w:val="24"/>
        </w:rPr>
        <w:t>68</w:t>
      </w:r>
      <w:r w:rsidR="00C053E0" w:rsidRPr="00E077FF">
        <w:rPr>
          <w:sz w:val="24"/>
          <w:szCs w:val="24"/>
        </w:rPr>
        <w:t xml:space="preserve"> </w:t>
      </w:r>
      <w:r w:rsidR="00BF507B" w:rsidRPr="00E077FF">
        <w:rPr>
          <w:sz w:val="24"/>
          <w:szCs w:val="24"/>
        </w:rPr>
        <w:t xml:space="preserve">kn </w:t>
      </w:r>
      <w:r w:rsidRPr="00E077FF">
        <w:rPr>
          <w:sz w:val="24"/>
          <w:szCs w:val="24"/>
        </w:rPr>
        <w:t xml:space="preserve">dana </w:t>
      </w:r>
      <w:r w:rsidR="00821D09" w:rsidRPr="00E077FF">
        <w:rPr>
          <w:sz w:val="24"/>
          <w:szCs w:val="24"/>
        </w:rPr>
        <w:t>20</w:t>
      </w:r>
      <w:r w:rsidR="00C053E0" w:rsidRPr="00E077FF">
        <w:rPr>
          <w:sz w:val="24"/>
          <w:szCs w:val="24"/>
        </w:rPr>
        <w:t>.</w:t>
      </w:r>
      <w:r w:rsidR="00BF5F8E" w:rsidRPr="00E077FF">
        <w:rPr>
          <w:sz w:val="24"/>
          <w:szCs w:val="24"/>
        </w:rPr>
        <w:t xml:space="preserve"> </w:t>
      </w:r>
      <w:r w:rsidR="00F4774F" w:rsidRPr="00E077FF">
        <w:rPr>
          <w:sz w:val="24"/>
          <w:szCs w:val="24"/>
        </w:rPr>
        <w:t>prosinca</w:t>
      </w:r>
      <w:r w:rsidRPr="00E077FF">
        <w:rPr>
          <w:sz w:val="24"/>
          <w:szCs w:val="24"/>
        </w:rPr>
        <w:t xml:space="preserve"> 201</w:t>
      </w:r>
      <w:r w:rsidR="00C053E0" w:rsidRPr="00E077FF">
        <w:rPr>
          <w:sz w:val="24"/>
          <w:szCs w:val="24"/>
        </w:rPr>
        <w:t>7</w:t>
      </w:r>
      <w:r w:rsidRPr="00E077FF">
        <w:rPr>
          <w:sz w:val="24"/>
          <w:szCs w:val="24"/>
        </w:rPr>
        <w:t xml:space="preserve">., a što je vidljivo iz otiska prijemnog </w:t>
      </w:r>
      <w:r w:rsidR="00C273F5" w:rsidRPr="00E077FF">
        <w:rPr>
          <w:sz w:val="24"/>
          <w:szCs w:val="24"/>
        </w:rPr>
        <w:t xml:space="preserve">žiga pošte </w:t>
      </w:r>
      <w:r w:rsidR="00AD35AC" w:rsidRPr="00E077FF">
        <w:rPr>
          <w:sz w:val="24"/>
          <w:szCs w:val="24"/>
        </w:rPr>
        <w:t>10</w:t>
      </w:r>
      <w:r w:rsidR="00821D09" w:rsidRPr="00E077FF">
        <w:rPr>
          <w:sz w:val="24"/>
          <w:szCs w:val="24"/>
        </w:rPr>
        <w:t>129</w:t>
      </w:r>
      <w:r w:rsidR="00D41665" w:rsidRPr="00E077FF">
        <w:rPr>
          <w:sz w:val="24"/>
          <w:szCs w:val="24"/>
        </w:rPr>
        <w:t xml:space="preserve"> Zagreb</w:t>
      </w:r>
      <w:r w:rsidR="00F4774F" w:rsidRPr="00E077FF">
        <w:rPr>
          <w:sz w:val="24"/>
          <w:szCs w:val="24"/>
        </w:rPr>
        <w:t>.</w:t>
      </w:r>
    </w:p>
    <w:p w:rsidRDefault="000A4EAC" w:rsidP="00416B7A" w:rsidR="000A4EAC" w:rsidRPr="00E077FF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E077FF">
      <w:pPr>
        <w:ind w:firstLine="720"/>
        <w:jc w:val="both"/>
        <w:rPr>
          <w:sz w:val="24"/>
        </w:rPr>
      </w:pPr>
      <w:r w:rsidRPr="00E077FF">
        <w:rPr>
          <w:sz w:val="24"/>
          <w:szCs w:val="24"/>
        </w:rPr>
        <w:t xml:space="preserve">Prema odredbi članka 129. stavak 1. podstavak 4. </w:t>
      </w:r>
      <w:r w:rsidR="00A90D02" w:rsidRPr="00E077FF">
        <w:rPr>
          <w:sz w:val="24"/>
        </w:rPr>
        <w:t>Stečajnog zakona (N.N. br.71/15</w:t>
      </w:r>
      <w:r w:rsidR="0037066F" w:rsidRPr="00E077FF">
        <w:rPr>
          <w:sz w:val="24"/>
        </w:rPr>
        <w:t xml:space="preserve"> 104/17</w:t>
      </w:r>
      <w:r w:rsidR="00A90D02" w:rsidRPr="00E077FF">
        <w:rPr>
          <w:sz w:val="24"/>
        </w:rPr>
        <w:t xml:space="preserve">, dalje: SZ) </w:t>
      </w:r>
      <w:r w:rsidRPr="00E077FF">
        <w:rPr>
          <w:sz w:val="24"/>
          <w:szCs w:val="24"/>
        </w:rPr>
        <w:t xml:space="preserve">rješenje o otvaranju stečajnog postupka osobito mora sadržavati poziv vjerovnicima da stečajnom upravitelju u roku od 60 dana </w:t>
      </w:r>
      <w:r w:rsidRPr="00E077FF">
        <w:rPr>
          <w:sz w:val="24"/>
          <w:szCs w:val="24"/>
          <w:u w:val="single"/>
        </w:rPr>
        <w:t xml:space="preserve">od </w:t>
      </w:r>
      <w:r w:rsidR="00A90D02" w:rsidRPr="00E077FF">
        <w:rPr>
          <w:sz w:val="24"/>
          <w:szCs w:val="24"/>
          <w:u w:val="single"/>
        </w:rPr>
        <w:t>d</w:t>
      </w:r>
      <w:r w:rsidRPr="00E077FF">
        <w:rPr>
          <w:sz w:val="24"/>
          <w:szCs w:val="24"/>
          <w:u w:val="single"/>
        </w:rPr>
        <w:t>ana objave tog rješenja</w:t>
      </w:r>
      <w:r w:rsidRPr="00E077FF">
        <w:rPr>
          <w:sz w:val="24"/>
          <w:szCs w:val="24"/>
        </w:rPr>
        <w:t xml:space="preserve"> u skladu s pravilima SZ-a o </w:t>
      </w:r>
      <w:r w:rsidR="00A90D02" w:rsidRPr="00E077FF">
        <w:rPr>
          <w:sz w:val="24"/>
          <w:szCs w:val="24"/>
        </w:rPr>
        <w:t xml:space="preserve">prijavi tražbina  prijave svoje tražbine, a prema članku 257. stavak 6. istog </w:t>
      </w:r>
      <w:r w:rsidR="0089285D" w:rsidRPr="00E077FF">
        <w:rPr>
          <w:sz w:val="24"/>
          <w:szCs w:val="24"/>
        </w:rPr>
        <w:t>Z</w:t>
      </w:r>
      <w:r w:rsidR="00A90D02" w:rsidRPr="00E077FF">
        <w:rPr>
          <w:sz w:val="24"/>
          <w:szCs w:val="24"/>
        </w:rPr>
        <w:t>akona, prijav</w:t>
      </w:r>
      <w:r w:rsidR="000A4EAC" w:rsidRPr="00E077FF">
        <w:rPr>
          <w:sz w:val="24"/>
          <w:szCs w:val="24"/>
        </w:rPr>
        <w:t>u</w:t>
      </w:r>
      <w:r w:rsidR="00A90D02" w:rsidRPr="00E077FF">
        <w:rPr>
          <w:sz w:val="24"/>
          <w:szCs w:val="24"/>
        </w:rPr>
        <w:t xml:space="preserve"> tražbin</w:t>
      </w:r>
      <w:r w:rsidR="000A4EAC" w:rsidRPr="00E077FF">
        <w:rPr>
          <w:sz w:val="24"/>
          <w:szCs w:val="24"/>
        </w:rPr>
        <w:t xml:space="preserve">e podnesenu </w:t>
      </w:r>
      <w:r w:rsidR="00906B1F" w:rsidRPr="00E077FF">
        <w:rPr>
          <w:sz w:val="24"/>
          <w:szCs w:val="24"/>
        </w:rPr>
        <w:t xml:space="preserve">nakon isteka roka za prijavljivanje </w:t>
      </w:r>
      <w:r w:rsidR="000A4EAC" w:rsidRPr="00E077FF">
        <w:rPr>
          <w:sz w:val="24"/>
          <w:szCs w:val="24"/>
        </w:rPr>
        <w:t>sud će odbaciti rješenjem.</w:t>
      </w:r>
    </w:p>
    <w:p w:rsidRDefault="009878C4" w:rsidP="00416B7A" w:rsidR="009878C4">
      <w:pPr>
        <w:ind w:firstLine="720"/>
        <w:jc w:val="both"/>
        <w:rPr>
          <w:sz w:val="24"/>
          <w:szCs w:val="24"/>
        </w:rPr>
      </w:pPr>
    </w:p>
    <w:p w:rsidRDefault="009878C4" w:rsidP="00416B7A" w:rsidR="009878C4">
      <w:pPr>
        <w:ind w:firstLine="720"/>
        <w:jc w:val="both"/>
        <w:rPr>
          <w:sz w:val="24"/>
          <w:szCs w:val="24"/>
        </w:rPr>
      </w:pPr>
    </w:p>
    <w:p w:rsidRDefault="009878C4" w:rsidP="00416B7A" w:rsidR="009878C4">
      <w:pPr>
        <w:ind w:firstLine="720"/>
        <w:jc w:val="both"/>
        <w:rPr>
          <w:sz w:val="24"/>
          <w:szCs w:val="24"/>
        </w:rPr>
      </w:pPr>
    </w:p>
    <w:p w:rsidRDefault="009878C4" w:rsidP="00416B7A" w:rsidR="009878C4">
      <w:pPr>
        <w:ind w:firstLine="720"/>
        <w:jc w:val="both"/>
        <w:rPr>
          <w:sz w:val="24"/>
          <w:szCs w:val="24"/>
        </w:rPr>
      </w:pPr>
    </w:p>
    <w:p w:rsidRDefault="002A2456" w:rsidP="00416B7A" w:rsidR="002A2456">
      <w:pPr>
        <w:ind w:firstLine="720"/>
        <w:jc w:val="both"/>
        <w:rPr>
          <w:sz w:val="24"/>
          <w:szCs w:val="24"/>
        </w:rPr>
      </w:pPr>
    </w:p>
    <w:p w:rsidRDefault="002A2456" w:rsidP="00416B7A" w:rsidR="002A2456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E077FF">
        <w:rPr>
          <w:sz w:val="24"/>
          <w:szCs w:val="24"/>
        </w:rPr>
        <w:lastRenderedPageBreak/>
        <w:t xml:space="preserve">Kako je, dakle, navedena prijava </w:t>
      </w:r>
      <w:r w:rsidR="0089285D" w:rsidRPr="00E077FF">
        <w:rPr>
          <w:sz w:val="24"/>
          <w:szCs w:val="24"/>
        </w:rPr>
        <w:t xml:space="preserve">tražbine </w:t>
      </w:r>
      <w:r w:rsidRPr="00E077FF">
        <w:rPr>
          <w:sz w:val="24"/>
          <w:szCs w:val="24"/>
        </w:rPr>
        <w:t>podnesena</w:t>
      </w:r>
      <w:r w:rsidR="000A4EAC" w:rsidRPr="00E077FF">
        <w:rPr>
          <w:sz w:val="24"/>
          <w:szCs w:val="24"/>
        </w:rPr>
        <w:t xml:space="preserve"> stečajnom upravitelju izvan</w:t>
      </w:r>
      <w:r w:rsidR="000A4EAC" w:rsidRPr="00C72788">
        <w:rPr>
          <w:sz w:val="24"/>
          <w:szCs w:val="24"/>
        </w:rPr>
        <w:t xml:space="preserve">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22</w:t>
      </w:r>
      <w:r w:rsidR="00D41665">
        <w:rPr>
          <w:sz w:val="24"/>
          <w:szCs w:val="24"/>
        </w:rPr>
        <w:t>.</w:t>
      </w:r>
      <w:r w:rsidR="00C36296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veljače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2A2456">
        <w:rPr>
          <w:sz w:val="24"/>
          <w:szCs w:val="24"/>
        </w:rPr>
        <w:t xml:space="preserve"> v.r.</w:t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CD2B2A" w:rsidR="00CD2B2A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2A2456" w:rsidP="002A2456" w:rsidR="002A2456">
      <w:pPr>
        <w:ind w:firstLine="720" w:left="2880"/>
        <w:jc w:val="both"/>
      </w:pPr>
      <w:r>
        <w:t>Za točnost otpravka, ovlašteni službenik:</w:t>
      </w:r>
    </w:p>
    <w:p w:rsidRDefault="002A2456" w:rsidP="00422EE0" w:rsidR="002A2456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0488" w:rsidR="00620488">
      <w:r>
        <w:separator/>
      </w:r>
    </w:p>
  </w:endnote>
  <w:endnote w:id="0" w:type="continuationSeparator">
    <w:p w:rsidRDefault="00620488" w:rsidR="00620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0488" w:rsidR="00620488">
      <w:r>
        <w:separator/>
      </w:r>
    </w:p>
  </w:footnote>
  <w:footnote w:id="0" w:type="continuationSeparator">
    <w:p w:rsidRDefault="00620488" w:rsidR="006204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24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323AA1">
      <w:rPr>
        <w:sz w:val="24"/>
        <w:szCs w:val="24"/>
      </w:rPr>
      <w:t>1181</w:t>
    </w:r>
    <w:r>
      <w:rPr>
        <w:sz w:val="24"/>
        <w:szCs w:val="24"/>
      </w:rPr>
      <w:t>/1</w:t>
    </w:r>
    <w:r w:rsidR="00323AA1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42D6B"/>
    <w:rsid w:val="000619B4"/>
    <w:rsid w:val="00082888"/>
    <w:rsid w:val="000A4EAC"/>
    <w:rsid w:val="000E14E3"/>
    <w:rsid w:val="00100BB7"/>
    <w:rsid w:val="0010754C"/>
    <w:rsid w:val="00123757"/>
    <w:rsid w:val="00136AA6"/>
    <w:rsid w:val="0014199A"/>
    <w:rsid w:val="00171EE7"/>
    <w:rsid w:val="00196D99"/>
    <w:rsid w:val="001C525A"/>
    <w:rsid w:val="001D135B"/>
    <w:rsid w:val="001E0E90"/>
    <w:rsid w:val="00233CBC"/>
    <w:rsid w:val="00253DCD"/>
    <w:rsid w:val="00271527"/>
    <w:rsid w:val="0027724A"/>
    <w:rsid w:val="00286272"/>
    <w:rsid w:val="00287016"/>
    <w:rsid w:val="002A2456"/>
    <w:rsid w:val="002F1C8B"/>
    <w:rsid w:val="002F3DB7"/>
    <w:rsid w:val="003039C3"/>
    <w:rsid w:val="00323AA1"/>
    <w:rsid w:val="00344AC6"/>
    <w:rsid w:val="0037066F"/>
    <w:rsid w:val="00416B7A"/>
    <w:rsid w:val="00431131"/>
    <w:rsid w:val="0045647A"/>
    <w:rsid w:val="0047559F"/>
    <w:rsid w:val="00475E08"/>
    <w:rsid w:val="004B535F"/>
    <w:rsid w:val="004B7181"/>
    <w:rsid w:val="004E300B"/>
    <w:rsid w:val="005576F8"/>
    <w:rsid w:val="005A7DA8"/>
    <w:rsid w:val="005B5323"/>
    <w:rsid w:val="005B65EB"/>
    <w:rsid w:val="005C216D"/>
    <w:rsid w:val="00620488"/>
    <w:rsid w:val="006C51BB"/>
    <w:rsid w:val="006D4DBD"/>
    <w:rsid w:val="006E519F"/>
    <w:rsid w:val="006F6E52"/>
    <w:rsid w:val="007110AC"/>
    <w:rsid w:val="0073650D"/>
    <w:rsid w:val="0074238A"/>
    <w:rsid w:val="007704AF"/>
    <w:rsid w:val="00775063"/>
    <w:rsid w:val="007D7ACF"/>
    <w:rsid w:val="0081363C"/>
    <w:rsid w:val="00821D09"/>
    <w:rsid w:val="00833A3A"/>
    <w:rsid w:val="00833D81"/>
    <w:rsid w:val="0085079A"/>
    <w:rsid w:val="008606C6"/>
    <w:rsid w:val="008745B2"/>
    <w:rsid w:val="0089285D"/>
    <w:rsid w:val="00895857"/>
    <w:rsid w:val="008B6492"/>
    <w:rsid w:val="008C1CA2"/>
    <w:rsid w:val="008F3E08"/>
    <w:rsid w:val="00906B1F"/>
    <w:rsid w:val="0092683C"/>
    <w:rsid w:val="00940CDA"/>
    <w:rsid w:val="009878C4"/>
    <w:rsid w:val="00995F7F"/>
    <w:rsid w:val="009B2838"/>
    <w:rsid w:val="009D6EEE"/>
    <w:rsid w:val="009F659F"/>
    <w:rsid w:val="00A20599"/>
    <w:rsid w:val="00A21809"/>
    <w:rsid w:val="00A250E1"/>
    <w:rsid w:val="00A4712D"/>
    <w:rsid w:val="00A772F0"/>
    <w:rsid w:val="00A90D02"/>
    <w:rsid w:val="00AD35AC"/>
    <w:rsid w:val="00B06765"/>
    <w:rsid w:val="00B52617"/>
    <w:rsid w:val="00B63BDF"/>
    <w:rsid w:val="00B71610"/>
    <w:rsid w:val="00B75093"/>
    <w:rsid w:val="00B91B95"/>
    <w:rsid w:val="00BC6403"/>
    <w:rsid w:val="00BE210E"/>
    <w:rsid w:val="00BE76DF"/>
    <w:rsid w:val="00BF507B"/>
    <w:rsid w:val="00BF5F8E"/>
    <w:rsid w:val="00C053E0"/>
    <w:rsid w:val="00C273F5"/>
    <w:rsid w:val="00C36296"/>
    <w:rsid w:val="00C7073A"/>
    <w:rsid w:val="00C72788"/>
    <w:rsid w:val="00CA236A"/>
    <w:rsid w:val="00CD2B2A"/>
    <w:rsid w:val="00D116CE"/>
    <w:rsid w:val="00D11DB4"/>
    <w:rsid w:val="00D309B5"/>
    <w:rsid w:val="00D41665"/>
    <w:rsid w:val="00D56E37"/>
    <w:rsid w:val="00D8226F"/>
    <w:rsid w:val="00D862C8"/>
    <w:rsid w:val="00D92338"/>
    <w:rsid w:val="00D96513"/>
    <w:rsid w:val="00DA1AB5"/>
    <w:rsid w:val="00DA5A60"/>
    <w:rsid w:val="00DB4943"/>
    <w:rsid w:val="00DD0E1A"/>
    <w:rsid w:val="00DF5D0D"/>
    <w:rsid w:val="00E01432"/>
    <w:rsid w:val="00E077FF"/>
    <w:rsid w:val="00E72151"/>
    <w:rsid w:val="00EA6497"/>
    <w:rsid w:val="00EC0719"/>
    <w:rsid w:val="00F1433D"/>
    <w:rsid w:val="00F334AC"/>
    <w:rsid w:val="00F45B75"/>
    <w:rsid w:val="00F4774F"/>
    <w:rsid w:val="00F5424A"/>
    <w:rsid w:val="00F97BFF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2A2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4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45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4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4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2A2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4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45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4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4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359</properties:Words>
  <properties:Characters>1910</properties:Characters>
  <properties:Lines>67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2018-02-22T11:22:00Z</dcterms:created>
  <dc:creator>Ante</dc:creator>
  <cp:lastModifiedBy>Valentina Delač</cp:lastModifiedBy>
  <cp:lastPrinted>2018-02-22T11:22:00Z</cp:lastPrinted>
  <dcterms:modified xmlns:xsi="http://www.w3.org/2001/XMLSchema-instance" xsi:type="dcterms:W3CDTF">2018-02-22T11:22:00Z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Viadukt odbačaj Željko Hujs prijava nepravovremena.docx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