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87b3" w14:paraId="ed487b3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DA4A58">
        <w:t>45</w:t>
      </w:r>
      <w:r w:rsidR="00E744A4">
        <w:t>5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7D79B5">
        <w:t xml:space="preserve"> </w:t>
      </w:r>
      <w:proofErr w:type="spellStart"/>
      <w:r w:rsidR="00E744A4">
        <w:t>VOYAGER</w:t>
      </w:r>
      <w:proofErr w:type="spellEnd"/>
      <w:r w:rsidR="00E744A4">
        <w:t xml:space="preserve"> jednostavno društvo s ograničenom odgovornošću za trgovinu i usluge Gradići, Vladimira Nazora 29, </w:t>
      </w:r>
      <w:proofErr w:type="spellStart"/>
      <w:r w:rsidR="00E744A4">
        <w:t>OIB</w:t>
      </w:r>
      <w:proofErr w:type="spellEnd"/>
      <w:r w:rsidR="00E744A4">
        <w:t xml:space="preserve">: 81296861333, </w:t>
      </w:r>
      <w:proofErr w:type="spellStart"/>
      <w:r w:rsidR="00E744A4">
        <w:t>MBS</w:t>
      </w:r>
      <w:proofErr w:type="spellEnd"/>
      <w:r w:rsidR="00E744A4">
        <w:t xml:space="preserve">: 080986327, </w:t>
      </w:r>
      <w:r w:rsidR="00EB5C41">
        <w:t>dana 1</w:t>
      </w:r>
      <w:r w:rsidR="00DA4A58">
        <w:t>8</w:t>
      </w:r>
      <w:r w:rsidR="00EB5C41">
        <w:t>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EB5C41">
        <w:rPr>
          <w:bCs/>
        </w:rPr>
        <w:t xml:space="preserve"> </w:t>
      </w:r>
      <w:proofErr w:type="spellStart"/>
      <w:r w:rsidR="00E744A4">
        <w:t>VOYAGER</w:t>
      </w:r>
      <w:proofErr w:type="spellEnd"/>
      <w:r w:rsidR="00E744A4">
        <w:t xml:space="preserve"> jednostavno društvo s ograničenom odgovornošću za trgovinu i usluge Gradići, Vladimira Nazora 29, </w:t>
      </w:r>
      <w:proofErr w:type="spellStart"/>
      <w:r w:rsidR="00E744A4">
        <w:t>OIB</w:t>
      </w:r>
      <w:proofErr w:type="spellEnd"/>
      <w:r w:rsidR="00E744A4">
        <w:t xml:space="preserve">: 81296861333, </w:t>
      </w:r>
      <w:proofErr w:type="spellStart"/>
      <w:r w:rsidR="00E744A4">
        <w:t>MBS</w:t>
      </w:r>
      <w:proofErr w:type="spellEnd"/>
      <w:r w:rsidR="00E744A4">
        <w:t>: 080986327.</w:t>
      </w:r>
      <w:r w:rsidR="00EB5C41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64ECA">
        <w:t xml:space="preserve">Maša </w:t>
      </w:r>
      <w:proofErr w:type="spellStart"/>
      <w:r w:rsidR="00364ECA">
        <w:t>Šoštarko</w:t>
      </w:r>
      <w:proofErr w:type="spellEnd"/>
      <w:r w:rsidR="00364ECA">
        <w:t xml:space="preserve">, </w:t>
      </w:r>
      <w:proofErr w:type="spellStart"/>
      <w:r w:rsidR="00364ECA">
        <w:t>OIB</w:t>
      </w:r>
      <w:proofErr w:type="spellEnd"/>
      <w:r w:rsidR="00364ECA">
        <w:t>: 30793582245, Osijek, Brodska 26.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E744A4">
        <w:t>VOYAGER</w:t>
      </w:r>
      <w:proofErr w:type="spellEnd"/>
      <w:r w:rsidR="00E744A4">
        <w:t xml:space="preserve"> jednostavno društvo s ograničenom odgovornošću za trgovinu i usluge Gradići, Vladimira Nazora 29, </w:t>
      </w:r>
      <w:proofErr w:type="spellStart"/>
      <w:r w:rsidR="00E744A4">
        <w:t>OIB</w:t>
      </w:r>
      <w:proofErr w:type="spellEnd"/>
      <w:r w:rsidR="00E744A4">
        <w:t xml:space="preserve">: 81296861333, </w:t>
      </w:r>
      <w:proofErr w:type="spellStart"/>
      <w:r w:rsidR="00E744A4">
        <w:t>MBS</w:t>
      </w:r>
      <w:proofErr w:type="spellEnd"/>
      <w:r w:rsidR="00E744A4">
        <w:t>: 080986327.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C75E3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E744A4">
        <w:rPr>
          <w:bCs/>
        </w:rPr>
        <w:t>26. siječnja</w:t>
      </w:r>
      <w:r w:rsidR="00DA4A58">
        <w:rPr>
          <w:bCs/>
        </w:rPr>
        <w:t xml:space="preserve">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DA4A58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DA4A58">
        <w:rPr>
          <w:bCs/>
        </w:rPr>
        <w:t>8-</w:t>
      </w:r>
      <w:r w:rsidR="00E744A4">
        <w:rPr>
          <w:bCs/>
        </w:rPr>
        <w:t>393</w:t>
      </w:r>
      <w:r w:rsidR="00BA26A2">
        <w:rPr>
          <w:bCs/>
        </w:rPr>
        <w:t xml:space="preserve"> od </w:t>
      </w:r>
      <w:r w:rsidR="00E744A4">
        <w:rPr>
          <w:bCs/>
        </w:rPr>
        <w:t>25. siječnja</w:t>
      </w:r>
      <w:r w:rsidR="00DA4A58">
        <w:rPr>
          <w:bCs/>
        </w:rPr>
        <w:t xml:space="preserve"> 2018.</w:t>
      </w:r>
      <w:r>
        <w:rPr>
          <w:bCs/>
        </w:rPr>
        <w:t xml:space="preserve"> nad stečajnim dužnikom</w:t>
      </w:r>
      <w:r w:rsidR="00294E09">
        <w:rPr>
          <w:bCs/>
        </w:rPr>
        <w:t xml:space="preserve"> </w:t>
      </w:r>
      <w:proofErr w:type="spellStart"/>
      <w:r w:rsidR="00E744A4">
        <w:t>VOYAGER</w:t>
      </w:r>
      <w:proofErr w:type="spellEnd"/>
      <w:r w:rsidR="00E744A4">
        <w:t xml:space="preserve"> jednostavno društvo s ograničenom odgovornošću za trgovinu i usluge Gradići, Vladimira Nazora 29, </w:t>
      </w:r>
      <w:proofErr w:type="spellStart"/>
      <w:r w:rsidR="00E744A4">
        <w:t>OIB</w:t>
      </w:r>
      <w:proofErr w:type="spellEnd"/>
      <w:r w:rsidR="00E744A4">
        <w:t xml:space="preserve">: 81296861333, </w:t>
      </w:r>
      <w:proofErr w:type="spellStart"/>
      <w:r w:rsidR="00E744A4">
        <w:t>MBS</w:t>
      </w:r>
      <w:proofErr w:type="spellEnd"/>
      <w:r w:rsidR="00E744A4">
        <w:t>: 080986327.</w:t>
      </w:r>
      <w:r w:rsidR="00EB5C41">
        <w:t xml:space="preserve"> </w:t>
      </w:r>
      <w:r w:rsidR="00E71D09">
        <w:rPr>
          <w:bCs/>
        </w:rPr>
        <w:t xml:space="preserve"> 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DA4A58">
        <w:t>45</w:t>
      </w:r>
      <w:r w:rsidR="00E744A4">
        <w:t>5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DA4A58">
        <w:t>18</w:t>
      </w:r>
      <w:r w:rsidR="00BA26A2">
        <w:t>. svib</w:t>
      </w:r>
      <w:r w:rsidR="00A1163F">
        <w:t>nja</w:t>
      </w:r>
      <w:r>
        <w:t xml:space="preserve"> 2018., objavio oglas na mrežnoj stranici e-oglasna ploča sudova pod poslovnim brojem St-</w:t>
      </w:r>
      <w:r w:rsidR="00DA4A58">
        <w:t>45</w:t>
      </w:r>
      <w:r w:rsidR="00E744A4">
        <w:t>5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EB5C41">
        <w:t>1</w:t>
      </w:r>
      <w:r w:rsidR="00DA4A58">
        <w:t>8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5FF1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94E09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D79B5"/>
    <w:rsid w:val="007E7376"/>
    <w:rsid w:val="007E7C74"/>
    <w:rsid w:val="007F0819"/>
    <w:rsid w:val="008069AE"/>
    <w:rsid w:val="00817C66"/>
    <w:rsid w:val="00833D6F"/>
    <w:rsid w:val="00835771"/>
    <w:rsid w:val="00844DE0"/>
    <w:rsid w:val="0085484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C75E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A4A58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744A4"/>
    <w:rsid w:val="00E96356"/>
    <w:rsid w:val="00EA028A"/>
    <w:rsid w:val="00EB56EF"/>
    <w:rsid w:val="00EB5C41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15FF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15FF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FF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FF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15FF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15FF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FF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FF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St-455/2018</izvorni_sadrzaj>
    <derivirana_varijabla naziv="DomainObject.Predmet.OznakaBroj_1">St-455/2018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VOYAGER jednostavno društvo s ograničenom odgovornošću za trgovinu i usluge</izvorni_sadrzaj>
    <derivirana_varijabla naziv="DomainObject.Predmet.ProtustrankaFormated_1">  VOYAGER jednostavno društvo s ograničenom odgovornošću za trgovinu i usluge</derivirana_varijabla>
  </DomainObject.Predmet.ProtustrankaFormated>
  <DomainObject.Predmet.ProtustrankaFormatedOIB>
    <izvorni_sadrzaj>  VOYAGER jednostavno društvo s ograničenom odgovornošću za trgovinu i usluge, OIB 81296861333</izvorni_sadrzaj>
    <derivirana_varijabla naziv="DomainObject.Predmet.ProtustrankaFormatedOIB_1">  VOYAGER jednostavno društvo s ograničenom odgovornošću za trgovinu i usluge, OIB 81296861333</derivirana_varijabla>
  </DomainObject.Predmet.ProtustrankaFormatedOIB>
  <DomainObject.Predmet.ProtustrankaFormatedWithAdress>
    <izvorni_sadrzaj> VOYAGER jednostavno društvo s ograničenom odgovornošću za trgovinu i usluge, Vladimira Nazora 29, 10410 Gradići</izvorni_sadrzaj>
    <derivirana_varijabla naziv="DomainObject.Predmet.ProtustrankaFormatedWithAdress_1"> VOYAGER jednostavno društvo s ograničenom odgovornošću za trgovinu i usluge, Vladimira Nazora 29, 10410 Gradići</derivirana_varijabla>
  </DomainObject.Predmet.ProtustrankaFormatedWithAdress>
  <DomainObject.Predmet.ProtustrankaFormatedWithAdressOIB>
    <izvorni_sadrzaj> VOYAGER jednostavno društvo s ograničenom odgovornošću za trgovinu i usluge, OIB 81296861333, Vladimira Nazora 29, 10410 Gradići</izvorni_sadrzaj>
    <derivirana_varijabla naziv="DomainObject.Predmet.ProtustrankaFormatedWithAdressOIB_1"> VOYAGER jednostavno društvo s ograničenom odgovornošću za trgovinu i usluge, OIB 81296861333, Vladimira Nazora 29, 10410 Gradići</derivirana_varijabla>
  </DomainObject.Predmet.ProtustrankaFormatedWithAdressOIB>
  <DomainObject.Predmet.ProtustrankaWithAdress>
    <izvorni_sadrzaj>VOYAGER jednostavno društvo s ograničenom odgovornošću za trgovinu i usluge Vladimira Nazora 29, 10410 Gradići</izvorni_sadrzaj>
    <derivirana_varijabla naziv="DomainObject.Predmet.ProtustrankaWithAdress_1">VOYAGER jednostavno društvo s ograničenom odgovornošću za trgovinu i usluge Vladimira Nazora 29, 10410 Gradići</derivirana_varijabla>
  </DomainObject.Predmet.ProtustrankaWithAdress>
  <DomainObject.Predmet.ProtustrankaWithAdressOIB>
    <izvorni_sadrzaj>VOYAGER jednostavno društvo s ograničenom odgovornošću za trgovinu i usluge, OIB 81296861333, Vladimira Nazora 29, 10410 Gradići</izvorni_sadrzaj>
    <derivirana_varijabla naziv="DomainObject.Predmet.ProtustrankaWithAdressOIB_1">VOYAGER jednostavno društvo s ograničenom odgovornošću za trgovinu i usluge, OIB 81296861333, Vladimira Nazora 29, 10410 Gradići</derivirana_varijabla>
  </DomainObject.Predmet.ProtustrankaWithAdressOIB>
  <DomainObject.Predmet.ProtustrankaNazivFormated>
    <izvorni_sadrzaj>VOYAGER jednostavno društvo s ograničenom odgovornošću za trgovinu i usluge</izvorni_sadrzaj>
    <derivirana_varijabla naziv="DomainObject.Predmet.ProtustrankaNazivFormated_1">VOYAGER jednostavno društvo s ograničenom odgovornošću za trgovinu i usluge</derivirana_varijabla>
  </DomainObject.Predmet.ProtustrankaNazivFormated>
  <DomainObject.Predmet.ProtustrankaNazivFormatedOIB>
    <izvorni_sadrzaj>VOYAGER jednostavno društvo s ograničenom odgovornošću za trgovinu i usluge, OIB 81296861333</izvorni_sadrzaj>
    <derivirana_varijabla naziv="DomainObject.Predmet.ProtustrankaNazivFormatedOIB_1">VOYAGER jednostavno društvo s ograničenom odgovornošću za trgovinu i usluge, OIB 81296861333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VOYAGER jednostavno društvo s ograničenom odgovornošću za trgovinu i usluge</item>
    </izvorni_sadrzaj>
    <derivirana_varijabla naziv="DomainObject.Predmet.ProtuStrankaListFormated_1">
      <item>VOYAGER jednostavno društvo s ograničenom odgovornošću za trgovinu i usluge</item>
    </derivirana_varijabla>
  </DomainObject.Predmet.ProtuStrankaListFormated>
  <DomainObject.Predmet.ProtuStrankaListFormatedOIB>
    <izvorni_sadrzaj>
      <item>VOYAGER jednostavno društvo s ograničenom odgovornošću za trgovinu i usluge, OIB 81296861333</item>
    </izvorni_sadrzaj>
    <derivirana_varijabla naziv="DomainObject.Predmet.ProtuStrankaListFormatedOIB_1">
      <item>VOYAGER jednostavno društvo s ograničenom odgovornošću za trgovinu i usluge, OIB 81296861333</item>
    </derivirana_varijabla>
  </DomainObject.Predmet.ProtuStrankaListFormatedOIB>
  <DomainObject.Predmet.ProtuStrankaListFormatedWithAdress>
    <izvorni_sadrzaj>
      <item>VOYAGER jednostavno društvo s ograničenom odgovornošću za trgovinu i usluge, Vladimira Nazora 29, 10410 Gradići</item>
    </izvorni_sadrzaj>
    <derivirana_varijabla naziv="DomainObject.Predmet.ProtuStrankaListFormatedWithAdress_1">
      <item>VOYAGER jednostavno društvo s ograničenom odgovornošću za trgovinu i usluge, Vladimira Nazora 29, 10410 Gradići</item>
    </derivirana_varijabla>
  </DomainObject.Predmet.ProtuStrankaListFormatedWithAdress>
  <DomainObject.Predmet.ProtuStrankaListFormatedWithAdressOIB>
    <izvorni_sadrzaj>
      <item>VOYAGER jednostavno društvo s ograničenom odgovornošću za trgovinu i usluge, OIB 81296861333, Vladimira Nazora 29, 10410 Gradići</item>
    </izvorni_sadrzaj>
    <derivirana_varijabla naziv="DomainObject.Predmet.ProtuStrankaListFormatedWithAdressOIB_1">
      <item>VOYAGER jednostavno društvo s ograničenom odgovornošću za trgovinu i usluge, OIB 81296861333, Vladimira Nazora 29, 10410 Gradići</item>
    </derivirana_varijabla>
  </DomainObject.Predmet.ProtuStrankaListFormatedWithAdressOIB>
  <DomainObject.Predmet.ProtuStrankaListNazivFormated>
    <izvorni_sadrzaj>
      <item>VOYAGER jednostavno društvo s ograničenom odgovornošću za trgovinu i usluge</item>
    </izvorni_sadrzaj>
    <derivirana_varijabla naziv="DomainObject.Predmet.ProtuStrankaListNazivFormated_1">
      <item>VOYAGER jednostavno društvo s ograničenom odgovornošću za trgovinu i usluge</item>
    </derivirana_varijabla>
  </DomainObject.Predmet.ProtuStrankaListNazivFormated>
  <DomainObject.Predmet.ProtuStrankaListNazivFormatedOIB>
    <izvorni_sadrzaj>
      <item>VOYAGER jednostavno društvo s ograničenom odgovornošću za trgovinu i usluge, OIB 81296861333</item>
    </izvorni_sadrzaj>
    <derivirana_varijabla naziv="DomainObject.Predmet.ProtuStrankaListNazivFormatedOIB_1">
      <item>VOYAGER jednostavno društvo s ograničenom odgovornošću za trgovinu i usluge, OIB 81296861333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VOYAGER jednostavno društvo s ograničenom odgovornošću za trgovinu i usluge</izvorni_sadrzaj>
    <derivirana_varijabla naziv="DomainObject.Predmet.ProtustrankaIDrugi_1">VOYAGER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VOYAGER jednostavno društvo s ograničenom odgovornošću za trgovinu i usluge, OIB 81296861333, Vladimira Nazora 29, 10410 Gradići</izvorni_sadrzaj>
    <derivirana_varijabla naziv="DomainObject.Predmet.ProtustrankaIDrugiAdressOIB_1">VOYAGER jednostavno društvo s ograničenom odgovornošću za trgovinu i usluge, OIB 81296861333, Vladimira Nazora 29,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VOYAGER jednostavno društvo s ograničenom odgovornošću za trgovinu i usluge</item>
      <item>FINA Regionalni centar Zagreb</item>
    </izvorni_sadrzaj>
    <derivirana_varijabla naziv="DomainObject.Predmet.SudioniciListNaziv_1">
      <item>VOYAGER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VOYAGER jednostavno društvo s ograničenom odgovornošću za trgovinu i usluge, OIB 81296861333, Vladimira Nazora 29,10410 Gradići</item>
      <item>FINA Regionalni centar Zagreb, OIB 85821130368, Trg svibanjskih žrtava 1995. 1,10000 Zagreb</item>
    </izvorni_sadrzaj>
    <derivirana_varijabla naziv="DomainObject.Predmet.SudioniciListAdressOIB_1">
      <item>VOYAGER jednostavno društvo s ograničenom odgovornošću za trgovinu i usluge, OIB 81296861333, Vladimira Nazora 29,10410 Gradići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81296861333</item>
      <item>, OIB 85821130368</item>
    </izvorni_sadrzaj>
    <derivirana_varijabla naziv="DomainObject.Predmet.SudioniciListNazivOIB_1">
      <item>, OIB 81296861333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9E4C94-E8E6-4ED2-BFD6-F05CC2BB1A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3324</properties:Characters>
  <properties:Lines>89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2018-09-18T07:45:00Z</dcterms:created>
  <dc:creator>Korisnik</dc:creator>
  <cp:lastModifiedBy>Ljiljana Floršić</cp:lastModifiedBy>
  <cp:lastPrinted>2018-09-10T06:25:00Z</cp:lastPrinted>
  <dcterms:modified xmlns:xsi="http://www.w3.org/2001/XMLSchema-instance" xsi:type="dcterms:W3CDTF">2018-09-18T07:47:00Z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(St-455-18 - otvara-zaključuje skr. st. post. - Maša Šoštarko.docx)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