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2decb28" w14:paraId="2decb28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826E7C">
        <w:t>1128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530F67">
        <w:t>ROTOR</w:t>
      </w:r>
      <w:r w:rsidR="00FD500C">
        <w:t xml:space="preserve"> jednostavno društvo s ograničenom odgovornošću za </w:t>
      </w:r>
      <w:r w:rsidR="00530F67">
        <w:t>trgovinu i usluge</w:t>
      </w:r>
      <w:r w:rsidR="007E0DEB">
        <w:t>,</w:t>
      </w:r>
      <w:r w:rsidR="002B40D7">
        <w:t xml:space="preserve"> </w:t>
      </w:r>
      <w:r>
        <w:t xml:space="preserve">MBS: </w:t>
      </w:r>
      <w:r w:rsidR="00530F67">
        <w:t>030168261</w:t>
      </w:r>
      <w:r>
        <w:t xml:space="preserve">, OIB: </w:t>
      </w:r>
      <w:r w:rsidR="00530F67">
        <w:t>76228886292,</w:t>
      </w:r>
      <w:r>
        <w:t xml:space="preserve"> </w:t>
      </w:r>
      <w:r w:rsidR="00FD500C">
        <w:t>Osijek</w:t>
      </w:r>
      <w:r w:rsidR="0001088C">
        <w:t>,</w:t>
      </w:r>
      <w:r w:rsidR="00FD500C">
        <w:t xml:space="preserve"> </w:t>
      </w:r>
      <w:r w:rsidR="00530F67">
        <w:t>Vinkovačka 42</w:t>
      </w:r>
      <w:r w:rsidR="00FD500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D500C">
        <w:t>12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530F67">
        <w:t>ROTOR jednostavno društvo s ograničenom odgovornošću za trgovinu i usluge, MBS: 030168261, OIB: 76228886292, Osijek, Vinkovačka 42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530F67">
        <w:t>6.871,07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="00530F67">
        <w:t xml:space="preserve">, Boris </w:t>
      </w:r>
      <w:proofErr w:type="spellStart"/>
      <w:r w:rsidR="00530F67">
        <w:t>Šajnović</w:t>
      </w:r>
      <w:proofErr w:type="spellEnd"/>
      <w:r w:rsidR="001C29A0">
        <w:t xml:space="preserve">, </w:t>
      </w:r>
      <w:r w:rsidR="00FD4C38">
        <w:t xml:space="preserve">OIB: </w:t>
      </w:r>
      <w:r w:rsidR="00530F67">
        <w:t>95550727378</w:t>
      </w:r>
      <w:r w:rsidR="00755864">
        <w:t xml:space="preserve">, </w:t>
      </w:r>
      <w:r w:rsidR="00821730">
        <w:t xml:space="preserve">Osijek, </w:t>
      </w:r>
      <w:r w:rsidR="00530F67">
        <w:t>Vijenac Augusta Cesarca 35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826E7C">
        <w:t>1128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F44B41">
        <w:t>1</w:t>
      </w:r>
      <w:r w:rsidR="00FD500C">
        <w:t>2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FD500C">
        <w:t>1</w:t>
      </w:r>
      <w:r w:rsidR="00361DEF">
        <w:t>/</w:t>
      </w:r>
      <w:r w:rsidR="00FD500C">
        <w:t>11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D0B" w:rsidP="00D95CE2" w:rsidR="006B7D0B">
      <w:r>
        <w:separator/>
      </w:r>
    </w:p>
  </w:endnote>
  <w:endnote w:id="0" w:type="continuationSeparator">
    <w:p w:rsidRDefault="006B7D0B" w:rsidP="00D95CE2" w:rsidR="006B7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D0B" w:rsidP="00D95CE2" w:rsidR="006B7D0B">
      <w:r>
        <w:separator/>
      </w:r>
    </w:p>
  </w:footnote>
  <w:footnote w:id="0" w:type="continuationSeparator">
    <w:p w:rsidRDefault="006B7D0B" w:rsidP="00D95CE2" w:rsidR="006B7D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0F67"/>
    <w:rsid w:val="00532380"/>
    <w:rsid w:val="0053313D"/>
    <w:rsid w:val="005334A7"/>
    <w:rsid w:val="00541D38"/>
    <w:rsid w:val="00542B36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B7D0B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9370E"/>
    <w:rsid w:val="007A23E9"/>
    <w:rsid w:val="007B35A9"/>
    <w:rsid w:val="007C75AC"/>
    <w:rsid w:val="007E0DEB"/>
    <w:rsid w:val="007E443F"/>
    <w:rsid w:val="008169C7"/>
    <w:rsid w:val="00820EAB"/>
    <w:rsid w:val="00821730"/>
    <w:rsid w:val="008241A3"/>
    <w:rsid w:val="00826E7C"/>
    <w:rsid w:val="008365B6"/>
    <w:rsid w:val="0084088D"/>
    <w:rsid w:val="008415A7"/>
    <w:rsid w:val="0084620F"/>
    <w:rsid w:val="00850ECF"/>
    <w:rsid w:val="008570A0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0646E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44B41"/>
    <w:rsid w:val="00F57A94"/>
    <w:rsid w:val="00F6041A"/>
    <w:rsid w:val="00F60770"/>
    <w:rsid w:val="00F6107B"/>
    <w:rsid w:val="00F7030E"/>
    <w:rsid w:val="00F8027B"/>
    <w:rsid w:val="00FA01DD"/>
    <w:rsid w:val="00FA5DCA"/>
    <w:rsid w:val="00FD24EA"/>
    <w:rsid w:val="00FD4C38"/>
    <w:rsid w:val="00FD500C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4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0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4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St-1128/2018</izvorni_sadrzaj>
    <derivirana_varijabla naziv="DomainObject.Predmet.OznakaBroj_1">St-1128/2018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ROTOR jednostavno društvo s ograničenom odgovornošću za trgovinu i usluge</izvorni_sadrzaj>
    <derivirana_varijabla naziv="DomainObject.Predmet.ProtustrankaFormated_1">  ROTOR jednostavno društvo s ograničenom odgovornošću za trgovinu i usluge</derivirana_varijabla>
  </DomainObject.Predmet.ProtustrankaFormated>
  <DomainObject.Predmet.ProtustrankaFormatedOIB>
    <izvorni_sadrzaj>  ROTOR jednostavno društvo s ograničenom odgovornošću za trgovinu i usluge, OIB 76228886292</izvorni_sadrzaj>
    <derivirana_varijabla naziv="DomainObject.Predmet.ProtustrankaFormatedOIB_1">  ROTOR jednostavno društvo s ograničenom odgovornošću za trgovinu i usluge, OIB 76228886292</derivirana_varijabla>
  </DomainObject.Predmet.ProtustrankaFormatedOIB>
  <DomainObject.Predmet.ProtustrankaFormatedWithAdress>
    <izvorni_sadrzaj> ROTOR jednostavno društvo s ograničenom odgovornošću za trgovinu i usluge, Vinkovačka 42, 31000 Osijek</izvorni_sadrzaj>
    <derivirana_varijabla naziv="DomainObject.Predmet.ProtustrankaFormatedWithAdress_1"> ROTOR jednostavno društvo s ograničenom odgovornošću za trgovinu i usluge, Vinkovačka 42, 31000 Osijek</derivirana_varijabla>
  </DomainObject.Predmet.ProtustrankaFormatedWithAdress>
  <DomainObject.Predmet.ProtustrankaFormatedWithAdressOIB>
    <izvorni_sadrzaj> ROTOR jednostavno društvo s ograničenom odgovornošću za trgovinu i usluge, OIB 76228886292, Vinkovačka 42, 31000 Osijek</izvorni_sadrzaj>
    <derivirana_varijabla naziv="DomainObject.Predmet.ProtustrankaFormatedWithAdressOIB_1"> ROTOR jednostavno društvo s ograničenom odgovornošću za trgovinu i usluge, OIB 76228886292, Vinkovačka 42, 31000 Osijek</derivirana_varijabla>
  </DomainObject.Predmet.ProtustrankaFormatedWithAdressOIB>
  <DomainObject.Predmet.ProtustrankaWithAdress>
    <izvorni_sadrzaj>ROTOR jednostavno društvo s ograničenom odgovornošću za trgovinu i usluge Vinkovačka 42, 31000 Osijek</izvorni_sadrzaj>
    <derivirana_varijabla naziv="DomainObject.Predmet.ProtustrankaWithAdress_1">ROTOR jednostavno društvo s ograničenom odgovornošću za trgovinu i usluge Vinkovačka 42, 31000 Osijek</derivirana_varijabla>
  </DomainObject.Predmet.ProtustrankaWithAdress>
  <DomainObject.Predmet.ProtustrankaWithAdressOIB>
    <izvorni_sadrzaj>ROTOR jednostavno društvo s ograničenom odgovornošću za trgovinu i usluge, OIB 76228886292, Vinkovačka 42, 31000 Osijek</izvorni_sadrzaj>
    <derivirana_varijabla naziv="DomainObject.Predmet.ProtustrankaWithAdressOIB_1">ROTOR jednostavno društvo s ograničenom odgovornošću za trgovinu i usluge, OIB 76228886292, Vinkovačka 42, 31000 Osijek</derivirana_varijabla>
  </DomainObject.Predmet.ProtustrankaWithAdressOIB>
  <DomainObject.Predmet.ProtustrankaNazivFormated>
    <izvorni_sadrzaj>ROTOR jednostavno društvo s ograničenom odgovornošću za trgovinu i usluge</izvorni_sadrzaj>
    <derivirana_varijabla naziv="DomainObject.Predmet.ProtustrankaNazivFormated_1">ROTOR jednostavno društvo s ograničenom odgovornošću za trgovinu i usluge</derivirana_varijabla>
  </DomainObject.Predmet.ProtustrankaNazivFormated>
  <DomainObject.Predmet.ProtustrankaNazivFormatedOIB>
    <izvorni_sadrzaj>ROTOR jednostavno društvo s ograničenom odgovornošću za trgovinu i usluge, OIB 76228886292</izvorni_sadrzaj>
    <derivirana_varijabla naziv="DomainObject.Predmet.ProtustrankaNazivFormatedOIB_1">ROTOR jednostavno društvo s ograničenom odgovornošću za trgovinu i usluge, OIB 76228886292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ROTOR jednostavno društvo s ograničenom odgovornošću za trgovinu i usluge</item>
    </izvorni_sadrzaj>
    <derivirana_varijabla naziv="DomainObject.Predmet.ProtuStrankaListFormated_1">
      <item>ROTOR jednostavno društvo s ograničenom odgovornošću za trgovinu i usluge</item>
    </derivirana_varijabla>
  </DomainObject.Predmet.ProtuStrankaListFormated>
  <DomainObject.Predmet.ProtuStrankaListFormatedOIB>
    <izvorni_sadrzaj>
      <item>ROTOR jednostavno društvo s ograničenom odgovornošću za trgovinu i usluge, OIB 76228886292</item>
    </izvorni_sadrzaj>
    <derivirana_varijabla naziv="DomainObject.Predmet.ProtuStrankaListFormatedOIB_1">
      <item>ROTOR jednostavno društvo s ograničenom odgovornošću za trgovinu i usluge, OIB 76228886292</item>
    </derivirana_varijabla>
  </DomainObject.Predmet.ProtuStrankaListFormatedOIB>
  <DomainObject.Predmet.ProtuStrankaListFormatedWithAdress>
    <izvorni_sadrzaj>
      <item>ROTOR jednostavno društvo s ograničenom odgovornošću za trgovinu i usluge, Vinkovačka 42, 31000 Osijek</item>
    </izvorni_sadrzaj>
    <derivirana_varijabla naziv="DomainObject.Predmet.ProtuStrankaListFormatedWithAdress_1">
      <item>ROTOR jednostavno društvo s ograničenom odgovornošću za trgovinu i usluge, Vinkovačka 42, 31000 Osijek</item>
    </derivirana_varijabla>
  </DomainObject.Predmet.ProtuStrankaListFormatedWithAdress>
  <DomainObject.Predmet.ProtuStrankaListFormatedWithAdressOIB>
    <izvorni_sadrzaj>
      <item>ROTOR jednostavno društvo s ograničenom odgovornošću za trgovinu i usluge, OIB 76228886292, Vinkovačka 42, 31000 Osijek</item>
    </izvorni_sadrzaj>
    <derivirana_varijabla naziv="DomainObject.Predmet.ProtuStrankaListFormatedWithAdressOIB_1">
      <item>ROTOR jednostavno društvo s ograničenom odgovornošću za trgovinu i usluge, OIB 76228886292, Vinkovačka 42, 31000 Osijek</item>
    </derivirana_varijabla>
  </DomainObject.Predmet.ProtuStrankaListFormatedWithAdressOIB>
  <DomainObject.Predmet.ProtuStrankaListNazivFormated>
    <izvorni_sadrzaj>
      <item>ROTOR jednostavno društvo s ograničenom odgovornošću za trgovinu i usluge</item>
    </izvorni_sadrzaj>
    <derivirana_varijabla naziv="DomainObject.Predmet.ProtuStrankaListNazivFormated_1">
      <item>ROTOR jednostavno društvo s ograničenom odgovornošću za trgovinu i usluge</item>
    </derivirana_varijabla>
  </DomainObject.Predmet.ProtuStrankaListNazivFormated>
  <DomainObject.Predmet.ProtuStrankaListNazivFormatedOIB>
    <izvorni_sadrzaj>
      <item>ROTOR jednostavno društvo s ograničenom odgovornošću za trgovinu i usluge, OIB 76228886292</item>
    </izvorni_sadrzaj>
    <derivirana_varijabla naziv="DomainObject.Predmet.ProtuStrankaListNazivFormatedOIB_1">
      <item>ROTOR jednostavno društvo s ograničenom odgovornošću za trgovinu i usluge, OIB 76228886292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ROTOR jednostavno društvo s ograničenom odgovornošću za trgovinu i usluge</izvorni_sadrzaj>
    <derivirana_varijabla naziv="DomainObject.Predmet.ProtustrankaIDrugi_1">ROTOR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ROTOR jednostavno društvo s ograničenom odgovornošću za trgovinu i usluge, OIB 76228886292, Vinkovačka 42, 31000 Osijek</izvorni_sadrzaj>
    <derivirana_varijabla naziv="DomainObject.Predmet.ProtustrankaIDrugiAdressOIB_1">ROTOR jednostavno društvo s ograničenom odgovornošću za trgovinu i usluge, OIB 76228886292, Vinkovačka 42,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ROTOR jednostavno društvo s ograničenom odgovornošću za trgovinu i usluge</item>
    </izvorni_sadrzaj>
    <derivirana_varijabla naziv="DomainObject.Predmet.SudioniciListNaziv_1">
      <item>FINA RC OSIJEK</item>
      <item>ROTOR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ROTOR jednostavno društvo s ograničenom odgovornošću za trgovinu i usluge, OIB 76228886292, Vinkovačka 42,31000 Osijek</item>
    </izvorni_sadrzaj>
    <derivirana_varijabla naziv="DomainObject.Predmet.SudioniciListAdressOIB_1">
      <item>FINA RC OSIJEK, OIB 85821130368</item>
      <item>ROTOR jednostavno društvo s ograničenom odgovornošću za trgovinu i usluge, OIB 76228886292, Vinkovačka 42,31000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76228886292</item>
    </izvorni_sadrzaj>
    <derivirana_varijabla naziv="DomainObject.Predmet.SudioniciListNazivOIB_1">
      <item>, OIB 85821130368</item>
      <item>, OIB 76228886292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A85E8-4867-447C-A402-C945040E8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403</properties:Words>
  <properties:Characters>2220</properties:Characters>
  <properties:Lines>58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2018-09-12T10:09:00Z</dcterms:created>
  <dc:creator>Snježana Andrijanić</dc:creator>
  <cp:lastModifiedBy>Renata Horvat</cp:lastModifiedBy>
  <cp:lastPrinted>2018-09-10T04:26:00Z</cp:lastPrinted>
  <dcterms:modified xmlns:xsi="http://www.w3.org/2001/XMLSchema-instance" xsi:type="dcterms:W3CDTF">2018-09-12T10:13:00Z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(ROTOR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