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473c" w14:paraId="ad3473c" w:rsidRDefault="009F6893" w:rsidP="009F6893" w:rsidR="009F6893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9F6893" w:rsidP="009F6893" w:rsidR="009F6893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9F6893" w:rsidP="009F6893" w:rsidR="009F6893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9F6893" w:rsidP="009F6893" w:rsidR="009F6893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9F6893" w:rsidP="009F6893" w:rsidR="009F6893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9F6893" w:rsidP="009F6893" w:rsidR="009F6893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9F6893" w:rsidP="009F6893" w:rsidR="009F6893" w:rsidRPr="004020D1">
      <w:pPr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9F6893" w:rsidP="009F6893" w:rsidR="009F6893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9F6893" w:rsidP="009F6893" w:rsidR="009F6893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9F6893" w:rsidP="009F6893" w:rsidR="009F6893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ORETOMIS j.d.o.o.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98748141338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080950897</w:t>
      </w:r>
      <w:r w:rsidRPr="004020D1">
        <w:rPr>
          <w:rFonts w:cs="Times New Roman" w:eastAsia="Times New Roman"/>
          <w:szCs w:val="24"/>
          <w:lang w:eastAsia="hr-HR"/>
        </w:rPr>
        <w:t xml:space="preserve">, iz </w:t>
      </w:r>
      <w:r>
        <w:rPr>
          <w:rFonts w:cs="Times New Roman" w:eastAsia="Times New Roman"/>
          <w:szCs w:val="24"/>
          <w:lang w:eastAsia="hr-HR"/>
        </w:rPr>
        <w:t xml:space="preserve">Zagreba, </w:t>
      </w:r>
      <w:proofErr w:type="spellStart"/>
      <w:r>
        <w:rPr>
          <w:rFonts w:cs="Times New Roman" w:eastAsia="Times New Roman"/>
          <w:szCs w:val="24"/>
          <w:lang w:eastAsia="hr-HR"/>
        </w:rPr>
        <w:t>Zvonigradska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16.</w:t>
      </w:r>
    </w:p>
    <w:p w:rsidRDefault="009F6893" w:rsidP="009F6893" w:rsidR="009F6893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10.980,43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9F6893" w:rsidP="009F6893" w:rsidR="009F6893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9F6893" w:rsidP="009F6893" w:rsidR="009F6893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F6893" w:rsidP="009F6893" w:rsidR="009F6893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F6893" w:rsidP="009F6893" w:rsidR="009F6893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9F6893" w:rsidP="009F6893" w:rsidR="009F6893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F6893" w:rsidP="009F6893" w:rsidR="009F6893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9F6893" w:rsidP="009F6893" w:rsidR="009F6893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4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9F6893" w:rsidP="009F6893" w:rsidR="009F6893" w:rsidRPr="004020D1">
      <w:pPr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9F6893" w:rsidP="009F6893" w:rsidR="009F6893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9F6893" w:rsidP="009F6893" w:rsidR="009F6893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9F6893" w:rsidP="009F6893" w:rsidR="009F6893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9F6893" w:rsidP="009F6893" w:rsidR="009F6893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9F6893" w:rsidR="00F74E39" w:rsidRPr="009F6893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F74E39" w:rsidRPr="009F689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BBC" w:rsidR="00000000">
      <w:r>
        <w:separator/>
      </w:r>
    </w:p>
  </w:endnote>
  <w:endnote w:id="0" w:type="continuationSeparator">
    <w:p w:rsidRDefault="003D3BB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BBC" w:rsidR="00000000">
      <w:r>
        <w:separator/>
      </w:r>
    </w:p>
  </w:footnote>
  <w:footnote w:id="0" w:type="continuationSeparator">
    <w:p w:rsidRDefault="003D3BB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89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BB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89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BB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893"/>
    <w:rsid w:val="003D3BBC"/>
    <w:rsid w:val="009F6893"/>
    <w:rsid w:val="00F7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689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F68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F6893"/>
  </w:style>
  <w:style w:styleId="Brojstranice" w:type="character">
    <w:name w:val="page number"/>
    <w:basedOn w:val="Zadanifontodlomka"/>
    <w:rsid w:val="009F6893"/>
  </w:style>
  <w:style w:styleId="Tekstbalonia" w:type="paragraph">
    <w:name w:val="Balloon Text"/>
    <w:basedOn w:val="Normal"/>
    <w:link w:val="TekstbaloniaChar"/>
    <w:uiPriority w:val="99"/>
    <w:semiHidden/>
    <w:unhideWhenUsed/>
    <w:rsid w:val="009F68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8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B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3BB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3B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3B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689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F68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F6893"/>
  </w:style>
  <w:style w:styleId="Brojstranice" w:type="character">
    <w:name w:val="page number"/>
    <w:basedOn w:val="Zadanifontodlomka"/>
    <w:rsid w:val="009F6893"/>
  </w:style>
  <w:style w:styleId="Tekstbalonia" w:type="paragraph">
    <w:name w:val="Balloon Text"/>
    <w:basedOn w:val="Normal"/>
    <w:link w:val="TekstbaloniaChar"/>
    <w:uiPriority w:val="99"/>
    <w:semiHidden/>
    <w:unhideWhenUsed/>
    <w:rsid w:val="009F68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8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B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3BB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3B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3B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ORETOMIS j.d.o.o. za trgovinu i usluge</izvorni_sadrzaj>
    <derivirana_varijabla naziv="DomainObject.Predmet.ProtustrankaFormated_1">  ORETOMIS j.d.o.o. za trgovinu i usluge</derivirana_varijabla>
  </DomainObject.Predmet.ProtustrankaFormated>
  <DomainObject.Predmet.ProtustrankaFormatedOIB>
    <izvorni_sadrzaj>  ORETOMIS j.d.o.o. za trgovinu i usluge, OIB 98748141338</izvorni_sadrzaj>
    <derivirana_varijabla naziv="DomainObject.Predmet.ProtustrankaFormatedOIB_1">  ORETOMIS j.d.o.o. za trgovinu i usluge, OIB 98748141338</derivirana_varijabla>
  </DomainObject.Predmet.ProtustrankaFormatedOIB>
  <DomainObject.Predmet.ProtustrankaFormatedWithAdress>
    <izvorni_sadrzaj> ORETOMIS j.d.o.o. za trgovinu i usluge, Zvonigradska ulica 16, 10000 Zagreb</izvorni_sadrzaj>
    <derivirana_varijabla naziv="DomainObject.Predmet.ProtustrankaFormatedWithAdress_1"> ORETOMIS j.d.o.o. za trgovinu i usluge, Zvonigradska ulica 16, 10000 Zagreb</derivirana_varijabla>
  </DomainObject.Predmet.ProtustrankaFormatedWithAdress>
  <DomainObject.Predmet.ProtustrankaFormatedWithAdressOIB>
    <izvorni_sadrzaj> ORETOMIS j.d.o.o. za trgovinu i usluge, OIB 98748141338, Zvonigradska ulica 16, 10000 Zagreb</izvorni_sadrzaj>
    <derivirana_varijabla naziv="DomainObject.Predmet.ProtustrankaFormatedWithAdressOIB_1"> ORETOMIS j.d.o.o. za trgovinu i usluge, OIB 98748141338, Zvonigradska ulica 16, 10000 Zagreb</derivirana_varijabla>
  </DomainObject.Predmet.ProtustrankaFormatedWithAdressOIB>
  <DomainObject.Predmet.ProtustrankaWithAdress>
    <izvorni_sadrzaj>ORETOMIS j.d.o.o. za trgovinu i usluge Zvonigradska ulica 16, 10000 Zagreb</izvorni_sadrzaj>
    <derivirana_varijabla naziv="DomainObject.Predmet.ProtustrankaWithAdress_1">ORETOMIS j.d.o.o. za trgovinu i usluge Zvonigradska ulica 16, 10000 Zagreb</derivirana_varijabla>
  </DomainObject.Predmet.ProtustrankaWithAdress>
  <DomainObject.Predmet.ProtustrankaWithAdressOIB>
    <izvorni_sadrzaj>ORETOMIS j.d.o.o. za trgovinu i usluge, OIB 98748141338, Zvonigradska ulica 16, 10000 Zagreb</izvorni_sadrzaj>
    <derivirana_varijabla naziv="DomainObject.Predmet.ProtustrankaWithAdressOIB_1">ORETOMIS j.d.o.o. za trgovinu i usluge, OIB 98748141338, Zvonigradska ulica 16, 10000 Zagreb</derivirana_varijabla>
  </DomainObject.Predmet.ProtustrankaWithAdressOIB>
  <DomainObject.Predmet.ProtustrankaNazivFormated>
    <izvorni_sadrzaj>ORETOMIS j.d.o.o. za trgovinu i usluge</izvorni_sadrzaj>
    <derivirana_varijabla naziv="DomainObject.Predmet.ProtustrankaNazivFormated_1">ORETOMIS j.d.o.o. za trgovinu i usluge</derivirana_varijabla>
  </DomainObject.Predmet.ProtustrankaNazivFormated>
  <DomainObject.Predmet.ProtustrankaNazivFormatedOIB>
    <izvorni_sadrzaj>ORETOMIS j.d.o.o. za trgovinu i usluge, OIB 98748141338</izvorni_sadrzaj>
    <derivirana_varijabla naziv="DomainObject.Predmet.ProtustrankaNazivFormatedOIB_1">ORETOMIS j.d.o.o. za trgovinu i usluge, OIB 98748141338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ORETOMIS j.d.o.o. za trgovinu i usluge</item>
    </izvorni_sadrzaj>
    <derivirana_varijabla naziv="DomainObject.Predmet.ProtuStrankaListFormated_1">
      <item>ORETOMIS j.d.o.o. za trgovinu i usluge</item>
    </derivirana_varijabla>
  </DomainObject.Predmet.ProtuStrankaListFormated>
  <DomainObject.Predmet.ProtuStrankaListFormatedOIB>
    <izvorni_sadrzaj>
      <item>ORETOMIS j.d.o.o. za trgovinu i usluge, OIB 98748141338</item>
    </izvorni_sadrzaj>
    <derivirana_varijabla naziv="DomainObject.Predmet.ProtuStrankaListFormatedOIB_1">
      <item>ORETOMIS j.d.o.o. za trgovinu i usluge, OIB 98748141338</item>
    </derivirana_varijabla>
  </DomainObject.Predmet.ProtuStrankaListFormatedOIB>
  <DomainObject.Predmet.ProtuStrankaListFormatedWithAdress>
    <izvorni_sadrzaj>
      <item>ORETOMIS j.d.o.o. za trgovinu i usluge, Zvonigradska ulica 16, 10000 Zagreb</item>
    </izvorni_sadrzaj>
    <derivirana_varijabla naziv="DomainObject.Predmet.ProtuStrankaListFormatedWithAdress_1">
      <item>ORETOMIS j.d.o.o. za trgovinu i usluge, Zvonigradska ulica 16, 10000 Zagreb</item>
    </derivirana_varijabla>
  </DomainObject.Predmet.ProtuStrankaListFormatedWithAdress>
  <DomainObject.Predmet.ProtuStrankaListFormatedWithAdressOIB>
    <izvorni_sadrzaj>
      <item>ORETOMIS j.d.o.o. za trgovinu i usluge, OIB 98748141338, Zvonigradska ulica 16, 10000 Zagreb</item>
    </izvorni_sadrzaj>
    <derivirana_varijabla naziv="DomainObject.Predmet.ProtuStrankaListFormatedWithAdressOIB_1">
      <item>ORETOMIS j.d.o.o. za trgovinu i usluge, OIB 98748141338, Zvonigradska ulica 16, 10000 Zagreb</item>
    </derivirana_varijabla>
  </DomainObject.Predmet.ProtuStrankaListFormatedWithAdressOIB>
  <DomainObject.Predmet.ProtuStrankaListNazivFormated>
    <izvorni_sadrzaj>
      <item>ORETOMIS j.d.o.o. za trgovinu i usluge</item>
    </izvorni_sadrzaj>
    <derivirana_varijabla naziv="DomainObject.Predmet.ProtuStrankaListNazivFormated_1">
      <item>ORETOMIS j.d.o.o. za trgovinu i usluge</item>
    </derivirana_varijabla>
  </DomainObject.Predmet.ProtuStrankaListNazivFormated>
  <DomainObject.Predmet.ProtuStrankaListNazivFormatedOIB>
    <izvorni_sadrzaj>
      <item>ORETOMIS j.d.o.o. za trgovinu i usluge, OIB 98748141338</item>
    </izvorni_sadrzaj>
    <derivirana_varijabla naziv="DomainObject.Predmet.ProtuStrankaListNazivFormatedOIB_1">
      <item>ORETOMIS j.d.o.o. za trgovinu i usluge, OIB 98748141338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ORETOMIS j.d.o.o. za trgovinu i usluge</izvorni_sadrzaj>
    <derivirana_varijabla naziv="DomainObject.Predmet.ProtustrankaIDrugi_1">ORETOMIS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ORETOMIS j.d.o.o. za trgovinu i usluge, OIB 98748141338, Zvonigradska ulica 16, 10000 Zagreb</izvorni_sadrzaj>
    <derivirana_varijabla naziv="DomainObject.Predmet.ProtustrankaIDrugiAdressOIB_1">ORETOMIS j.d.o.o. za trgovinu i usluge, OIB 98748141338, Zvonigradska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ORETOMIS j.d.o.o. za trgovinu i usluge</item>
    </izvorni_sadrzaj>
    <derivirana_varijabla naziv="DomainObject.Predmet.SudioniciListNaziv_1">
      <item>FINA Regionalni centar Zagreb</item>
      <item>ORETOMIS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ORETOMIS j.d.o.o. za trgovinu i usluge, OIB 98748141338, Zvonigradska ulica 16,10000 Zagreb</item>
    </izvorni_sadrzaj>
    <derivirana_varijabla naziv="DomainObject.Predmet.SudioniciListAdressOIB_1">
      <item>FINA Regionalni centar Zagreb, OIB 85821130368, Trg svibanjskih žrtava 1995. br. 1,10000 Zagreb</item>
      <item>ORETOMIS j.d.o.o. za trgovinu i usluge, OIB 98748141338, Zvonigradska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98748141338</item>
    </izvorni_sadrzaj>
    <derivirana_varijabla naziv="DomainObject.Predmet.SudioniciListNazivOIB_1">
      <item>, OIB 85821130368</item>
      <item>, OIB 98748141338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1324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2017-03-14T08:42:00Z</dcterms:created>
  <dc:creator>Nikolina Mikulić</dc:creator>
  <cp:lastModifiedBy>Nikolina Mikulić</cp:lastModifiedBy>
  <dcterms:modified xmlns:xsi="http://www.w3.org/2001/XMLSchema-instance" xsi:type="dcterms:W3CDTF">2017-03-14T08:45:00Z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