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b3ed" w14:paraId="cb2b3ed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063554">
        <w:rPr>
          <w:rFonts w:hAnsi="Times New Roman" w:ascii="Times New Roman"/>
          <w:szCs w:val="24"/>
        </w:rPr>
        <w:t>5254</w:t>
      </w:r>
      <w:r w:rsidR="007C2C6D">
        <w:rPr>
          <w:rFonts w:hAnsi="Times New Roman" w:ascii="Times New Roman"/>
          <w:szCs w:val="24"/>
        </w:rPr>
        <w:t>/16</w:t>
      </w:r>
      <w:r w:rsidR="009E7DEF">
        <w:rPr>
          <w:rFonts w:hAnsi="Times New Roman" w:ascii="Times New Roman"/>
          <w:szCs w:val="24"/>
        </w:rPr>
        <w:t>-40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0635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063554" w:rsidRPr="00063554">
        <w:rPr>
          <w:rFonts w:hAnsi="Times New Roman" w:ascii="Times New Roman"/>
          <w:szCs w:val="24"/>
        </w:rPr>
        <w:t>nakon obustavljenog skraćenog stečajnog postupka nad dužnikom GTP MaTIG d.o.o. za graditeljstvo, trgovinu i prijevoz, Jastrebarsko (Grad Jastrebarsko), Donji Desinec 162, OIB 13467235352, povodom prijedloga vjerovnika RH, Ministarstvo financija, Porezna uprava, Područni ured Središnja Hrvatska, zastupano po Županijskom državnom odvjetništvu u Velikoj Gorici, za otvaranje stečajnog postupka nad dužnikom GTP MaTIG d.o.o. za graditeljstvo, trgovinu i prijevoz, Jastrebarsko (Grad Jastrebarsko), Donji Desinec 162, OIB 13467235352</w:t>
      </w:r>
      <w:r>
        <w:rPr>
          <w:rFonts w:hAnsi="Times New Roman" w:ascii="Times New Roman"/>
          <w:szCs w:val="24"/>
        </w:rPr>
        <w:t xml:space="preserve">, </w:t>
      </w:r>
      <w:r w:rsidR="00D9479D">
        <w:rPr>
          <w:rFonts w:hAnsi="Times New Roman" w:ascii="Times New Roman"/>
          <w:szCs w:val="24"/>
        </w:rPr>
        <w:t xml:space="preserve">dana </w:t>
      </w:r>
      <w:r w:rsidR="00063554" w:rsidRPr="00063554">
        <w:rPr>
          <w:rFonts w:hAnsi="Times New Roman" w:ascii="Times New Roman"/>
          <w:szCs w:val="24"/>
        </w:rPr>
        <w:t>24</w:t>
      </w:r>
      <w:r w:rsidRPr="00063554">
        <w:rPr>
          <w:rFonts w:hAnsi="Times New Roman" w:ascii="Times New Roman"/>
          <w:szCs w:val="24"/>
        </w:rPr>
        <w:t xml:space="preserve">. </w:t>
      </w:r>
      <w:r w:rsidR="007C2C6D" w:rsidRPr="00063554">
        <w:rPr>
          <w:rFonts w:hAnsi="Times New Roman" w:ascii="Times New Roman"/>
          <w:szCs w:val="24"/>
        </w:rPr>
        <w:t>rujna</w:t>
      </w:r>
      <w:r w:rsidRPr="00063554">
        <w:rPr>
          <w:rFonts w:hAnsi="Times New Roman" w:ascii="Times New Roman"/>
          <w:szCs w:val="24"/>
        </w:rPr>
        <w:t xml:space="preserve"> 2018.</w:t>
      </w:r>
      <w:r w:rsidR="002D1DE7" w:rsidRPr="00063554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063554" w:rsidRPr="00063554">
        <w:rPr>
          <w:rFonts w:hAnsi="Times New Roman" w:ascii="Times New Roman"/>
          <w:szCs w:val="24"/>
        </w:rPr>
        <w:t>GTP MaTIG d.o.o. za graditeljstvo, trgovinu i prijevoz, Jastrebarsko (Grad Jastrebarsko), Donji Desinec 162, OIB 13467235352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063554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063554" w:rsidRPr="00063554">
        <w:rPr>
          <w:rFonts w:eastAsia="Batang" w:hAnsi="Times New Roman" w:ascii="Times New Roman"/>
          <w:bCs/>
          <w:szCs w:val="24"/>
        </w:rPr>
        <w:t>Mate Balenović, Zagreb, Zeleni dol br. 6a, OIB 50117846393.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2E5C4C">
        <w:rPr>
          <w:rFonts w:hAnsi="Times New Roman" w:ascii="Times New Roman"/>
          <w:szCs w:val="24"/>
        </w:rPr>
        <w:t xml:space="preserve">dana </w:t>
      </w:r>
      <w:r w:rsidR="00063554">
        <w:rPr>
          <w:rFonts w:hAnsi="Times New Roman" w:ascii="Times New Roman"/>
          <w:szCs w:val="24"/>
          <w:u w:val="single"/>
        </w:rPr>
        <w:t>24</w:t>
      </w:r>
      <w:r w:rsidRPr="002E5C4C">
        <w:rPr>
          <w:rFonts w:hAnsi="Times New Roman" w:ascii="Times New Roman"/>
          <w:szCs w:val="24"/>
          <w:u w:val="single"/>
        </w:rPr>
        <w:t xml:space="preserve">. </w:t>
      </w:r>
      <w:r w:rsidR="007C2C6D" w:rsidRPr="002E5C4C">
        <w:rPr>
          <w:rFonts w:hAnsi="Times New Roman" w:ascii="Times New Roman"/>
          <w:szCs w:val="24"/>
          <w:u w:val="single"/>
        </w:rPr>
        <w:t>rujna</w:t>
      </w:r>
      <w:r w:rsidR="002E4B60" w:rsidRPr="002E5C4C">
        <w:rPr>
          <w:rFonts w:hAnsi="Times New Roman" w:ascii="Times New Roman"/>
          <w:szCs w:val="24"/>
          <w:u w:val="single"/>
        </w:rPr>
        <w:t xml:space="preserve"> 2018.</w:t>
      </w:r>
      <w:r w:rsidR="002D1DE7" w:rsidRPr="002E5C4C">
        <w:rPr>
          <w:rFonts w:hAnsi="Times New Roman" w:ascii="Times New Roman"/>
          <w:szCs w:val="24"/>
          <w:u w:val="single"/>
        </w:rPr>
        <w:t xml:space="preserve"> godine</w:t>
      </w:r>
      <w:r w:rsidR="002E4B60" w:rsidRPr="002E5C4C">
        <w:rPr>
          <w:rFonts w:hAnsi="Times New Roman" w:ascii="Times New Roman"/>
          <w:szCs w:val="24"/>
          <w:u w:val="single"/>
        </w:rPr>
        <w:t xml:space="preserve"> </w:t>
      </w:r>
      <w:r w:rsidR="00AA3AB5" w:rsidRPr="002E5C4C">
        <w:rPr>
          <w:rFonts w:hAnsi="Times New Roman" w:ascii="Times New Roman"/>
          <w:szCs w:val="24"/>
          <w:u w:val="single"/>
        </w:rPr>
        <w:t xml:space="preserve"> </w:t>
      </w:r>
      <w:r w:rsidR="00AA3AB5" w:rsidRPr="00AE7CD3">
        <w:rPr>
          <w:rFonts w:hAnsi="Times New Roman" w:ascii="Times New Roman"/>
          <w:szCs w:val="24"/>
          <w:u w:val="single"/>
        </w:rPr>
        <w:t xml:space="preserve">u </w:t>
      </w:r>
      <w:r w:rsidR="00AE7CD3" w:rsidRPr="00AE7CD3">
        <w:rPr>
          <w:rFonts w:hAnsi="Times New Roman" w:ascii="Times New Roman"/>
          <w:szCs w:val="24"/>
          <w:u w:val="single"/>
        </w:rPr>
        <w:t>08</w:t>
      </w:r>
      <w:r w:rsidR="005B19D8" w:rsidRPr="00AE7CD3">
        <w:rPr>
          <w:rFonts w:hAnsi="Times New Roman" w:ascii="Times New Roman"/>
          <w:szCs w:val="24"/>
          <w:u w:val="single"/>
        </w:rPr>
        <w:t>,</w:t>
      </w:r>
      <w:r w:rsidR="00216CD8" w:rsidRPr="00AE7CD3">
        <w:rPr>
          <w:rFonts w:hAnsi="Times New Roman" w:ascii="Times New Roman"/>
          <w:szCs w:val="24"/>
          <w:u w:val="single"/>
        </w:rPr>
        <w:t>3</w:t>
      </w:r>
      <w:r w:rsidR="00B05FE2" w:rsidRPr="00AE7CD3">
        <w:rPr>
          <w:rFonts w:hAnsi="Times New Roman" w:ascii="Times New Roman"/>
          <w:szCs w:val="24"/>
          <w:u w:val="single"/>
        </w:rPr>
        <w:t>0</w:t>
      </w:r>
      <w:r w:rsidRPr="00AE7CD3">
        <w:rPr>
          <w:rFonts w:hAnsi="Times New Roman" w:ascii="Times New Roman"/>
          <w:szCs w:val="24"/>
          <w:u w:val="single"/>
        </w:rPr>
        <w:t xml:space="preserve"> sati</w:t>
      </w:r>
      <w:r w:rsidRPr="00946061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 xml:space="preserve">), o prijavi </w:t>
      </w:r>
      <w:r w:rsidR="00390AE3">
        <w:rPr>
          <w:rFonts w:hAnsi="Times New Roman" w:ascii="Times New Roman"/>
          <w:szCs w:val="24"/>
        </w:rPr>
        <w:t>tražbina prijave svoje tražbine, te iste dostave stečajnom upravitelju na navedenu adresu.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271907" w:rsidR="002719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235D2D" w:rsidP="000D20E6" w:rsidR="00235D2D">
      <w:pPr>
        <w:pStyle w:val="Odlomakpopisa"/>
        <w:ind w:left="1416"/>
        <w:jc w:val="both"/>
        <w:rPr>
          <w:rFonts w:hAnsi="Times New Roman" w:ascii="Times New Roman"/>
          <w:szCs w:val="24"/>
        </w:rPr>
      </w:pPr>
    </w:p>
    <w:p w:rsidRDefault="001D4691" w:rsidP="001D4691" w:rsidR="001D469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6640E6" w:rsidP="00535EEB" w:rsidR="006640E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Ovo Rješenje dostavlja se </w:t>
      </w:r>
      <w:r>
        <w:rPr>
          <w:rFonts w:hAnsi="Times New Roman" w:ascii="Times New Roman"/>
          <w:szCs w:val="24"/>
        </w:rPr>
        <w:t xml:space="preserve">Općinskom </w:t>
      </w:r>
      <w:r w:rsidR="006B0DE4">
        <w:rPr>
          <w:rFonts w:hAnsi="Times New Roman" w:ascii="Times New Roman"/>
          <w:szCs w:val="24"/>
        </w:rPr>
        <w:t xml:space="preserve">sudu u </w:t>
      </w:r>
      <w:r w:rsidR="00AF30CE">
        <w:rPr>
          <w:rFonts w:hAnsi="Times New Roman" w:ascii="Times New Roman"/>
          <w:szCs w:val="24"/>
        </w:rPr>
        <w:t>Rijeci</w:t>
      </w:r>
      <w:r>
        <w:rPr>
          <w:rFonts w:hAnsi="Times New Roman" w:ascii="Times New Roman"/>
          <w:szCs w:val="24"/>
        </w:rPr>
        <w:t xml:space="preserve">, zemljišnoknjižni odjel </w:t>
      </w:r>
      <w:r w:rsidR="00AF30CE">
        <w:rPr>
          <w:rFonts w:hAnsi="Times New Roman" w:ascii="Times New Roman"/>
          <w:szCs w:val="24"/>
        </w:rPr>
        <w:t>Delnice</w:t>
      </w:r>
      <w:r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provedbe upisa zabilježbe otvaranja stečajnog postupka nad dužnikom </w:t>
      </w:r>
      <w:r w:rsidR="00384157" w:rsidRPr="00063554">
        <w:rPr>
          <w:rFonts w:hAnsi="Times New Roman" w:ascii="Times New Roman"/>
          <w:szCs w:val="24"/>
        </w:rPr>
        <w:t>GTP MaTIG d.o.o. za graditeljstvo, trgovinu i prijevoz, Jastrebarsko (Grad Jastrebarsko), Donji Desinec 162, OIB 13467235352</w:t>
      </w:r>
      <w:r>
        <w:rPr>
          <w:rFonts w:hAnsi="Times New Roman" w:ascii="Times New Roman"/>
          <w:szCs w:val="24"/>
        </w:rPr>
        <w:t>, na imovini - nekretnini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AF30CE" w:rsidP="00AF30CE" w:rsidR="00AF30CE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AF30CE" w:rsidP="00AF30CE" w:rsidR="007707D2">
      <w:pPr>
        <w:tabs>
          <w:tab w:pos="1170" w:val="left"/>
        </w:tabs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-nekretnina upisana u zk ul.2252, k.o. Divjake, </w:t>
      </w:r>
    </w:p>
    <w:p w:rsidRDefault="007707D2" w:rsidP="00AF30CE" w:rsidR="007707D2">
      <w:pPr>
        <w:tabs>
          <w:tab w:pos="1170" w:val="left"/>
        </w:tabs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AF30CE">
        <w:rPr>
          <w:rFonts w:hAnsi="Times New Roman" w:ascii="Times New Roman"/>
          <w:szCs w:val="24"/>
        </w:rPr>
        <w:t>kat. čest. 6861- LIVADA U LOGI</w:t>
      </w:r>
      <w:r>
        <w:rPr>
          <w:rFonts w:hAnsi="Times New Roman" w:ascii="Times New Roman"/>
          <w:szCs w:val="24"/>
        </w:rPr>
        <w:t xml:space="preserve"> površine 283 čhv, </w:t>
      </w:r>
    </w:p>
    <w:p w:rsidRDefault="007707D2" w:rsidP="00AF30CE" w:rsidR="006B0DE4">
      <w:pPr>
        <w:tabs>
          <w:tab w:pos="1170" w:val="left"/>
        </w:tabs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kat. čest. 6862- PAŠINAC U LOGI površine 260 čhv. </w:t>
      </w:r>
    </w:p>
    <w:p w:rsidRDefault="006B0DE4" w:rsidP="006B0DE4" w:rsidR="006B0DE4" w:rsidRPr="006B0DE4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36607">
        <w:rPr>
          <w:rFonts w:hAnsi="Times New Roman" w:ascii="Times New Roman"/>
          <w:b/>
          <w:szCs w:val="24"/>
          <w:u w:val="single"/>
        </w:rPr>
        <w:t xml:space="preserve">dan </w:t>
      </w:r>
      <w:r w:rsidR="00636607" w:rsidRPr="00B344A1">
        <w:rPr>
          <w:rFonts w:hAnsi="Times New Roman" w:ascii="Times New Roman"/>
          <w:b/>
          <w:szCs w:val="24"/>
          <w:u w:val="single"/>
        </w:rPr>
        <w:t>_</w:t>
      </w:r>
      <w:r w:rsidR="00384157">
        <w:rPr>
          <w:rFonts w:hAnsi="Times New Roman" w:ascii="Times New Roman"/>
          <w:b/>
          <w:szCs w:val="24"/>
          <w:u w:val="single"/>
        </w:rPr>
        <w:t>6</w:t>
      </w:r>
      <w:r w:rsidRPr="00B344A1">
        <w:rPr>
          <w:rFonts w:hAnsi="Times New Roman" w:ascii="Times New Roman"/>
          <w:b/>
          <w:szCs w:val="24"/>
          <w:u w:val="single"/>
        </w:rPr>
        <w:t xml:space="preserve">. </w:t>
      </w:r>
      <w:r w:rsidR="00B344A1" w:rsidRPr="00B344A1">
        <w:rPr>
          <w:rFonts w:hAnsi="Times New Roman" w:ascii="Times New Roman"/>
          <w:b/>
          <w:szCs w:val="24"/>
          <w:u w:val="single"/>
        </w:rPr>
        <w:t>veljače</w:t>
      </w:r>
      <w:r w:rsidR="00AA3AB5" w:rsidRPr="00B344A1">
        <w:rPr>
          <w:rFonts w:hAnsi="Times New Roman" w:ascii="Times New Roman"/>
          <w:b/>
          <w:szCs w:val="24"/>
          <w:u w:val="single"/>
        </w:rPr>
        <w:t xml:space="preserve"> 201</w:t>
      </w:r>
      <w:r w:rsidR="001E6B92" w:rsidRPr="00B344A1">
        <w:rPr>
          <w:rFonts w:hAnsi="Times New Roman" w:ascii="Times New Roman"/>
          <w:b/>
          <w:szCs w:val="24"/>
          <w:u w:val="single"/>
        </w:rPr>
        <w:t>9</w:t>
      </w:r>
      <w:r w:rsidR="00AA3AB5" w:rsidRPr="00B344A1">
        <w:rPr>
          <w:rFonts w:hAnsi="Times New Roman" w:ascii="Times New Roman"/>
          <w:b/>
          <w:szCs w:val="24"/>
          <w:u w:val="single"/>
        </w:rPr>
        <w:t>.</w:t>
      </w:r>
      <w:r w:rsidR="00BC081C" w:rsidRPr="00B344A1">
        <w:rPr>
          <w:rFonts w:hAnsi="Times New Roman" w:ascii="Times New Roman"/>
          <w:b/>
          <w:szCs w:val="24"/>
          <w:u w:val="single"/>
        </w:rPr>
        <w:t xml:space="preserve"> godine</w:t>
      </w:r>
      <w:r w:rsidR="00636607" w:rsidRPr="00B344A1">
        <w:rPr>
          <w:rFonts w:hAnsi="Times New Roman" w:ascii="Times New Roman"/>
          <w:b/>
          <w:szCs w:val="24"/>
          <w:u w:val="single"/>
        </w:rPr>
        <w:t xml:space="preserve"> u 10:45</w:t>
      </w:r>
      <w:r w:rsidRPr="00B344A1">
        <w:rPr>
          <w:rFonts w:hAnsi="Times New Roman" w:ascii="Times New Roman"/>
          <w:b/>
          <w:szCs w:val="24"/>
          <w:u w:val="single"/>
        </w:rPr>
        <w:t xml:space="preserve"> sati,</w:t>
      </w:r>
      <w:r w:rsidRPr="00B344A1"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1E6B92">
        <w:rPr>
          <w:rFonts w:hAnsi="Times New Roman" w:ascii="Times New Roman"/>
          <w:b/>
          <w:szCs w:val="24"/>
          <w:u w:val="single"/>
        </w:rPr>
        <w:t>11</w:t>
      </w:r>
      <w:r w:rsidR="00636607">
        <w:rPr>
          <w:rFonts w:hAnsi="Times New Roman" w:ascii="Times New Roman"/>
          <w:b/>
          <w:szCs w:val="24"/>
          <w:u w:val="single"/>
        </w:rPr>
        <w:t>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063554" w:rsidR="00063554" w:rsidRPr="0006355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63554" w:rsidRPr="00063554">
        <w:rPr>
          <w:rFonts w:hAnsi="Times New Roman" w:ascii="Times New Roman"/>
          <w:szCs w:val="24"/>
        </w:rPr>
        <w:t>Rješenjem ovog suda br. St-5885/15 od 4. ožujka 2016. g., a koje je postalo pravomoćno dana  2. travnja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63554" w:rsidP="00063554" w:rsidR="00063554" w:rsidRPr="0006355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6452D5" w:rsidP="00063554" w:rsidR="00063554" w:rsidRPr="0006355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63554" w:rsidRPr="00063554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063554" w:rsidP="00063554" w:rsidR="00063554" w:rsidRPr="0006355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6452D5" w:rsidP="00063554" w:rsidR="00CE40C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63554" w:rsidRPr="00063554">
        <w:rPr>
          <w:rFonts w:hAnsi="Times New Roman" w:ascii="Times New Roman"/>
          <w:szCs w:val="24"/>
        </w:rPr>
        <w:t>Konkretno, prijedlog za otvaranje stečajnog postupka podnio je vjerovnik Republika Hrvatska, Ministarstvo financija, Porezna uprava, koji u svom prijedlogu za otvaranje stečajnog postupka, podnesenim temeljem čl. 109. st. 1. i 2. SZ-a, navodi da ima tražbine prema dužniku u iznosu od 211.736,98 kn, a koji dug se temelji na ovršnim ispravama i vjerodostojnim ispravama dostavljenim uz prijedlog (list 11-86 spisa), te da kod dužnika postoji stečajni razlog, jer da je isti, a prema podacima FINA-e u neprekidnoj blokadi  preko 60 dana.</w:t>
      </w:r>
      <w:r w:rsidR="009548A8">
        <w:rPr>
          <w:rFonts w:hAnsi="Times New Roman" w:ascii="Times New Roman"/>
          <w:szCs w:val="24"/>
        </w:rPr>
        <w:tab/>
      </w:r>
    </w:p>
    <w:p w:rsidRDefault="006452D5" w:rsidP="00063554" w:rsidR="006452D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548A8" w:rsidP="001541B1" w:rsidR="001541B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1541B1">
        <w:rPr>
          <w:rFonts w:hAnsi="Times New Roman" w:ascii="Times New Roman"/>
          <w:szCs w:val="24"/>
        </w:rPr>
        <w:t>Sud je rješenjem pokrenuo prethodni postupak i zakazao ročište radi očitovanja o prijedlogu za otvaranjem stečajnog postupka, te je zatim imenovao privremenog stečajnog upravitelja sa zadatkom naved</w:t>
      </w:r>
      <w:r w:rsidR="006452D5">
        <w:rPr>
          <w:rFonts w:hAnsi="Times New Roman" w:ascii="Times New Roman"/>
          <w:szCs w:val="24"/>
        </w:rPr>
        <w:t xml:space="preserve">enim i opisanim u rješenju od </w:t>
      </w:r>
      <w:r w:rsidR="00B84508">
        <w:rPr>
          <w:rFonts w:hAnsi="Times New Roman" w:ascii="Times New Roman"/>
          <w:szCs w:val="24"/>
        </w:rPr>
        <w:t>22</w:t>
      </w:r>
      <w:r w:rsidR="001541B1">
        <w:rPr>
          <w:rFonts w:hAnsi="Times New Roman" w:ascii="Times New Roman"/>
          <w:szCs w:val="24"/>
        </w:rPr>
        <w:t xml:space="preserve">. </w:t>
      </w:r>
      <w:r w:rsidR="006452D5">
        <w:rPr>
          <w:rFonts w:hAnsi="Times New Roman" w:ascii="Times New Roman"/>
          <w:szCs w:val="24"/>
        </w:rPr>
        <w:t>ožujka</w:t>
      </w:r>
      <w:r w:rsidR="001541B1">
        <w:rPr>
          <w:rFonts w:hAnsi="Times New Roman" w:ascii="Times New Roman"/>
          <w:szCs w:val="24"/>
        </w:rPr>
        <w:t xml:space="preserve"> 2018.g., odnosno  sa zadatkom da ispita da li kod ovog dužnika i dalje postoji koji od stečajnih razloga, da li dužnik ima imovine koji bi činili stečajnu masu, a čijim unovčenjem bi se mogli pokriti troškovi, kako prethodnog, tako i otvorenog stečajnog postupka, a nakon čega je privremeni stečajni upravitelj u ovosudni spis dost</w:t>
      </w:r>
      <w:r w:rsidR="00E90A15">
        <w:rPr>
          <w:rFonts w:hAnsi="Times New Roman" w:ascii="Times New Roman"/>
          <w:szCs w:val="24"/>
        </w:rPr>
        <w:t>avio pisano izvješće ( list 125-130</w:t>
      </w:r>
      <w:r w:rsidR="005979E1">
        <w:rPr>
          <w:rFonts w:hAnsi="Times New Roman" w:ascii="Times New Roman"/>
          <w:szCs w:val="24"/>
        </w:rPr>
        <w:t xml:space="preserve"> spisa) </w:t>
      </w:r>
      <w:r w:rsidR="001541B1">
        <w:rPr>
          <w:rFonts w:hAnsi="Times New Roman" w:ascii="Times New Roman"/>
          <w:szCs w:val="24"/>
        </w:rPr>
        <w:t>sukladno čl. 119. st. 3. SZ-a.</w:t>
      </w:r>
    </w:p>
    <w:p w:rsidRDefault="002C720D" w:rsidP="002C720D" w:rsidR="00E95BF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535EEB"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 w:rsidR="00535EEB"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</w:t>
      </w:r>
      <w:r w:rsidR="005872F9">
        <w:rPr>
          <w:rFonts w:hAnsi="Times New Roman" w:ascii="Times New Roman"/>
          <w:szCs w:val="24"/>
        </w:rPr>
        <w:t xml:space="preserve">na zapisnik </w:t>
      </w:r>
      <w:r w:rsidR="00535EEB">
        <w:rPr>
          <w:rFonts w:hAnsi="Times New Roman" w:ascii="Times New Roman"/>
          <w:szCs w:val="24"/>
        </w:rPr>
        <w:t>očitovao usme</w:t>
      </w:r>
      <w:r w:rsidR="005872F9">
        <w:rPr>
          <w:rFonts w:hAnsi="Times New Roman" w:ascii="Times New Roman"/>
          <w:szCs w:val="24"/>
        </w:rPr>
        <w:t>no u odnosu na naloženi zadatak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temelju prikupljene dokumentacije proizl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azi da dužnik u svom vlasništvu ima </w:t>
      </w:r>
      <w:r w:rsidR="00EE11EE">
        <w:rPr>
          <w:rFonts w:hAnsi="Times New Roman" w:ascii="Times New Roman"/>
          <w:color w:themeColor="text1" w:val="000000"/>
          <w:szCs w:val="24"/>
        </w:rPr>
        <w:t>imovinu-</w:t>
      </w:r>
      <w:r w:rsidR="00C173AE">
        <w:rPr>
          <w:rFonts w:hAnsi="Times New Roman" w:ascii="Times New Roman"/>
          <w:color w:themeColor="text1" w:val="000000"/>
          <w:szCs w:val="24"/>
        </w:rPr>
        <w:t>nekretninu</w:t>
      </w:r>
      <w:r w:rsidR="004F22E4">
        <w:rPr>
          <w:rFonts w:hAnsi="Times New Roman" w:ascii="Times New Roman"/>
          <w:color w:themeColor="text1" w:val="000000"/>
          <w:szCs w:val="24"/>
        </w:rPr>
        <w:t>, a kako je ista navedena i opisana  u toč. VII izreke ovog rješenja</w:t>
      </w:r>
      <w:r w:rsidR="00C173AE">
        <w:rPr>
          <w:rFonts w:hAnsi="Times New Roman" w:ascii="Times New Roman"/>
          <w:color w:themeColor="text1" w:val="000000"/>
          <w:szCs w:val="24"/>
        </w:rPr>
        <w:t>,</w:t>
      </w:r>
      <w:r w:rsidR="00895863">
        <w:rPr>
          <w:rFonts w:hAnsi="Times New Roman" w:ascii="Times New Roman"/>
          <w:color w:themeColor="text1" w:val="000000"/>
          <w:szCs w:val="24"/>
        </w:rPr>
        <w:t xml:space="preserve"> </w:t>
      </w:r>
      <w:r w:rsidR="00C173AE">
        <w:rPr>
          <w:rFonts w:hAnsi="Times New Roman" w:ascii="Times New Roman"/>
          <w:color w:themeColor="text1" w:val="000000"/>
          <w:szCs w:val="24"/>
        </w:rPr>
        <w:t>a čijim unovčenjem će se u otvorenom stečajnom postupku prihodovati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dostatan</w:t>
      </w:r>
      <w:r w:rsidR="00C173AE">
        <w:rPr>
          <w:rFonts w:hAnsi="Times New Roman" w:ascii="Times New Roman"/>
          <w:color w:themeColor="text1" w:val="000000"/>
          <w:szCs w:val="24"/>
        </w:rPr>
        <w:t xml:space="preserve"> novčani 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 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iznos za namirenje troškova provedbe stečajnog postupka, te zatim  i za namirenje razlučnih vjerovnika, odnosno eventualno provođenje diobe, </w:t>
      </w:r>
      <w:r w:rsidR="00466BFC">
        <w:rPr>
          <w:rFonts w:hAnsi="Times New Roman" w:ascii="Times New Roman"/>
          <w:color w:themeColor="text1" w:val="000000"/>
          <w:szCs w:val="24"/>
        </w:rPr>
        <w:t>pa je predložio da se stečaj otvori i provede.</w:t>
      </w:r>
    </w:p>
    <w:p w:rsidRDefault="00EE11EE" w:rsidP="0075117F" w:rsidR="00862093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Predlagatelj – vjerovnik RH, Mi</w:t>
      </w:r>
      <w:r w:rsidR="00EC5F48">
        <w:rPr>
          <w:rFonts w:hAnsi="Times New Roman" w:ascii="Times New Roman"/>
          <w:bCs/>
          <w:szCs w:val="24"/>
        </w:rPr>
        <w:t xml:space="preserve">nistarstvo financija </w:t>
      </w:r>
      <w:r w:rsidR="00862093">
        <w:rPr>
          <w:rFonts w:hAnsi="Times New Roman" w:ascii="Times New Roman"/>
          <w:bCs/>
          <w:szCs w:val="24"/>
        </w:rPr>
        <w:t xml:space="preserve">ostao je  kod svog prijedloga za otvaranje i provođenje stečajnog postupka nad predmetnim dužnikom, </w:t>
      </w:r>
      <w:r w:rsidR="00E47620">
        <w:rPr>
          <w:rFonts w:hAnsi="Times New Roman" w:ascii="Times New Roman"/>
          <w:bCs/>
          <w:szCs w:val="24"/>
        </w:rPr>
        <w:t>a na izvješće privremenog stečajnog upravitelja nije imao primjedbi.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46039A" w:rsidR="0046039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</w:t>
      </w:r>
      <w:r w:rsidR="00DD2897">
        <w:rPr>
          <w:rFonts w:hAnsi="Times New Roman" w:ascii="Times New Roman"/>
          <w:bCs/>
          <w:szCs w:val="24"/>
        </w:rPr>
        <w:t xml:space="preserve"> u spis, konkretno u dostavljenu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>Potvrdu FINA-e</w:t>
      </w:r>
      <w:r>
        <w:rPr>
          <w:rFonts w:hAnsi="Times New Roman" w:ascii="Times New Roman"/>
          <w:bCs/>
          <w:szCs w:val="24"/>
        </w:rPr>
        <w:t xml:space="preserve"> </w:t>
      </w:r>
      <w:r w:rsidR="006E30FC">
        <w:rPr>
          <w:rFonts w:hAnsi="Times New Roman" w:ascii="Times New Roman"/>
          <w:bCs/>
          <w:szCs w:val="24"/>
        </w:rPr>
        <w:t>od 4</w:t>
      </w:r>
      <w:r w:rsidR="0075531F">
        <w:rPr>
          <w:rFonts w:hAnsi="Times New Roman" w:ascii="Times New Roman"/>
          <w:bCs/>
          <w:szCs w:val="24"/>
        </w:rPr>
        <w:t>.</w:t>
      </w:r>
      <w:r w:rsidR="00DD2897">
        <w:rPr>
          <w:rFonts w:hAnsi="Times New Roman" w:ascii="Times New Roman"/>
          <w:bCs/>
          <w:szCs w:val="24"/>
        </w:rPr>
        <w:t xml:space="preserve"> </w:t>
      </w:r>
      <w:r w:rsidR="009F6AA7">
        <w:rPr>
          <w:rFonts w:hAnsi="Times New Roman" w:ascii="Times New Roman"/>
          <w:bCs/>
          <w:szCs w:val="24"/>
        </w:rPr>
        <w:t>rujna</w:t>
      </w:r>
      <w:r w:rsidR="00DD2897">
        <w:rPr>
          <w:rFonts w:hAnsi="Times New Roman" w:ascii="Times New Roman"/>
          <w:bCs/>
          <w:szCs w:val="24"/>
        </w:rPr>
        <w:t xml:space="preserve"> 2018.g. </w:t>
      </w:r>
      <w:r>
        <w:rPr>
          <w:rFonts w:hAnsi="Times New Roman" w:ascii="Times New Roman"/>
          <w:bCs/>
          <w:szCs w:val="24"/>
        </w:rPr>
        <w:t>za predmetnog dužnika  (list</w:t>
      </w:r>
      <w:r w:rsidR="0075531F">
        <w:rPr>
          <w:rFonts w:hAnsi="Times New Roman" w:ascii="Times New Roman"/>
          <w:bCs/>
          <w:szCs w:val="24"/>
        </w:rPr>
        <w:t xml:space="preserve"> </w:t>
      </w:r>
      <w:r w:rsidR="006E30FC">
        <w:rPr>
          <w:rFonts w:hAnsi="Times New Roman" w:ascii="Times New Roman"/>
          <w:bCs/>
          <w:szCs w:val="24"/>
        </w:rPr>
        <w:t>142</w:t>
      </w:r>
      <w:r>
        <w:rPr>
          <w:rFonts w:hAnsi="Times New Roman" w:ascii="Times New Roman"/>
          <w:bCs/>
          <w:szCs w:val="24"/>
        </w:rPr>
        <w:t xml:space="preserve"> spisa) utvrđeno je, da </w:t>
      </w:r>
      <w:r w:rsidR="0046039A">
        <w:rPr>
          <w:rFonts w:hAnsi="Times New Roman" w:ascii="Times New Roman"/>
          <w:bCs/>
          <w:szCs w:val="24"/>
        </w:rPr>
        <w:t xml:space="preserve"> je </w:t>
      </w:r>
      <w:r>
        <w:rPr>
          <w:rFonts w:hAnsi="Times New Roman" w:ascii="Times New Roman"/>
          <w:bCs/>
          <w:szCs w:val="24"/>
        </w:rPr>
        <w:t>kod ovog dužnika</w:t>
      </w:r>
      <w:r w:rsidR="0046039A" w:rsidRPr="0046039A">
        <w:rPr>
          <w:rFonts w:hAnsi="Times New Roman" w:ascii="Times New Roman"/>
          <w:bCs/>
          <w:szCs w:val="24"/>
        </w:rPr>
        <w:t xml:space="preserve"> </w:t>
      </w:r>
      <w:r w:rsidR="0046039A">
        <w:rPr>
          <w:rFonts w:hAnsi="Times New Roman" w:ascii="Times New Roman"/>
          <w:bCs/>
          <w:szCs w:val="24"/>
        </w:rPr>
        <w:t>na računima i novčanim sredstvima dužnika na dan izda</w:t>
      </w:r>
      <w:r w:rsidR="006E30FC">
        <w:rPr>
          <w:rFonts w:hAnsi="Times New Roman" w:ascii="Times New Roman"/>
          <w:bCs/>
          <w:szCs w:val="24"/>
        </w:rPr>
        <w:t>vanja potvrde  evidentirano 1880</w:t>
      </w:r>
      <w:r w:rsidR="0046039A">
        <w:rPr>
          <w:rFonts w:hAnsi="Times New Roman" w:ascii="Times New Roman"/>
          <w:bCs/>
          <w:szCs w:val="24"/>
        </w:rPr>
        <w:t xml:space="preserve"> dana  neprekidne blokade, odnosno ukupno 180 dana blokade u prethodnih 6 mjeseci zbog nepodmireni</w:t>
      </w:r>
      <w:r w:rsidR="009F6AA7">
        <w:rPr>
          <w:rFonts w:hAnsi="Times New Roman" w:ascii="Times New Roman"/>
          <w:bCs/>
          <w:szCs w:val="24"/>
        </w:rPr>
        <w:t>h</w:t>
      </w:r>
      <w:r w:rsidR="0046039A">
        <w:rPr>
          <w:rFonts w:hAnsi="Times New Roman" w:ascii="Times New Roman"/>
          <w:bCs/>
          <w:szCs w:val="24"/>
        </w:rPr>
        <w:t xml:space="preserve"> osnova za plaćanje evidentiranih u Očevidniku re</w:t>
      </w:r>
      <w:r w:rsidR="009F6AA7">
        <w:rPr>
          <w:rFonts w:hAnsi="Times New Roman" w:ascii="Times New Roman"/>
          <w:bCs/>
          <w:szCs w:val="24"/>
        </w:rPr>
        <w:t xml:space="preserve">doslijeda osnova za plaćanje,  </w:t>
      </w:r>
      <w:r w:rsidR="0046039A">
        <w:rPr>
          <w:rFonts w:hAnsi="Times New Roman" w:ascii="Times New Roman"/>
          <w:bCs/>
          <w:szCs w:val="24"/>
        </w:rPr>
        <w:t xml:space="preserve">te da nepodmirene obveze </w:t>
      </w:r>
      <w:r w:rsidR="00AE698E">
        <w:rPr>
          <w:rFonts w:hAnsi="Times New Roman" w:ascii="Times New Roman"/>
          <w:bCs/>
          <w:szCs w:val="24"/>
        </w:rPr>
        <w:t xml:space="preserve">po evidentiranim, a neizvršenim osnova za plaćanje iznose </w:t>
      </w:r>
      <w:r w:rsidR="006E30FC">
        <w:rPr>
          <w:rFonts w:hAnsi="Times New Roman" w:ascii="Times New Roman"/>
          <w:bCs/>
          <w:szCs w:val="24"/>
        </w:rPr>
        <w:t>260.951,89</w:t>
      </w:r>
      <w:r w:rsidR="00AE698E">
        <w:rPr>
          <w:rFonts w:hAnsi="Times New Roman" w:ascii="Times New Roman"/>
          <w:bCs/>
          <w:szCs w:val="24"/>
        </w:rPr>
        <w:t xml:space="preserve"> kn.</w:t>
      </w:r>
    </w:p>
    <w:p w:rsidRDefault="00FE5F14" w:rsidP="00535EEB" w:rsidR="00FE5F1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B420F9" w:rsidR="00B420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B420F9" w:rsidP="00B420F9" w:rsidR="00B420F9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B420F9" w:rsidR="00755AA1">
      <w:pPr>
        <w:ind w:firstLine="720"/>
        <w:jc w:val="both"/>
        <w:rPr>
          <w:rFonts w:hAnsi="Times New Roman" w:ascii="Times New Roman"/>
          <w:szCs w:val="24"/>
        </w:rPr>
      </w:pPr>
      <w:r w:rsidRPr="00B420F9">
        <w:rPr>
          <w:rFonts w:hAnsi="Times New Roman" w:ascii="Times New Roman"/>
          <w:szCs w:val="24"/>
        </w:rPr>
        <w:t>Rješenjem ovog suda br. St-</w:t>
      </w:r>
      <w:r w:rsidR="006E30FC">
        <w:rPr>
          <w:rFonts w:hAnsi="Times New Roman" w:ascii="Times New Roman"/>
          <w:szCs w:val="24"/>
        </w:rPr>
        <w:t>5254</w:t>
      </w:r>
      <w:r w:rsidR="00B420F9" w:rsidRPr="00B420F9">
        <w:rPr>
          <w:rFonts w:hAnsi="Times New Roman" w:ascii="Times New Roman"/>
          <w:szCs w:val="24"/>
        </w:rPr>
        <w:t>/16</w:t>
      </w:r>
      <w:r w:rsidR="00147A30">
        <w:rPr>
          <w:rFonts w:hAnsi="Times New Roman" w:ascii="Times New Roman"/>
          <w:szCs w:val="24"/>
        </w:rPr>
        <w:t xml:space="preserve"> od 22</w:t>
      </w:r>
      <w:r w:rsidRPr="00B420F9">
        <w:rPr>
          <w:rFonts w:hAnsi="Times New Roman" w:ascii="Times New Roman"/>
          <w:szCs w:val="24"/>
        </w:rPr>
        <w:t xml:space="preserve">. </w:t>
      </w:r>
      <w:r w:rsidR="00147A30">
        <w:rPr>
          <w:rFonts w:hAnsi="Times New Roman" w:ascii="Times New Roman"/>
          <w:szCs w:val="24"/>
        </w:rPr>
        <w:t>ožujka</w:t>
      </w:r>
      <w:r w:rsidR="00E265DE" w:rsidRPr="00B420F9">
        <w:rPr>
          <w:rFonts w:hAnsi="Times New Roman" w:ascii="Times New Roman"/>
          <w:szCs w:val="24"/>
        </w:rPr>
        <w:t xml:space="preserve"> 2018</w:t>
      </w:r>
      <w:r w:rsidR="00755AA1" w:rsidRPr="00B420F9">
        <w:rPr>
          <w:rFonts w:hAnsi="Times New Roman" w:ascii="Times New Roman"/>
          <w:szCs w:val="24"/>
        </w:rPr>
        <w:t>.g. imenovan je privremeni stečajni upravitelj</w:t>
      </w:r>
      <w:r w:rsidR="009358A2" w:rsidRPr="00B420F9">
        <w:rPr>
          <w:rFonts w:hAnsi="Times New Roman" w:ascii="Times New Roman"/>
          <w:szCs w:val="24"/>
        </w:rPr>
        <w:t xml:space="preserve"> na temelju čl. 84. st. 1. SZ-a</w:t>
      </w:r>
      <w:r w:rsidRPr="00B420F9">
        <w:rPr>
          <w:rFonts w:hAnsi="Times New Roman" w:ascii="Times New Roman"/>
          <w:szCs w:val="24"/>
        </w:rPr>
        <w:t xml:space="preserve"> metodom slučajnog odabira, te je  zatim,a primjen</w:t>
      </w:r>
      <w:r w:rsidR="00755AA1" w:rsidRPr="00B420F9">
        <w:rPr>
          <w:rFonts w:hAnsi="Times New Roman" w:ascii="Times New Roman"/>
          <w:szCs w:val="24"/>
        </w:rPr>
        <w:t>om promjene funkcije, privremeni stečajni upravitelj imenovan stečajnim upraviteljem</w:t>
      </w:r>
      <w:r w:rsidRPr="00B420F9">
        <w:rPr>
          <w:rFonts w:hAnsi="Times New Roman" w:ascii="Times New Roman"/>
          <w:szCs w:val="24"/>
        </w:rPr>
        <w:t xml:space="preserve"> u ovom otvorenom stečajnom postupku, temeljem čl.85.st.</w:t>
      </w:r>
      <w:r w:rsidR="009358A2" w:rsidRPr="00B420F9">
        <w:rPr>
          <w:rFonts w:hAnsi="Times New Roman" w:ascii="Times New Roman"/>
          <w:szCs w:val="24"/>
        </w:rPr>
        <w:t xml:space="preserve">1. i </w:t>
      </w:r>
      <w:r w:rsidRPr="00B420F9">
        <w:rPr>
          <w:rFonts w:hAnsi="Times New Roman" w:ascii="Times New Roman"/>
          <w:szCs w:val="24"/>
        </w:rPr>
        <w:t>2. SZ-a</w:t>
      </w:r>
      <w:r w:rsidR="00755AA1" w:rsidRPr="00B420F9">
        <w:rPr>
          <w:rFonts w:hAnsi="Times New Roman" w:ascii="Times New Roman"/>
          <w:szCs w:val="24"/>
        </w:rPr>
        <w:t>.</w:t>
      </w:r>
    </w:p>
    <w:p w:rsidRDefault="000F2AE9" w:rsidP="00B420F9" w:rsidR="000F2AE9" w:rsidRPr="00B420F9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0F2AE9">
        <w:rPr>
          <w:b w:val="false"/>
          <w:szCs w:val="24"/>
        </w:rPr>
        <w:t>24</w:t>
      </w:r>
      <w:r w:rsidR="00535EEB" w:rsidRPr="00B420F9">
        <w:rPr>
          <w:b w:val="false"/>
          <w:szCs w:val="24"/>
        </w:rPr>
        <w:t xml:space="preserve">. </w:t>
      </w:r>
      <w:r w:rsidR="00EA4D94" w:rsidRPr="00B420F9">
        <w:rPr>
          <w:b w:val="false"/>
          <w:szCs w:val="24"/>
        </w:rPr>
        <w:t>rujna</w:t>
      </w:r>
      <w:r w:rsidRPr="00B420F9">
        <w:rPr>
          <w:b w:val="false"/>
          <w:szCs w:val="24"/>
        </w:rPr>
        <w:t xml:space="preserve"> 2018</w:t>
      </w:r>
      <w:r w:rsidR="00535EEB" w:rsidRPr="00B420F9">
        <w:rPr>
          <w:b w:val="false"/>
          <w:szCs w:val="24"/>
        </w:rPr>
        <w:t>.</w:t>
      </w:r>
      <w:r w:rsidR="006A40D6" w:rsidRPr="00B420F9">
        <w:rPr>
          <w:b w:val="false"/>
          <w:szCs w:val="24"/>
        </w:rPr>
        <w:t xml:space="preserve"> </w:t>
      </w:r>
      <w:r w:rsidR="00946061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9E7DEF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B07909" w:rsidP="00535EEB" w:rsidR="00B07909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374769" w:rsidP="00A02946" w:rsidR="00374769">
      <w:pPr>
        <w:pStyle w:val="Odlomakpopisa"/>
        <w:rPr>
          <w:rFonts w:hAnsi="Times New Roman" w:ascii="Times New Roman"/>
        </w:rPr>
      </w:pPr>
    </w:p>
    <w:p w:rsidRDefault="009E7DEF" w:rsidP="00A02946" w:rsidR="009E7DEF">
      <w:pPr>
        <w:pStyle w:val="Odlomakpopisa"/>
        <w:rPr>
          <w:rFonts w:hAnsi="Times New Roman" w:ascii="Times New Roman"/>
        </w:rPr>
      </w:pPr>
    </w:p>
    <w:p w:rsidRDefault="009E7DEF" w:rsidP="009E7DEF" w:rsidR="009E7DEF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E7DEF" w:rsidP="009E7DEF" w:rsidR="009E7DEF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9E7DEF" w:rsidP="00A02946" w:rsidR="009E7DEF" w:rsidRPr="002D6206">
      <w:pPr>
        <w:pStyle w:val="Odlomakpopisa"/>
        <w:rPr>
          <w:rFonts w:hAnsi="Times New Roman" w:ascii="Times New Roman"/>
        </w:rPr>
      </w:pPr>
    </w:p>
    <w:sectPr w:rsidSect="00B07909" w:rsidR="009E7DEF" w:rsidRPr="002D6206">
      <w:headerReference w:type="defaul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DEF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384157">
          <w:rPr>
            <w:rFonts w:hAnsi="Times New Roman" w:ascii="Times New Roman"/>
            <w:szCs w:val="24"/>
          </w:rPr>
          <w:t>5254</w:t>
        </w:r>
        <w:r w:rsidR="000A46D4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16055"/>
    <w:rsid w:val="000236D1"/>
    <w:rsid w:val="00043374"/>
    <w:rsid w:val="000462C9"/>
    <w:rsid w:val="00052A8F"/>
    <w:rsid w:val="00054EC4"/>
    <w:rsid w:val="00063554"/>
    <w:rsid w:val="000663FB"/>
    <w:rsid w:val="00066CC4"/>
    <w:rsid w:val="000746C4"/>
    <w:rsid w:val="00086E81"/>
    <w:rsid w:val="0009227A"/>
    <w:rsid w:val="000A46D4"/>
    <w:rsid w:val="000A53E5"/>
    <w:rsid w:val="000A5B1C"/>
    <w:rsid w:val="000B5222"/>
    <w:rsid w:val="000D20E6"/>
    <w:rsid w:val="000D60B2"/>
    <w:rsid w:val="000F145D"/>
    <w:rsid w:val="000F2AE9"/>
    <w:rsid w:val="00105EF2"/>
    <w:rsid w:val="00147A30"/>
    <w:rsid w:val="001541B1"/>
    <w:rsid w:val="0015743A"/>
    <w:rsid w:val="00163A43"/>
    <w:rsid w:val="00177A70"/>
    <w:rsid w:val="00192886"/>
    <w:rsid w:val="00196DDC"/>
    <w:rsid w:val="001A10FF"/>
    <w:rsid w:val="001C5BD2"/>
    <w:rsid w:val="001D4691"/>
    <w:rsid w:val="001E4A75"/>
    <w:rsid w:val="001E5B9A"/>
    <w:rsid w:val="001E6B92"/>
    <w:rsid w:val="001F3A25"/>
    <w:rsid w:val="00212FBA"/>
    <w:rsid w:val="0021542E"/>
    <w:rsid w:val="00216CD8"/>
    <w:rsid w:val="0022215E"/>
    <w:rsid w:val="00235D2D"/>
    <w:rsid w:val="002637E0"/>
    <w:rsid w:val="00265206"/>
    <w:rsid w:val="00271907"/>
    <w:rsid w:val="0027595D"/>
    <w:rsid w:val="002B4A0D"/>
    <w:rsid w:val="002B6DDE"/>
    <w:rsid w:val="002C1DF7"/>
    <w:rsid w:val="002C720D"/>
    <w:rsid w:val="002D07BF"/>
    <w:rsid w:val="002D1DE7"/>
    <w:rsid w:val="002D6206"/>
    <w:rsid w:val="002E2480"/>
    <w:rsid w:val="002E4B60"/>
    <w:rsid w:val="002E5C4C"/>
    <w:rsid w:val="00301B17"/>
    <w:rsid w:val="00305D9E"/>
    <w:rsid w:val="003230EB"/>
    <w:rsid w:val="00333567"/>
    <w:rsid w:val="00343B5E"/>
    <w:rsid w:val="00344635"/>
    <w:rsid w:val="00353609"/>
    <w:rsid w:val="00374769"/>
    <w:rsid w:val="00384157"/>
    <w:rsid w:val="00390AE3"/>
    <w:rsid w:val="003A5260"/>
    <w:rsid w:val="00414F1C"/>
    <w:rsid w:val="00427648"/>
    <w:rsid w:val="00432293"/>
    <w:rsid w:val="00441C3B"/>
    <w:rsid w:val="00443761"/>
    <w:rsid w:val="0046039A"/>
    <w:rsid w:val="004635DB"/>
    <w:rsid w:val="00466BFC"/>
    <w:rsid w:val="00470F94"/>
    <w:rsid w:val="00477721"/>
    <w:rsid w:val="00484F68"/>
    <w:rsid w:val="004C3966"/>
    <w:rsid w:val="004C6B95"/>
    <w:rsid w:val="004D5746"/>
    <w:rsid w:val="004D617C"/>
    <w:rsid w:val="004E296F"/>
    <w:rsid w:val="004E5514"/>
    <w:rsid w:val="004F22E4"/>
    <w:rsid w:val="005005CE"/>
    <w:rsid w:val="005258CD"/>
    <w:rsid w:val="00530C3C"/>
    <w:rsid w:val="00533210"/>
    <w:rsid w:val="00535EEB"/>
    <w:rsid w:val="00545A02"/>
    <w:rsid w:val="005463E2"/>
    <w:rsid w:val="0057241D"/>
    <w:rsid w:val="00575373"/>
    <w:rsid w:val="005872F9"/>
    <w:rsid w:val="005979E1"/>
    <w:rsid w:val="005A4B5B"/>
    <w:rsid w:val="005B19D8"/>
    <w:rsid w:val="005C16E6"/>
    <w:rsid w:val="005C529A"/>
    <w:rsid w:val="005F4A28"/>
    <w:rsid w:val="005F54B0"/>
    <w:rsid w:val="005F75AB"/>
    <w:rsid w:val="0060280C"/>
    <w:rsid w:val="0060682A"/>
    <w:rsid w:val="006137A3"/>
    <w:rsid w:val="006323C2"/>
    <w:rsid w:val="00636607"/>
    <w:rsid w:val="00642E3B"/>
    <w:rsid w:val="006452D5"/>
    <w:rsid w:val="00650AB8"/>
    <w:rsid w:val="006640E6"/>
    <w:rsid w:val="00666449"/>
    <w:rsid w:val="00681FA9"/>
    <w:rsid w:val="00686787"/>
    <w:rsid w:val="006A40D6"/>
    <w:rsid w:val="006B0DE4"/>
    <w:rsid w:val="006C4366"/>
    <w:rsid w:val="006E30FC"/>
    <w:rsid w:val="007107B4"/>
    <w:rsid w:val="0075117F"/>
    <w:rsid w:val="0075449D"/>
    <w:rsid w:val="0075531F"/>
    <w:rsid w:val="00755AA1"/>
    <w:rsid w:val="007707D2"/>
    <w:rsid w:val="00782C53"/>
    <w:rsid w:val="007903E5"/>
    <w:rsid w:val="007A1923"/>
    <w:rsid w:val="007C2C6D"/>
    <w:rsid w:val="007E4751"/>
    <w:rsid w:val="00824967"/>
    <w:rsid w:val="00853221"/>
    <w:rsid w:val="00854CD3"/>
    <w:rsid w:val="00862093"/>
    <w:rsid w:val="00863AB1"/>
    <w:rsid w:val="0087259E"/>
    <w:rsid w:val="00890D4E"/>
    <w:rsid w:val="00894A61"/>
    <w:rsid w:val="00895863"/>
    <w:rsid w:val="008C665F"/>
    <w:rsid w:val="009071A3"/>
    <w:rsid w:val="009358A2"/>
    <w:rsid w:val="00946061"/>
    <w:rsid w:val="009548A8"/>
    <w:rsid w:val="009629C4"/>
    <w:rsid w:val="00986B86"/>
    <w:rsid w:val="00995BAE"/>
    <w:rsid w:val="009A4E92"/>
    <w:rsid w:val="009D4AC0"/>
    <w:rsid w:val="009E2501"/>
    <w:rsid w:val="009E7DEF"/>
    <w:rsid w:val="009F44E4"/>
    <w:rsid w:val="009F6AA7"/>
    <w:rsid w:val="00A02946"/>
    <w:rsid w:val="00A07BA0"/>
    <w:rsid w:val="00A36F5F"/>
    <w:rsid w:val="00A416C9"/>
    <w:rsid w:val="00A43499"/>
    <w:rsid w:val="00A51FA0"/>
    <w:rsid w:val="00A72F9B"/>
    <w:rsid w:val="00AA3AB5"/>
    <w:rsid w:val="00AB347E"/>
    <w:rsid w:val="00AC3721"/>
    <w:rsid w:val="00AE698E"/>
    <w:rsid w:val="00AE79B3"/>
    <w:rsid w:val="00AE7CD3"/>
    <w:rsid w:val="00AF30CE"/>
    <w:rsid w:val="00AF6A5E"/>
    <w:rsid w:val="00B00B48"/>
    <w:rsid w:val="00B05FE2"/>
    <w:rsid w:val="00B07909"/>
    <w:rsid w:val="00B344A1"/>
    <w:rsid w:val="00B420F9"/>
    <w:rsid w:val="00B46D9D"/>
    <w:rsid w:val="00B76AC5"/>
    <w:rsid w:val="00B84508"/>
    <w:rsid w:val="00BA08CB"/>
    <w:rsid w:val="00BC081C"/>
    <w:rsid w:val="00BC238D"/>
    <w:rsid w:val="00C173AE"/>
    <w:rsid w:val="00C34CC3"/>
    <w:rsid w:val="00C564CF"/>
    <w:rsid w:val="00C607EC"/>
    <w:rsid w:val="00C84B4E"/>
    <w:rsid w:val="00C93FF4"/>
    <w:rsid w:val="00CB38C1"/>
    <w:rsid w:val="00CC0D99"/>
    <w:rsid w:val="00CC560B"/>
    <w:rsid w:val="00CD566B"/>
    <w:rsid w:val="00CE0DBA"/>
    <w:rsid w:val="00CE40C8"/>
    <w:rsid w:val="00CF3EC6"/>
    <w:rsid w:val="00D2663B"/>
    <w:rsid w:val="00D2728A"/>
    <w:rsid w:val="00D400BE"/>
    <w:rsid w:val="00D512C1"/>
    <w:rsid w:val="00D575BD"/>
    <w:rsid w:val="00D6361B"/>
    <w:rsid w:val="00D702B7"/>
    <w:rsid w:val="00D92345"/>
    <w:rsid w:val="00D9479D"/>
    <w:rsid w:val="00DB6F6A"/>
    <w:rsid w:val="00DD2897"/>
    <w:rsid w:val="00DD496C"/>
    <w:rsid w:val="00E265DE"/>
    <w:rsid w:val="00E35644"/>
    <w:rsid w:val="00E47620"/>
    <w:rsid w:val="00E657CB"/>
    <w:rsid w:val="00E71F2B"/>
    <w:rsid w:val="00E86853"/>
    <w:rsid w:val="00E90A15"/>
    <w:rsid w:val="00E95BF4"/>
    <w:rsid w:val="00EA4D94"/>
    <w:rsid w:val="00EA62DB"/>
    <w:rsid w:val="00EC5F48"/>
    <w:rsid w:val="00EE11EE"/>
    <w:rsid w:val="00EF0E59"/>
    <w:rsid w:val="00F01986"/>
    <w:rsid w:val="00F15516"/>
    <w:rsid w:val="00F345E6"/>
    <w:rsid w:val="00F53182"/>
    <w:rsid w:val="00F613CA"/>
    <w:rsid w:val="00F91BE1"/>
    <w:rsid w:val="00F933E5"/>
    <w:rsid w:val="00FA1432"/>
    <w:rsid w:val="00FA17C1"/>
    <w:rsid w:val="00FC40E2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D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D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D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D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E7DEF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E7DEF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D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D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D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D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E7DEF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E7DEF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7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St-5254/2016-40</izvorni_sadrzaj>
    <derivirana_varijabla naziv="DomainObject.Oznaka_1">St-5254/2016-40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5254</izvorni_sadrzaj>
    <derivirana_varijabla naziv="DomainObject.Predmet.Broj_1">5254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St-5254/2016</izvorni_sadrzaj>
    <derivirana_varijabla naziv="DomainObject.Predmet.OznakaBroj_1">St-5254/2016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GTP MaTIG d.o.o. zastupanog po punomoćniku TIHOMIR BUDIŠĆAK</izvorni_sadrzaj>
    <derivirana_varijabla naziv="DomainObject.Predmet.ProtustrankaFormated_1">  GTP MaTIG d.o.o. zastupanog po punomoćniku TIHOMIR BUDIŠĆAK</derivirana_varijabla>
  </DomainObject.Predmet.ProtustrankaFormated>
  <DomainObject.Predmet.ProtustrankaFormatedOIB>
    <izvorni_sadrzaj>  GTP MaTIG d.o.o., OIB 13467235352 zastupanog po punomoćniku TIHOMIR BUDIŠĆAK</izvorni_sadrzaj>
    <derivirana_varijabla naziv="DomainObject.Predmet.ProtustrankaFormatedOIB_1">  GTP MaTIG d.o.o., OIB 13467235352 zastupanog po punomoćniku TIHOMIR BUDIŠĆAK</derivirana_varijabla>
  </DomainObject.Predmet.ProtustrankaFormatedOIB>
  <DomainObject.Predmet.ProtustrankaFormatedWithAdress>
    <izvorni_sadrzaj> GTP MaTIG d.o.o., Donji Desinec 162, 10450 Jastrebarsko zastupanog po punomoćniku TIHOMIR BUDIŠĆAK</izvorni_sadrzaj>
    <derivirana_varijabla naziv="DomainObject.Predmet.ProtustrankaFormatedWithAdress_1"> GTP MaTIG d.o.o., Donji Desinec 162, 10450 Jastrebarsko zastupanog po punomoćniku TIHOMIR BUDIŠĆAK</derivirana_varijabla>
  </DomainObject.Predmet.ProtustrankaFormatedWithAdress>
  <DomainObject.Predmet.ProtustrankaFormatedWithAdressOIB>
    <izvorni_sadrzaj> GTP MaTIG d.o.o., OIB 13467235352, Donji Desinec 162, 10450 Jastrebarsko zastupanog po punomoćniku TIHOMIR BUDIŠĆAK</izvorni_sadrzaj>
    <derivirana_varijabla naziv="DomainObject.Predmet.ProtustrankaFormatedWithAdressOIB_1"> GTP MaTIG d.o.o., OIB 13467235352, Donji Desinec 162, 10450 Jastrebarsko zastupanog po punomoćniku TIHOMIR BUDIŠĆAK</derivirana_varijabla>
  </DomainObject.Predmet.ProtustrankaFormatedWithAdressOIB>
  <DomainObject.Predmet.ProtustrankaWithAdress>
    <izvorni_sadrzaj>GTP MaTIG d.o.o. Donji Desinec 162, 10450 Jastrebarsko</izvorni_sadrzaj>
    <derivirana_varijabla naziv="DomainObject.Predmet.ProtustrankaWithAdress_1">GTP MaTIG d.o.o. Donji Desinec 162, 10450 Jastrebarsko</derivirana_varijabla>
  </DomainObject.Predmet.ProtustrankaWithAdress>
  <DomainObject.Predmet.ProtustrankaWithAdressOIB>
    <izvorni_sadrzaj>GTP MaTIG d.o.o., OIB 13467235352, Donji Desinec 162, 10450 Jastrebarsko</izvorni_sadrzaj>
    <derivirana_varijabla naziv="DomainObject.Predmet.ProtustrankaWithAdressOIB_1">GTP MaTIG d.o.o., OIB 13467235352, Donji Desinec 162, 10450 Jastrebarsko</derivirana_varijabla>
  </DomainObject.Predmet.ProtustrankaWithAdressOIB>
  <DomainObject.Predmet.ProtustrankaNazivFormated>
    <izvorni_sadrzaj>GTP MaTIG d.o.o.</izvorni_sadrzaj>
    <derivirana_varijabla naziv="DomainObject.Predmet.ProtustrankaNazivFormated_1">GTP MaTIG d.o.o.</derivirana_varijabla>
  </DomainObject.Predmet.ProtustrankaNazivFormated>
  <DomainObject.Predmet.ProtustrankaNazivFormatedOIB>
    <izvorni_sadrzaj>GTP MaTIG d.o.o., OIB 13467235352</izvorni_sadrzaj>
    <derivirana_varijabla naziv="DomainObject.Predmet.ProtustrankaNazivFormatedOIB_1">GTP MaTIG d.o.o., OIB 13467235352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Budišćak; RH MINISTARSTVO FINANCIJA POREZNA UPRAVA PODRUČNI URED SREDIŠNJA HRVATSKA zastupanog po punomoćniku ŽDO VELIKA GORICA</izvorni_sadrzaj>
    <derivirana_varijabla naziv="DomainObject.Predmet.StrankaFormated_1">  FINA Regionalni centar Zagreb; Tihomir Budišćak; RH MINISTARSTVO FINANCIJA POREZNA UPRAVA PODRUČNI URED SREDIŠNJA HRVATSKA zastupanog po punomoćniku ŽDO VELIKA GORICA</derivirana_varijabla>
  </DomainObject.Predmet.StrankaFormated>
  <DomainObject.Predmet.StrankaFormatedOIB>
    <izvorni_sadrzaj>  FINA Regionalni centar Zagreb, OIB 85821130368; Tihomir Budišćak, OIB 68391250321; RH MINISTARSTVO FINANCIJA POREZNA UPRAVA PODRUČNI URED SREDIŠNJA HRVATSKA zastupanog po punomoćniku ŽDO VELIKA GORICA</izvorni_sadrzaj>
    <derivirana_varijabla naziv="DomainObject.Predmet.StrankaFormatedOIB_1">  FINA Regionalni centar Zagreb, OIB 85821130368; Tihomir Budišćak, OIB 68391250321; RH MINISTARSTVO FINANCIJA POREZNA UPRAVA PODRUČNI URED SREDIŠNJA HRVATSKA zastupanog po punomoćniku ŽDO VELIKA GORICA</derivirana_varijabla>
  </DomainObject.Predmet.StrankaFormatedOIB>
  <DomainObject.Predmet.StrankaFormatedWithAdress>
    <izvorni_sadrzaj> FINA Regionalni centar Zagreb, Trg svibanjskih žrtava 1995. br.1, 10000 Zagreb; Tihomir Budišćak, Donji Desinec 162, 10450 Donji Desinec; RH MINISTARSTVO FINANCIJA POREZNA UPRAVA PODRUČNI URED SREDIŠNJA HRVATSKA zastupanog po punomoćniku ŽDO VELIKA GORICA</izvorni_sadrzaj>
    <derivirana_varijabla naziv="DomainObject.Predmet.StrankaFormatedWithAdress_1"> FINA Regionalni centar Zagreb, Trg svibanjskih žrtava 1995. br.1, 10000 Zagreb; Tihomir Budišćak, Donji Desinec 162, 10450 Donji Desinec; RH MINISTARSTVO FINANCIJA POREZNA UPRAVA PODRUČNI URED SREDIŠNJA HRVATSKA zastupanog po punomoćniku ŽDO VELIKA GORICA</derivirana_varijabla>
  </DomainObject.Predmet.StrankaFormatedWithAdress>
  <DomainObject.Predmet.StrankaFormatedWithAdressOIB>
    <izvorni_sadrzaj> FINA Regionalni centar Zagreb, OIB 85821130368, Trg svibanjskih žrtava 1995. br.1, 10000 Zagreb; Tihomir Budišćak, OIB 68391250321, Donji Desinec 162, 10450 Donji Desinec; RH MINISTARSTVO FINANCIJA POREZNA UPRAVA PODRUČNI URED SREDIŠNJA HRVATSKA zastupanog po punomoćniku ŽDO VELIKA GORICA</izvorni_sadrzaj>
    <derivirana_varijabla naziv="DomainObject.Predmet.StrankaFormatedWithAdressOIB_1"> FINA Regionalni centar Zagreb, OIB 85821130368, Trg svibanjskih žrtava 1995. br.1, 10000 Zagreb; Tihomir Budišćak, OIB 68391250321, Donji Desinec 162, 10450 Donji Desinec; RH MINISTARSTVO FINANCIJA POREZNA UPRAVA PODRUČNI URED SREDIŠNJA HRVATSKA zastupanog po punomoćniku ŽDO VELIKA GORICA</derivirana_varijabla>
  </DomainObject.Predmet.StrankaFormatedWithAdressOIB>
  <DomainObject.Predmet.StrankaWithAdress>
    <izvorni_sadrzaj>FINA Regionalni centar Zagreb Trg svibanjskih žrtava 1995. br.1,10000 Zagreb,Tihomir Budišćak Donji Desinec 162,10450 Donji Desinec,RH MINISTARSTVO FINANCIJA POREZNA UPRAVA PODRUČNI URED SREDIŠNJA HRVATSKA </izvorni_sadrzaj>
    <derivirana_varijabla naziv="DomainObject.Predmet.StrankaWithAdress_1">FINA Regionalni centar Zagreb Trg svibanjskih žrtava 1995. br.1,10000 Zagreb,Tihomir Budišćak Donji Desinec 162,10450 Donji Desinec,RH MINISTARSTVO FINANCIJA POREZNA UPRAVA PODRUČNI URED SREDIŠNJA HRVATSKA </derivirana_varijabla>
  </DomainObject.Predmet.StrankaWithAdress>
  <DomainObject.Predmet.StrankaWithAdressOIB>
    <izvorni_sadrzaj>FINA Regionalni centar Zagreb, OIB 85821130368, Trg svibanjskih žrtava 1995. br.1,10000 Zagreb,Tihomir Budišćak, OIB 68391250321, Donji Desinec 162,10450 Donji Desinec,RH MINISTARSTVO FINANCIJA POREZNA UPRAVA PODRUČNI URED SREDIŠNJA HRVATSKA</izvorni_sadrzaj>
    <derivirana_varijabla naziv="DomainObject.Predmet.StrankaWithAdressOIB_1">FINA Regionalni centar Zagreb, OIB 85821130368, Trg svibanjskih žrtava 1995. br.1,10000 Zagreb,Tihomir Budišćak, OIB 68391250321, Donji Desinec 162,10450 Donji Desinec,RH MINISTARSTVO FINANCIJA POREZNA UPRAVA PODRUČNI URED SREDIŠNJA HRVATSKA</derivirana_varijabla>
  </DomainObject.Predmet.StrankaWithAdressOIB>
  <DomainObject.Predmet.StrankaNazivFormated>
    <izvorni_sadrzaj>FINA Regionalni centar Zagreb,Tihomir Budišćak,RH MINISTARSTVO FINANCIJA POREZNA UPRAVA PODRUČNI URED SREDIŠNJA HRVATSKA</izvorni_sadrzaj>
    <derivirana_varijabla naziv="DomainObject.Predmet.StrankaNazivFormated_1">FINA Regionalni centar Zagreb,Tihomir Budišćak,RH MINISTARSTVO FINANCIJA POREZNA UPRAVA PODRUČNI URED SREDIŠNJA HRVATSKA</derivirana_varijabla>
  </DomainObject.Predmet.StrankaNazivFormated>
  <DomainObject.Predmet.StrankaNazivFormatedOIB>
    <izvorni_sadrzaj>FINA Regionalni centar Zagreb, OIB 85821130368,Tihomir Budišćak, OIB 68391250321,RH MINISTARSTVO FINANCIJA POREZNA UPRAVA PODRUČNI URED SREDIŠNJA HRVATSKA</izvorni_sadrzaj>
    <derivirana_varijabla naziv="DomainObject.Predmet.StrankaNazivFormatedOIB_1">FINA Regionalni centar Zagreb, OIB 85821130368,Tihomir Budišćak, OIB 68391250321,RH MINISTARSTVO FINANCIJA POREZNA UPRAVA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Tihomir Budišćak</item>
      <item>RH MINISTARSTVO FINANCIJA POREZNA UPRAVA PODRUČNI URED SREDIŠNJA HRVATSKA zastupanog po punomoćniku ŽDO VELIKA GORICA</item>
    </izvorni_sadrzaj>
    <derivirana_varijabla naziv="DomainObject.Predmet.StrankaListFormated_1">
      <item>FINA Regionalni centar Zagreb</item>
      <item>Tihomir Budišćak</item>
      <item>RH MINISTARSTVO FINANCIJA POREZNA UPRAVA PODRUČNI URED SREDIŠNJA HRVATSKA zastupanog po punomoćniku ŽDO VELIKA GORICA</item>
    </derivirana_varijabla>
  </DomainObject.Predmet.StrankaListFormated>
  <DomainObject.Predmet.StrankaListFormatedOIB>
    <izvorni_sadrzaj>
      <item>FINA Regionalni centar Zagreb, OIB 85821130368</item>
      <item>Tihomir Budišćak, OIB 68391250321</item>
      <item>RH MINISTARSTVO FINANCIJA POREZNA UPRAVA PODRUČNI URED SREDIŠNJA HRVATSKA zastupanog po punomoćniku ŽDO VELIKA GORICA</item>
    </izvorni_sadrzaj>
    <derivirana_varijabla naziv="DomainObject.Predmet.StrankaListFormatedOIB_1">
      <item>FINA Regionalni centar Zagreb, OIB 85821130368</item>
      <item>Tihomir Budišćak, OIB 68391250321</item>
      <item>RH MINISTARSTVO FINANCIJA POREZNA UPRAVA PODRUČNI URED SREDIŠNJA HRVATSKA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br.1, 10000 Zagreb</item>
      <item>Tihomir Budišćak, Donji Desinec 162, 10450 Donji Desinec</item>
      <item>RH MINISTARSTVO FINANCIJA POREZNA UPRAVA PODRUČNI URED SREDIŠNJA HRVATSKA zastupanog po punomoćniku ŽDO VELIKA GORICA</item>
    </izvorni_sadrzaj>
    <derivirana_varijabla naziv="DomainObject.Predmet.StrankaListFormatedWithAdress_1">
      <item>FINA Regionalni centar Zagreb, Trg svibanjskih žrtava 1995. br.1, 10000 Zagreb</item>
      <item>Tihomir Budišćak, Donji Desinec 162, 10450 Donji Desinec</item>
      <item>RH MINISTARSTVO FINANCIJA POREZNA UPRAVA PODRUČNI URED SREDIŠNJA HRVATSKA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Tihomir Budišćak, OIB 68391250321, Donji Desinec 162, 10450 Donji Desinec</item>
      <item>RH MINISTARSTVO FINANCIJA POREZNA UPRAVA PODRUČNI URED SREDIŠNJA HRVATSKA zastupanog po punomoćniku ŽDO VELIKA GORICA</item>
    </izvorni_sadrzaj>
    <derivirana_varijabla naziv="DomainObject.Predmet.StrankaListFormatedWithAdressOIB_1">
      <item>FINA Regionalni centar Zagreb, OIB 85821130368, Trg svibanjskih žrtava 1995. br.1, 10000 Zagreb</item>
      <item>Tihomir Budišćak, OIB 68391250321, Donji Desinec 162, 10450 Donji Desinec</item>
      <item>RH MINISTARSTVO FINANCIJA POREZNA UPRAVA PODRUČNI URED SREDIŠNJA HRVATSKA zastupanog po punomoćniku ŽDO VELIKA GORICA</item>
    </derivirana_varijabla>
  </DomainObject.Predmet.StrankaListFormatedWithAdressOIB>
  <DomainObject.Predmet.StrankaListNazivFormated>
    <izvorni_sadrzaj>
      <item>FINA Regionalni centar Zagreb</item>
      <item>Tihomir Budišćak</item>
      <item>RH MINISTARSTVO FINANCIJA POREZNA UPRAVA PODRUČNI URED SREDIŠNJA HRVATSKA</item>
    </izvorni_sadrzaj>
    <derivirana_varijabla naziv="DomainObject.Predmet.StrankaListNazivFormated_1">
      <item>FINA Regionalni centar Zagreb</item>
      <item>Tihomir Budišćak</item>
      <item>RH MINISTARSTVO FINANCIJA POREZNA UPRAVA PODRUČNI URED SREDIŠNJA HRVATSKA</item>
    </derivirana_varijabla>
  </DomainObject.Predmet.StrankaListNazivFormated>
  <DomainObject.Predmet.StrankaListNazivFormatedOIB>
    <izvorni_sadrzaj>
      <item>FINA Regionalni centar Zagreb, OIB 85821130368</item>
      <item>Tihomir Budišćak, OIB 68391250321</item>
      <item>RH MINISTARSTVO FINANCIJA POREZNA UPRAVA PODRUČNI URED SREDIŠNJA HRVATSKA</item>
    </izvorni_sadrzaj>
    <derivirana_varijabla naziv="DomainObject.Predmet.StrankaListNazivFormatedOIB_1">
      <item>FINA Regionalni centar Zagreb, OIB 85821130368</item>
      <item>Tihomir Budišćak, OIB 68391250321</item>
      <item>RH MINISTARSTVO FINANCIJA POREZNA UPRAVA PODRUČNI URED SREDIŠNJA HRVATSKA</item>
    </derivirana_varijabla>
  </DomainObject.Predmet.StrankaListNazivFormatedOIB>
  <DomainObject.Predmet.ProtuStrankaListFormated>
    <izvorni_sadrzaj>
      <item>GTP MaTIG d.o.o. zastupanog po punomoćniku TIHOMIR BUDIŠĆAK</item>
    </izvorni_sadrzaj>
    <derivirana_varijabla naziv="DomainObject.Predmet.ProtuStrankaListFormated_1">
      <item>GTP MaTIG d.o.o. zastupanog po punomoćniku TIHOMIR BUDIŠĆAK</item>
    </derivirana_varijabla>
  </DomainObject.Predmet.ProtuStrankaListFormated>
  <DomainObject.Predmet.ProtuStrankaListFormatedOIB>
    <izvorni_sadrzaj>
      <item>GTP MaTIG d.o.o., OIB 13467235352 zastupanog po punomoćniku TIHOMIR BUDIŠĆAK</item>
    </izvorni_sadrzaj>
    <derivirana_varijabla naziv="DomainObject.Predmet.ProtuStrankaListFormatedOIB_1">
      <item>GTP MaTIG d.o.o., OIB 13467235352 zastupanog po punomoćniku TIHOMIR BUDIŠĆAK</item>
    </derivirana_varijabla>
  </DomainObject.Predmet.ProtuStrankaListFormatedOIB>
  <DomainObject.Predmet.ProtuStrankaListFormatedWithAdress>
    <izvorni_sadrzaj>
      <item>GTP MaTIG d.o.o., Donji Desinec 162, 10450 Jastrebarsko zastupanog po punomoćniku TIHOMIR BUDIŠĆAK</item>
    </izvorni_sadrzaj>
    <derivirana_varijabla naziv="DomainObject.Predmet.ProtuStrankaListFormatedWithAdress_1">
      <item>GTP MaTIG d.o.o., Donji Desinec 162, 10450 Jastrebarsko zastupanog po punomoćniku TIHOMIR BUDIŠĆAK</item>
    </derivirana_varijabla>
  </DomainObject.Predmet.ProtuStrankaListFormatedWithAdress>
  <DomainObject.Predmet.ProtuStrankaListFormatedWithAdressOIB>
    <izvorni_sadrzaj>
      <item>GTP MaTIG d.o.o., OIB 13467235352, Donji Desinec 162, 10450 Jastrebarsko zastupanog po punomoćniku TIHOMIR BUDIŠĆAK</item>
    </izvorni_sadrzaj>
    <derivirana_varijabla naziv="DomainObject.Predmet.ProtuStrankaListFormatedWithAdressOIB_1">
      <item>GTP MaTIG d.o.o., OIB 13467235352, Donji Desinec 162, 10450 Jastrebarsko zastupanog po punomoćniku TIHOMIR BUDIŠĆAK</item>
    </derivirana_varijabla>
  </DomainObject.Predmet.ProtuStrankaListFormatedWithAdressOIB>
  <DomainObject.Predmet.ProtuStrankaListNazivFormated>
    <izvorni_sadrzaj>
      <item>GTP MaTIG d.o.o.</item>
    </izvorni_sadrzaj>
    <derivirana_varijabla naziv="DomainObject.Predmet.ProtuStrankaListNazivFormated_1">
      <item>GTP MaTIG d.o.o.</item>
    </derivirana_varijabla>
  </DomainObject.Predmet.ProtuStrankaListNazivFormated>
  <DomainObject.Predmet.ProtuStrankaListNazivFormatedOIB>
    <izvorni_sadrzaj>
      <item>GTP MaTIG d.o.o., OIB 13467235352</item>
    </izvorni_sadrzaj>
    <derivirana_varijabla naziv="DomainObject.Predmet.ProtuStrankaListNazivFormatedOIB_1">
      <item>GTP MaTIG d.o.o., OIB 13467235352</item>
    </derivirana_varijabla>
  </DomainObject.Predmet.ProtuStrankaListNazivFormatedOIB>
  <DomainObject.Predmet.OstaliListFormated>
    <izvorni_sadrzaj>
      <item>TIHOMIR BUDIŠĆAK punomoćnik sudionika u postupku GTP MaTIG d.o.o.</item>
      <item>ŽDO VELIKA GORICA punomoćnik sudionika u postupku RH MINISTARSTVO FINANCIJA POREZNA UPRAVA PODRUČNI URED SREDIŠNJA HRVATSKA</item>
    </izvorni_sadrzaj>
    <derivirana_varijabla naziv="DomainObject.Predmet.OstaliListFormated_1">
      <item>TIHOMIR BUDIŠĆAK punomoćnik sudionika u postupku GTP MaTIG d.o.o.</item>
      <item>ŽDO VELIKA GORICA punomoćnik sudionika u postupku RH MINISTARSTVO FINANCIJA POREZNA UPRAVA PODRUČNI URED SREDIŠNJA HRVATSKA</item>
    </derivirana_varijabla>
  </DomainObject.Predmet.OstaliListFormated>
  <DomainObject.Predmet.OstaliListFormatedOIB>
    <izvorni_sadrzaj>
      <item>TIHOMIR BUDIŠĆAK, OIB 68391250321 punomoćnik sudionika u postupku GTP MaTIG d.o.o.</item>
      <item>ŽDO VELIKA GORICA punomoćnik sudionika u postupku RH MINISTARSTVO FINANCIJA POREZNA UPRAVA PODRUČNI URED SREDIŠNJA HRVATSKA</item>
    </izvorni_sadrzaj>
    <derivirana_varijabla naziv="DomainObject.Predmet.OstaliListFormatedOIB_1">
      <item>TIHOMIR BUDIŠĆAK, OIB 68391250321 punomoćnik sudionika u postupku GTP MaTIG d.o.o.</item>
      <item>ŽDO VELIKA GORICA punomoćnik sudionika u postupku RH MINISTARSTVO FINANCIJA POREZNA UPRAVA PODRUČNI URED SREDIŠNJA HRVATSKA</item>
    </derivirana_varijabla>
  </DomainObject.Predmet.OstaliListFormatedOIB>
  <DomainObject.Predmet.OstaliListFormatedWithAdress>
    <izvorni_sadrzaj>
      <item>TIHOMIR BUDIŠĆAK,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</izvorni_sadrzaj>
    <derivirana_varijabla naziv="DomainObject.Predmet.OstaliListFormatedWithAdress_1">
      <item>TIHOMIR BUDIŠĆAK,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</derivirana_varijabla>
  </DomainObject.Predmet.OstaliListFormatedWithAdress>
  <DomainObject.Predmet.OstaliListFormatedWithAdressOIB>
    <izvorni_sadrzaj>
      <item>TIHOMIR BUDIŠĆAK, OIB 68391250321,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</izvorni_sadrzaj>
    <derivirana_varijabla naziv="DomainObject.Predmet.OstaliListFormatedWithAdressOIB_1">
      <item>TIHOMIR BUDIŠĆAK, OIB 68391250321,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</derivirana_varijabla>
  </DomainObject.Predmet.OstaliListFormatedWithAdressOIB>
  <DomainObject.Predmet.OstaliListNazivFormated>
    <izvorni_sadrzaj>
      <item>TIHOMIR BUDIŠĆAK</item>
      <item>ŽDO VELIKA GORICA</item>
    </izvorni_sadrzaj>
    <derivirana_varijabla naziv="DomainObject.Predmet.OstaliListNazivFormated_1">
      <item>TIHOMIR BUDIŠĆAK</item>
      <item>ŽDO VELIKA GORICA</item>
    </derivirana_varijabla>
  </DomainObject.Predmet.OstaliListNazivFormated>
  <DomainObject.Predmet.OstaliListNazivFormatedOIB>
    <izvorni_sadrzaj>
      <item>TIHOMIR BUDIŠĆAK, OIB 68391250321</item>
      <item>ŽDO VELIKA GORICA</item>
    </izvorni_sadrzaj>
    <derivirana_varijabla naziv="DomainObject.Predmet.OstaliListNazivFormatedOIB_1">
      <item>TIHOMIR BUDIŠĆAK, OIB 68391250321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St-5254/2016-40</izvorni_sadrzaj>
    <derivirana_varijabla naziv="DomainObject.PoslovniBrojDokumenta_1">St-5254/2016-40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GTP MaTIG d.o.o.</izvorni_sadrzaj>
    <derivirana_varijabla naziv="DomainObject.Predmet.ProtustrankaIDrugi_1">GTP MaTIG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GTP MaTIG d.o.o., OIB 13467235352, Donji Desinec 162, 10450 Jastrebarsko</izvorni_sadrzaj>
    <derivirana_varijabla naziv="DomainObject.Predmet.ProtustrankaIDrugiAdressOIB_1">GTP MaTIG d.o.o., OIB 13467235352, Donji Desinec 162,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GTP MaTIG d.o.o.</item>
      <item>FINA Regionalni centar Zagreb</item>
      <item>TIHOMIR BUDIŠĆAK</item>
      <item>Tihomir Budišćak</item>
      <item>RH MINISTARSTVO FINANCIJA POREZNA UPRAVA PODRUČNI URED SREDIŠNJA HRVATSKA</item>
      <item>ŽDO VELIKA GORICA</item>
    </izvorni_sadrzaj>
    <derivirana_varijabla naziv="DomainObject.Predmet.SudioniciListNaziv_1">
      <item>GTP MaTIG d.o.o.</item>
      <item>FINA Regionalni centar Zagreb</item>
      <item>TIHOMIR BUDIŠĆAK</item>
      <item>Tihomir Budišćak</item>
      <item>RH MINISTARSTVO FINANCIJA POREZNA UPRAVA PODRUČNI URED SREDIŠNJA HRVATSKA</item>
      <item>ŽDO VELIKA GORICA</item>
    </derivirana_varijabla>
  </DomainObject.Predmet.SudioniciListNaziv>
  <DomainObject.Predmet.SudioniciListAdressOIB>
    <izvorni_sadrzaj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  <item>Tihomir Budišćak, OIB 68391250321, Donji Desinec 162,10450 Donji Desinec</item>
      <item>RH MINISTARSTVO FINANCIJA POREZNA UPRAVA PODRUČNI URED SREDIŠNJA HRVATSKA</item>
      <item>ŽDO VELIKA GORICA, Hrvatske bratske zajednice 1,10410 Velika Gorica</item>
    </izvorni_sadrzaj>
    <derivirana_varijabla naziv="DomainObject.Predmet.SudioniciListAdressOIB_1"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  <item>Tihomir Budišćak, OIB 68391250321, Donji Desinec 162,10450 Donji Desinec</item>
      <item>RH MINISTARSTVO FINANCIJA POREZNA UPRAVA PODRUČNI URED SREDIŠNJA HRVATSKA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13467235352</item>
      <item>, OIB 85821130368</item>
      <item>, OIB 68391250321</item>
      <item>, OIB 68391250321</item>
      <item>, OIB null</item>
      <item>, OIB null</item>
    </izvorni_sadrzaj>
    <derivirana_varijabla naziv="DomainObject.Predmet.SudioniciListNazivOIB_1">
      <item>, OIB 13467235352</item>
      <item>, OIB 85821130368</item>
      <item>, OIB 68391250321</item>
      <item>, OIB 68391250321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1325</properties:Words>
  <properties:Characters>7561</properties:Characters>
  <properties:Lines>165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2018-09-19T12:15:00Z</dcterms:created>
  <dc:creator>Monika Grbac</dc:creator>
  <cp:lastModifiedBy>Monika Grbac</cp:lastModifiedBy>
  <cp:lastPrinted>2018-07-06T06:11:00Z</cp:lastPrinted>
  <dcterms:modified xmlns:xsi="http://www.w3.org/2001/XMLSchema-instance" xsi:type="dcterms:W3CDTF">2018-09-24T06:14:00Z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St-5254/2016-40 / Odluka - Rješenje - otvaranje stečajnog postupka (st-5254-16  GTP MATIG.docx)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