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1ef3" w14:paraId="9a91ef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17CA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17CAC" w:rsidP="00517CAC" w:rsidR="00517CAC">
      <w:pPr>
        <w:ind w:firstLine="708" w:left="5664"/>
      </w:pPr>
      <w:r>
        <w:t>1 St-61/2015-9</w:t>
      </w:r>
    </w:p>
    <w:p w:rsidRDefault="00517CAC" w:rsidP="00517CAC" w:rsidR="00517CAC">
      <w:pPr>
        <w:jc w:val="center"/>
      </w:pPr>
      <w:r>
        <w:t>R E P U B L I K A    H R V A T S K A</w:t>
      </w:r>
    </w:p>
    <w:p w:rsidRDefault="00517CAC" w:rsidP="00517CAC" w:rsidR="00517CAC">
      <w:pPr>
        <w:pStyle w:val="Bezproreda"/>
        <w:jc w:val="center"/>
      </w:pPr>
      <w:r>
        <w:t>R J E Š E N J E</w:t>
      </w:r>
    </w:p>
    <w:p w:rsidRDefault="00517CAC" w:rsidP="00517CAC" w:rsidR="00517CAC">
      <w:pPr>
        <w:pStyle w:val="Bezproreda"/>
        <w:jc w:val="center"/>
      </w:pPr>
    </w:p>
    <w:p w:rsidRDefault="00517CAC" w:rsidP="00517CAC" w:rsidR="00517CAC">
      <w:pPr>
        <w:pStyle w:val="Bezproreda"/>
      </w:pPr>
      <w:r>
        <w:t>TRGOVAČKI SUD U BJELOVARU, po sucu Branki Pleskalt, u postupku radi naknadne diobe stečajne mase stečajnog dužnika SIMPLICIJE d.o.o. u stečaju, VIROVITICA, Hrvatskih žrtava 13, OIB: 07225873348, odlučujući po službenoj dužnosti o određivanju upisa stečajne mase u sudski registar, dana 13. lipnja  2016. godine</w:t>
      </w:r>
    </w:p>
    <w:p w:rsidRDefault="00517CAC" w:rsidP="00517CAC" w:rsidR="00517CAC">
      <w:pPr>
        <w:pStyle w:val="Bezproreda"/>
      </w:pPr>
    </w:p>
    <w:p w:rsidRDefault="00517CAC" w:rsidP="00517CAC" w:rsidR="00517CAC">
      <w:pPr>
        <w:pStyle w:val="Bezproreda"/>
        <w:jc w:val="center"/>
      </w:pPr>
      <w:r>
        <w:t>r i j e š i o    j e</w:t>
      </w:r>
    </w:p>
    <w:p w:rsidRDefault="00517CAC" w:rsidP="00517CAC" w:rsidR="00517CAC">
      <w:pPr>
        <w:pStyle w:val="Bezproreda"/>
        <w:jc w:val="center"/>
      </w:pPr>
    </w:p>
    <w:p w:rsidRDefault="00517CAC" w:rsidP="00517CAC" w:rsidR="00517CAC">
      <w:pPr>
        <w:pStyle w:val="Bezproreda"/>
      </w:pPr>
      <w:r>
        <w:t>I Određuje se po službenoj dužnosti upis u sudski registar stečajne mase brisanog dužnika SIMPLICIJE d.o.o. u stečaju, VIROVITICA, Hrvatskih žrtava 13, OIB: 07225873348, sa sjedištem stečajnog upravitelja Tanasije Marković iz Daruvara, Vrbovac, Vrbovačka cesta 44.</w:t>
      </w:r>
    </w:p>
    <w:p w:rsidRDefault="00517CAC" w:rsidP="00517CAC" w:rsidR="00517CAC">
      <w:pPr>
        <w:pStyle w:val="Bezproreda"/>
      </w:pPr>
    </w:p>
    <w:p w:rsidRDefault="00517CAC" w:rsidP="00517CAC" w:rsidR="00517CAC">
      <w:pPr>
        <w:pStyle w:val="Bezproreda"/>
      </w:pPr>
      <w:r>
        <w:t>II U sudski registar pored stečajne mase određuje se i upis stečajnog upravitelja Tanasije Markovića Daruvar, Vrbovac, Vrbovačka cesta 44, OIB: 15362271646.</w:t>
      </w:r>
    </w:p>
    <w:p w:rsidRDefault="00517CAC" w:rsidP="00517CAC" w:rsidR="00517CAC">
      <w:pPr>
        <w:pStyle w:val="Bezproreda"/>
      </w:pPr>
    </w:p>
    <w:p w:rsidRDefault="00517CAC" w:rsidP="00517CAC" w:rsidR="00517CAC">
      <w:pPr>
        <w:pStyle w:val="Bezproreda"/>
        <w:jc w:val="center"/>
      </w:pPr>
      <w:r>
        <w:t>Obrazloženje</w:t>
      </w:r>
    </w:p>
    <w:p w:rsidRDefault="00517CAC" w:rsidP="00517CAC" w:rsidR="00517CAC">
      <w:pPr>
        <w:pStyle w:val="Bezproreda"/>
        <w:jc w:val="center"/>
      </w:pPr>
    </w:p>
    <w:p w:rsidRDefault="00517CAC" w:rsidP="00517CAC" w:rsidR="00517CAC">
      <w:pPr>
        <w:pStyle w:val="Bezproreda"/>
      </w:pPr>
      <w:r>
        <w:t>Pravomoćnim rješenjem ovog suda posl. br. 1 St-61/2015-3 od 8. prosinca 2015. godine određen je nastavak postupka radi naknadne diobe stečajne mase dužnika SIMPLICIJE d.o.o. u stečaju, VIROVITICA, Hrvatskih žrtava 13, OIB: 07225873348.</w:t>
      </w:r>
    </w:p>
    <w:p w:rsidRDefault="00517CAC" w:rsidP="00517CAC" w:rsidR="00517CAC">
      <w:pPr>
        <w:pStyle w:val="Bezproreda"/>
      </w:pPr>
    </w:p>
    <w:p w:rsidRDefault="00517CAC" w:rsidP="00517CAC" w:rsidR="00517CAC">
      <w:pPr>
        <w:pStyle w:val="Bezproreda"/>
      </w:pPr>
      <w:r>
        <w:t>Postupak je nastavljen iz razloga što je naknadno pronađena imovina koja ulazi u stečajnu masu brisanog dužnika te je istu imovinu potrebno unovčiti, a prikupljenim sredstvima namiriti tražbine vjerovnika.</w:t>
      </w:r>
    </w:p>
    <w:p w:rsidRDefault="00517CAC" w:rsidP="00517CAC" w:rsidR="00517CAC">
      <w:pPr>
        <w:pStyle w:val="Bezproreda"/>
      </w:pPr>
    </w:p>
    <w:p w:rsidRDefault="00517CAC" w:rsidP="00517CAC" w:rsidR="00517CAC">
      <w:pPr>
        <w:pStyle w:val="Bezproreda"/>
      </w:pPr>
      <w:r>
        <w:t>Iz tih razloga ostvarene su pretpostavke upisa stečajne mase u sudski registar, pa je odlučeno kao u izreci ovog rješenja na temelju odredbe čl. 289. st. 5. i čl. 438. Stečajnog zakona (NN br. 71/15), koje odredbe se primjenjuju retroaktivno i na ovaj postupak temeljem čl. 441. st. 2. istog Zakona.</w:t>
      </w:r>
    </w:p>
    <w:p w:rsidRDefault="00517CAC" w:rsidP="00517CAC" w:rsidR="00517CAC">
      <w:pPr>
        <w:pStyle w:val="Bezproreda"/>
      </w:pPr>
    </w:p>
    <w:p w:rsidRDefault="00517CAC" w:rsidP="00517CAC" w:rsidR="00517CAC">
      <w:pPr>
        <w:pStyle w:val="Bezproreda"/>
      </w:pPr>
      <w:r>
        <w:t>U Bjelovaru, 13. lipnja  2016.</w:t>
      </w:r>
    </w:p>
    <w:p w:rsidRDefault="00517CAC" w:rsidP="00517CAC" w:rsidR="00517CA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517CAC" w:rsidP="00517CAC" w:rsidR="00517CAC">
      <w:pPr>
        <w:pStyle w:val="Bezproreda"/>
      </w:pPr>
    </w:p>
    <w:p w:rsidRDefault="00517CAC" w:rsidP="00517CAC" w:rsidR="00517CA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</w:t>
      </w:r>
    </w:p>
    <w:p w:rsidRDefault="00517CAC" w:rsidP="00517CAC" w:rsidR="00517CAC">
      <w:pPr>
        <w:pStyle w:val="Bezproreda"/>
      </w:pPr>
    </w:p>
    <w:p w:rsidRDefault="00517CAC" w:rsidP="00517CAC" w:rsidR="00517CAC">
      <w:pPr>
        <w:pStyle w:val="Bezproreda"/>
      </w:pPr>
    </w:p>
    <w:p w:rsidRDefault="00517CAC" w:rsidP="00517CAC" w:rsidR="00517CAC">
      <w:pPr>
        <w:pStyle w:val="Bezproreda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517CAC" w:rsidP="00517CAC" w:rsidR="00517CAC">
      <w:pPr>
        <w:pStyle w:val="Bezproreda"/>
      </w:pPr>
      <w:r>
        <w:lastRenderedPageBreak/>
        <w:t>Rj.</w:t>
      </w:r>
    </w:p>
    <w:p w:rsidRDefault="00517CAC" w:rsidP="00517CAC" w:rsidR="00517CAC">
      <w:pPr>
        <w:pStyle w:val="Bezproreda"/>
      </w:pPr>
      <w:r>
        <w:t>Dna: stečajnom upravitelju</w:t>
      </w:r>
    </w:p>
    <w:p w:rsidRDefault="00517CAC" w:rsidP="00517CAC" w:rsidR="00517CAC">
      <w:pPr>
        <w:pStyle w:val="Bezproreda"/>
      </w:pPr>
      <w:r>
        <w:t xml:space="preserve">         e-oglasna ploča suda</w:t>
      </w:r>
    </w:p>
    <w:p w:rsidRDefault="00517CAC" w:rsidP="00517CAC" w:rsidR="00517CAC">
      <w:pPr>
        <w:pStyle w:val="Bezproreda"/>
      </w:pPr>
      <w:r>
        <w:t xml:space="preserve">         kal. 8 dana</w:t>
      </w:r>
    </w:p>
    <w:p w:rsidRDefault="00517CAC" w:rsidP="00517CAC" w:rsidR="00517CAC">
      <w:pPr>
        <w:pStyle w:val="Bezproreda"/>
      </w:pPr>
      <w:r>
        <w:t xml:space="preserve">Bjelovar, 13. 06. 2016.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17CAC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800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St-61/2015-9</izvorni_sadrzaj>
    <derivirana_varijabla naziv="DomainObject.Oznaka_1">St-61/2015-9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25. veljače 2016.</izvorni_sadrzaj>
    <derivirana_varijabla naziv="DomainObject.Predmet.DatumArhiviranja_1">25. veljače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prosinca 2015.</izvorni_sadrzaj>
    <derivirana_varijabla naziv="DomainObject.Predmet.DatumRjesavanja_1">9. prosinca 2015.</derivirana_varijabla>
  </DomainObject.Predmet.DatumRjesavanja>
  <DomainObject.Predmet.DatumRokaCuvanja>
    <izvorni_sadrzaj>31. prosinca 2045.</izvorni_sadrzaj>
    <derivirana_varijabla naziv="DomainObject.Predmet.DatumRokaCuvanja_1">31. prosinca 2045.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25. veljače 2016.</izvorni_sadrzaj>
    <derivirana_varijabla naziv="DomainObject.Predmet.DatumZatvaranja_1">25. veljače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hr.ibm.icms.common.model.sluzbeneosobe.UstrojstvenaJedinica@1c2d1c2d[id=5722, dbStatus=null, naziv=Sudska pisarnica, oznaka=null, sudac=null]</izvorni_sadrzaj>
    <derivirana_varijabla naziv="DomainObject.Predmet.MjestoCuvanja_1">hr.ibm.icms.common.model.sluzbeneosobe.UstrojstvenaJedinica@1c2d1c2d[id=5722, dbStatus=null, naziv=Sudska pisarnica,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>a/a</izvorni_sadrzaj>
    <derivirana_varijabla naziv="DomainObject.Predmet.PrimjedbaSuca_1">a/a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SIMPLICIJA društvo za trgovinu d.o.o. Virovitica</izvorni_sadrzaj>
    <derivirana_varijabla naziv="DomainObject.Predmet.ProtustrankaFormated_1">  SIMPLICIJA društvo za trgovinu d.o.o. Virovitica</derivirana_varijabla>
  </DomainObject.Predmet.ProtustrankaFormated>
  <DomainObject.Predmet.ProtustrankaFormatedOIB>
    <izvorni_sadrzaj>  SIMPLICIJA društvo za trgovinu d.o.o. Virovitica, OIB 07225873348</izvorni_sadrzaj>
    <derivirana_varijabla naziv="DomainObject.Predmet.ProtustrankaFormatedOIB_1">  SIMPLICIJA društvo za trgovinu d.o.o. Virovitica, OIB 07225873348</derivirana_varijabla>
  </DomainObject.Predmet.ProtustrankaFormatedOIB>
  <DomainObject.Predmet.ProtustrankaFormatedWithAdress>
    <izvorni_sadrzaj> SIMPLICIJA društvo za trgovinu d.o.o. Virovitica, Hrvatskih Žrtava 13, 33000 Virovitica</izvorni_sadrzaj>
    <derivirana_varijabla naziv="DomainObject.Predmet.ProtustrankaFormatedWithAdress_1"> SIMPLICIJA društvo za trgovinu d.o.o. Virovitica, Hrvatskih Žrtava 13, 33000 Virovitica</derivirana_varijabla>
  </DomainObject.Predmet.ProtustrankaFormatedWithAdress>
  <DomainObject.Predmet.ProtustrankaFormatedWithAdressOIB>
    <izvorni_sadrzaj> SIMPLICIJA društvo za trgovinu d.o.o. Virovitica, OIB 07225873348, Hrvatskih Žrtava 13, 33000 Virovitica</izvorni_sadrzaj>
    <derivirana_varijabla naziv="DomainObject.Predmet.ProtustrankaFormatedWithAdressOIB_1"> SIMPLICIJA društvo za trgovinu d.o.o. Virovitica, OIB 07225873348, Hrvatskih Žrtava 13, 33000 Virovitica</derivirana_varijabla>
  </DomainObject.Predmet.ProtustrankaFormatedWithAdressOIB>
  <DomainObject.Predmet.ProtustrankaWithAdress>
    <izvorni_sadrzaj>SIMPLICIJA društvo za trgovinu d.o.o. Virovitica Hrvatskih Žrtava 13, 33000 Virovitica</izvorni_sadrzaj>
    <derivirana_varijabla naziv="DomainObject.Predmet.ProtustrankaWithAdress_1">SIMPLICIJA društvo za trgovinu d.o.o. Virovitica Hrvatskih Žrtava 13, 33000 Virovitica</derivirana_varijabla>
  </DomainObject.Predmet.ProtustrankaWithAdress>
  <DomainObject.Predmet.ProtustrankaWithAdressOIB>
    <izvorni_sadrzaj>SIMPLICIJA društvo za trgovinu d.o.o. Virovitica, OIB 07225873348, Hrvatskih Žrtava 13, 33000 Virovitica</izvorni_sadrzaj>
    <derivirana_varijabla naziv="DomainObject.Predmet.ProtustrankaWithAdressOIB_1">SIMPLICIJA društvo za trgovinu d.o.o. Virovitica, OIB 07225873348, Hrvatskih Žrtava 13, 33000 Virovitica</derivirana_varijabla>
  </DomainObject.Predmet.ProtustrankaWithAdressOIB>
  <DomainObject.Predmet.ProtustrankaNazivFormated>
    <izvorni_sadrzaj>SIMPLICIJA društvo za trgovinu d.o.o. Virovitica</izvorni_sadrzaj>
    <derivirana_varijabla naziv="DomainObject.Predmet.ProtustrankaNazivFormated_1">SIMPLICIJA društvo za trgovinu d.o.o. Virovitica</derivirana_varijabla>
  </DomainObject.Predmet.ProtustrankaNazivFormated>
  <DomainObject.Predmet.ProtustrankaNazivFormatedOIB>
    <izvorni_sadrzaj>SIMPLICIJA društvo za trgovinu d.o.o. Virovitica, OIB 07225873348</izvorni_sadrzaj>
    <derivirana_varijabla naziv="DomainObject.Predmet.ProtustrankaNazivFormatedOIB_1">SIMPLICIJA društvo za trgovinu d.o.o. Virovitica, OIB 07225873348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SIMPLICIJA društvo za trgovinu d.o.o. Virovitica</item>
    </izvorni_sadrzaj>
    <derivirana_varijabla naziv="DomainObject.Predmet.ProtuStrankaListFormated_1">
      <item>SIMPLICIJA društvo za trgovinu d.o.o. Virovitica</item>
    </derivirana_varijabla>
  </DomainObject.Predmet.ProtuStrankaListFormated>
  <DomainObject.Predmet.ProtuStrankaListFormatedOIB>
    <izvorni_sadrzaj>
      <item>SIMPLICIJA društvo za trgovinu d.o.o. Virovitica, OIB 07225873348</item>
    </izvorni_sadrzaj>
    <derivirana_varijabla naziv="DomainObject.Predmet.ProtuStrankaListFormatedOIB_1">
      <item>SIMPLICIJA društvo za trgovinu d.o.o. Virovitica, OIB 07225873348</item>
    </derivirana_varijabla>
  </DomainObject.Predmet.ProtuStrankaListFormatedOIB>
  <DomainObject.Predmet.ProtuStrankaListFormatedWithAdress>
    <izvorni_sadrzaj>
      <item>SIMPLICIJA društvo za trgovinu d.o.o. Virovitica, Hrvatskih Žrtava 13, 33000 Virovitica</item>
    </izvorni_sadrzaj>
    <derivirana_varijabla naziv="DomainObject.Predmet.ProtuStrankaListFormatedWithAdress_1">
      <item>SIMPLICIJA društvo za trgovinu d.o.o. Virovitica, Hrvatskih Žrtava 13, 33000 Virovitica</item>
    </derivirana_varijabla>
  </DomainObject.Predmet.ProtuStrankaListFormatedWithAdress>
  <DomainObject.Predmet.ProtuStrankaListFormatedWithAdressOIB>
    <izvorni_sadrzaj>
      <item>SIMPLICIJA društvo za trgovinu d.o.o. Virovitica, OIB 07225873348, Hrvatskih Žrtava 13, 33000 Virovitica</item>
    </izvorni_sadrzaj>
    <derivirana_varijabla naziv="DomainObject.Predmet.ProtuStrankaListFormatedWithAdressOIB_1">
      <item>SIMPLICIJA društvo za trgovinu d.o.o. Virovitica, OIB 07225873348, Hrvatskih Žrtava 13, 33000 Virovitica</item>
    </derivirana_varijabla>
  </DomainObject.Predmet.ProtuStrankaListFormatedWithAdressOIB>
  <DomainObject.Predmet.ProtuStrankaListNazivFormated>
    <izvorni_sadrzaj>
      <item>SIMPLICIJA društvo za trgovinu d.o.o. Virovitica</item>
    </izvorni_sadrzaj>
    <derivirana_varijabla naziv="DomainObject.Predmet.ProtuStrankaListNazivFormated_1">
      <item>SIMPLICIJA društvo za trgovinu d.o.o. Virovitica</item>
    </derivirana_varijabla>
  </DomainObject.Predmet.ProtuStrankaListNazivFormated>
  <DomainObject.Predmet.ProtuStrankaListNazivFormatedOIB>
    <izvorni_sadrzaj>
      <item>SIMPLICIJA društvo za trgovinu d.o.o. Virovitica, OIB 07225873348</item>
    </izvorni_sadrzaj>
    <derivirana_varijabla naziv="DomainObject.Predmet.ProtuStrankaListNazivFormatedOIB_1">
      <item>SIMPLICIJA društvo za trgovinu d.o.o. Virovitica, OIB 07225873348</item>
    </derivirana_varijabla>
  </DomainObject.Predmet.ProtuStrankaListNazivFormatedOIB>
  <DomainObject.Predmet.OstaliListFormated>
    <izvorni_sadrzaj>
      <item>Željko Tumpić</item>
      <item>ŽDO U BJELOVARU</item>
      <item>FINA BJELOVAR</item>
      <item>POREZNA UPRAVA U VIROVITICI</item>
      <item>E-OGLASNA PLOČA</item>
    </izvorni_sadrzaj>
    <derivirana_varijabla naziv="DomainObject.Predmet.OstaliListFormated_1">
      <item>Željko Tumpić</item>
      <item>ŽDO U BJELOVARU</item>
      <item>FINA BJELOVAR</item>
      <item>POREZNA UPRAVA U VIROVITICI</item>
      <item>E-OGLASNA PLOČA</item>
    </derivirana_varijabla>
  </DomainObject.Predmet.OstaliListFormated>
  <DomainObject.Predmet.OstaliListFormatedOIB>
    <izvorni_sadrzaj>
      <item>Željko Tumpić, OIB 37718779632</item>
      <item>ŽDO U BJELOVARU</item>
      <item>FINA BJELOVAR</item>
      <item>POREZNA UPRAVA U VIROVITICI</item>
      <item>E-OGLASNA PLOČA</item>
    </izvorni_sadrzaj>
    <derivirana_varijabla naziv="DomainObject.Predmet.OstaliListFormatedOIB_1">
      <item>Željko Tumpić, OIB 37718779632</item>
      <item>ŽDO U BJELOVARU</item>
      <item>FINA BJELOVAR</item>
      <item>POREZNA UPRAVA U VIROVITICI</item>
      <item>E-OGLASNA PLOČA</item>
    </derivirana_varijabla>
  </DomainObject.Predmet.OstaliListFormatedOIB>
  <DomainObject.Predmet.OstaliListFormatedWithAdress>
    <izvorni_sadrzaj>
      <item>Željko Tumpić, Matije Gupca 4., 33000 Virovitica</item>
      <item>ŽDO U BJELOVARU</item>
      <item>FINA BJELOVAR</item>
      <item>POREZNA UPRAVA U VIROVITICI</item>
      <item>E-OGLASNA PLOČA</item>
    </izvorni_sadrzaj>
    <derivirana_varijabla naziv="DomainObject.Predmet.OstaliListFormatedWithAdress_1">
      <item>Željko Tumpić, Matije Gupca 4., 33000 Virovitica</item>
      <item>ŽDO U BJELOVARU</item>
      <item>FINA BJELOVAR</item>
      <item>POREZNA UPRAVA U VIROVITICI</item>
      <item>E-OGLASNA PLOČA</item>
    </derivirana_varijabla>
  </DomainObject.Predmet.OstaliListFormatedWithAdress>
  <DomainObject.Predmet.OstaliListFormatedWithAdressOIB>
    <izvorni_sadrzaj>
      <item>Željko Tumpić, OIB 37718779632, Matije Gupca 4., 33000 Virovitica</item>
      <item>ŽDO U BJELOVARU</item>
      <item>FINA BJELOVAR</item>
      <item>POREZNA UPRAVA U VIROVITICI</item>
      <item>E-OGLASNA PLOČA</item>
    </izvorni_sadrzaj>
    <derivirana_varijabla naziv="DomainObject.Predmet.OstaliListFormatedWithAdressOIB_1">
      <item>Željko Tumpić, OIB 37718779632, Matije Gupca 4., 33000 Virovitica</item>
      <item>ŽDO U BJELOVARU</item>
      <item>FINA BJELOVAR</item>
      <item>POREZNA UPRAVA U VIROVITICI</item>
      <item>E-OGLASNA PLOČA</item>
    </derivirana_varijabla>
  </DomainObject.Predmet.OstaliListFormatedWithAdressOIB>
  <DomainObject.Predmet.OstaliListNazivFormated>
    <izvorni_sadrzaj>
      <item>Željko Tumpić</item>
      <item>ŽDO U BJELOVARU</item>
      <item>FINA BJELOVAR</item>
      <item>POREZNA UPRAVA U VIROVITICI</item>
      <item>E-OGLASNA PLOČA</item>
    </izvorni_sadrzaj>
    <derivirana_varijabla naziv="DomainObject.Predmet.OstaliListNazivFormated_1">
      <item>Željko Tumpić</item>
      <item>ŽDO U BJELOVARU</item>
      <item>FINA BJELOVAR</item>
      <item>POREZNA UPRAVA U VIROVITICI</item>
      <item>E-OGLASNA PLOČA</item>
    </derivirana_varijabla>
  </DomainObject.Predmet.OstaliListNazivFormated>
  <DomainObject.Predmet.OstaliListNazivFormatedOIB>
    <izvorni_sadrzaj>
      <item>Željko Tumpić, OIB 37718779632</item>
      <item>ŽDO U BJELOVARU</item>
      <item>FINA BJELOVAR</item>
      <item>POREZNA UPRAVA U VIROVITICI</item>
      <item>E-OGLASNA PLOČA</item>
    </izvorni_sadrzaj>
    <derivirana_varijabla naziv="DomainObject.Predmet.OstaliListNazivFormatedOIB_1">
      <item>Željko Tumpić, OIB 37718779632</item>
      <item>ŽDO U BJELOVARU</item>
      <item>FINA BJELOVAR</item>
      <item>POREZNA UPRAVA U VIROVITICI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St-61/2015-9</izvorni_sadrzaj>
    <derivirana_varijabla naziv="DomainObject.PoslovniBrojDokumenta_1">St-61/2015-9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SIMPLICIJA društvo za trgovinu d.o.o. Virovitica</izvorni_sadrzaj>
    <derivirana_varijabla naziv="DomainObject.Predmet.ProtustrankaIDrugi_1">SIMPLICIJA društvo za trgovinu d.o.o. Virovitica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SIMPLICIJA društvo za trgovinu d.o.o. Virovitica, OIB 07225873348, Hrvatskih Žrtava 13, 33000 Virovitica</izvorni_sadrzaj>
    <derivirana_varijabla naziv="DomainObject.Predmet.ProtustrankaIDrugiAdressOIB_1">SIMPLICIJA društvo za trgovinu d.o.o. Virovitica, OIB 07225873348, Hrvatskih Žrtava 13,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prosinca 2015.</izvorni_sadrzaj>
    <derivirana_varijabla naziv="DomainObject.Predmet.OdlukaRjesenje.DatumDonosenjaOdluke_1">8. prosinca 2015.</derivirana_varijabla>
  </DomainObject.Predmet.OdlukaRjesenje.DatumDonosenjaOdluke>
  <DomainObject.Predmet.OdlukaRjesenje.DatumPravomocnosti>
    <izvorni_sadrzaj>28. prosinca 2015.</izvorni_sadrzaj>
    <derivirana_varijabla naziv="DomainObject.Predmet.OdlukaRjesenje.DatumPravomocnosti_1">28. prosinca 2015.</derivirana_varijabla>
  </DomainObject.Predmet.OdlukaRjesenje.DatumPravomocnosti>
  <DomainObject.Predmet.OdlukaRjesenje.Oznaka>
    <izvorni_sadrzaj>St-61/2015-3</izvorni_sadrzaj>
    <derivirana_varijabla naziv="DomainObject.Predmet.OdlukaRjesenje.Oznaka_1">St-61/2015-3</derivirana_varijabla>
  </DomainObject.Predmet.OdlukaRjesenje.Oznaka>
  <DomainObject.Predmet.SudioniciListNaziv>
    <izvorni_sadrzaj>
      <item>FINANCIJSKA AGENCIJA, RC ZAGREB, Podružnica Bjelovar</item>
      <item>SIMPLICIJA društvo za trgovinu d.o.o. Virovitica</item>
      <item>Željko Tumpić</item>
      <item>ŽDO U BJELOVARU</item>
      <item>FINA BJELOVAR</item>
      <item>POREZNA UPRAVA U VIROVITICI</item>
      <item>E-OGLASNA PLOČA</item>
    </izvorni_sadrzaj>
    <derivirana_varijabla naziv="DomainObject.Predmet.SudioniciListNaziv_1">
      <item>FINANCIJSKA AGENCIJA, RC ZAGREB, Podružnica Bjelovar</item>
      <item>SIMPLICIJA društvo za trgovinu d.o.o. Virovitica</item>
      <item>Željko Tumpić</item>
      <item>ŽDO U BJELOVARU</item>
      <item>FINA BJELOVAR</item>
      <item>POREZNA UPRAVA U VIROVITICI</item>
      <item>E-OGLASNA PLOČA</item>
    </derivirana_varijabla>
  </DomainObject.Predmet.SudioniciListNaziv>
  <DomainObject.Predmet.SudioniciListAdressOIB>
    <izvorni_sadrzaj>
      <item>FINANCIJSKA AGENCIJA, RC ZAGREB, Podružnica Bjelovar, F. Supila 4,43000 Bjelovar</item>
      <item>SIMPLICIJA društvo za trgovinu d.o.o. Virovitica, OIB 07225873348, Hrvatskih Žrtava 13,33000 Virovitica</item>
      <item>Željko Tumpić, OIB 37718779632, Matije Gupca 4.,33000 Virovitica</item>
      <item>ŽDO U BJELOVARU</item>
      <item>FINA BJELOVAR</item>
      <item>POREZNA UPRAVA U VIROVITICI</item>
      <item>E-OGLASNA PLOČA</item>
    </izvorni_sadrzaj>
    <derivirana_varijabla naziv="DomainObject.Predmet.SudioniciListAdressOIB_1">
      <item>FINANCIJSKA AGENCIJA, RC ZAGREB, Podružnica Bjelovar, F. Supila 4,43000 Bjelovar</item>
      <item>SIMPLICIJA društvo za trgovinu d.o.o. Virovitica, OIB 07225873348, Hrvatskih Žrtava 13,33000 Virovitica</item>
      <item>Željko Tumpić, OIB 37718779632, Matije Gupca 4.,33000 Virovitica</item>
      <item>ŽDO U BJELOVARU</item>
      <item>FINA BJELOVAR</item>
      <item>POREZNA UPRAVA U VIROVITICI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443285-1848-435B-BDD8-5703FE66DD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1631</properties:Characters>
  <properties:Lines>53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2016-06-13T11:00:00Z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St-61/2015-9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