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38b53" w14:paraId="8038b53" w:rsidRDefault="001F7F2C" w:rsidP="00910611" w:rsidR="001F7F2C">
      <w:pPr>
        <w:ind w:firstLine="708"/>
        <w15:collapsed w:val="false"/>
      </w:pPr>
      <w:bookmarkStart w:name="_GoBack" w:id="0"/>
      <w:bookmarkEnd w:id="0"/>
      <w:r>
        <w:t xml:space="preserve">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F7F2C" w:rsidP="00910611" w:rsidR="001F7F2C">
      <w:r>
        <w:rPr>
          <w:rFonts w:eastAsia="MS Mincho"/>
        </w:rPr>
        <w:t xml:space="preserve">  REPUBLIKA HRVATSKA</w:t>
      </w:r>
    </w:p>
    <w:p w:rsidRDefault="001F7F2C" w:rsidP="00910611" w:rsidR="001F7F2C">
      <w:r>
        <w:rPr>
          <w:rFonts w:eastAsia="MS Mincho"/>
        </w:rPr>
        <w:t>TRGOVAČKI SUD U RIJECI</w:t>
      </w:r>
    </w:p>
    <w:p w:rsidRDefault="001F7F2C" w:rsidR="001F7F2C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1F7F2C" w:rsidP="00910611" w:rsidR="001F7F2C" w:rsidRPr="00910611"/>
    <w:p w:rsidRDefault="005B37B0" w:rsidP="005B37B0" w:rsidR="005B37B0" w:rsidRPr="00192B34">
      <w:pPr>
        <w:jc w:val="both"/>
      </w:pPr>
    </w:p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>u skraćenom stečajnom postupku pod posl. brojem 15 St-</w:t>
      </w:r>
      <w:r w:rsidR="00DD05CF">
        <w:t>88</w:t>
      </w:r>
      <w:r w:rsidR="00C92FD8">
        <w:t>/16</w:t>
      </w:r>
      <w:r w:rsidR="00B416A5">
        <w:t xml:space="preserve">, temeljem odredbe čl.430. Stečajnog zakona (NN 71/15), dana </w:t>
      </w:r>
      <w:r w:rsidR="00964233">
        <w:t>10</w:t>
      </w:r>
      <w:r w:rsidR="008E046A">
        <w:t>. ožujka</w:t>
      </w:r>
      <w:r w:rsidR="00B416A5">
        <w:t xml:space="preserve"> 201</w:t>
      </w:r>
      <w:r w:rsidR="008E046A">
        <w:t>6</w:t>
      </w:r>
      <w:r w:rsidR="00B416A5">
        <w:t xml:space="preserve">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8E046A" w:rsidR="00B416A5" w:rsidRPr="00B416A5">
      <w:pPr>
        <w:numPr>
          <w:ilvl w:val="0"/>
          <w:numId w:val="11"/>
        </w:numPr>
        <w:jc w:val="both"/>
        <w:rPr>
          <w:b/>
          <w:bCs/>
        </w:rPr>
      </w:pPr>
      <w:r>
        <w:rPr>
          <w:bCs/>
        </w:rPr>
        <w:t xml:space="preserve">Za dužnika </w:t>
      </w:r>
      <w:r w:rsidR="00DD05CF">
        <w:rPr>
          <w:b/>
          <w:bCs/>
        </w:rPr>
        <w:t xml:space="preserve">KDK </w:t>
      </w:r>
      <w:r w:rsidR="00DD05CF" w:rsidRPr="00DD05CF">
        <w:rPr>
          <w:b/>
          <w:bCs/>
        </w:rPr>
        <w:t xml:space="preserve">društvo s ograničenom odgovornošću za </w:t>
      </w:r>
      <w:r w:rsidR="00DD05CF">
        <w:rPr>
          <w:b/>
          <w:bCs/>
        </w:rPr>
        <w:t>trgovinu, ugostiteljstvo i usluge, Gospić, Kaniška 95, OIB 82156469280</w:t>
      </w:r>
      <w:r w:rsidR="00F77BE2">
        <w:rPr>
          <w:b/>
          <w:bCs/>
        </w:rPr>
        <w:t>;</w:t>
      </w:r>
    </w:p>
    <w:p w:rsidRDefault="00B416A5" w:rsidP="00B416A5" w:rsidR="00B416A5" w:rsidRPr="00B416A5">
      <w:pPr>
        <w:ind w:left="1080"/>
        <w:jc w:val="both"/>
        <w:rPr>
          <w:b/>
          <w:bCs/>
        </w:rPr>
      </w:pPr>
    </w:p>
    <w:p w:rsidRDefault="00B416A5" w:rsidP="00532349" w:rsidR="00B416A5" w:rsidRPr="00B416A5">
      <w:pPr>
        <w:numPr>
          <w:ilvl w:val="0"/>
          <w:numId w:val="11"/>
        </w:numPr>
        <w:jc w:val="both"/>
        <w:rPr>
          <w:b/>
        </w:rPr>
      </w:pPr>
      <w:r>
        <w:t xml:space="preserve">Ukupan iznos duga evidentiran na temelju neizvršenih osnova za plaćanje na dan </w:t>
      </w:r>
      <w:r w:rsidR="00934574">
        <w:t>01. rujna</w:t>
      </w:r>
      <w:r>
        <w:t xml:space="preserve"> 2015. godine iznosi </w:t>
      </w:r>
      <w:r w:rsidR="00DD05CF">
        <w:rPr>
          <w:b/>
        </w:rPr>
        <w:t>787,32</w:t>
      </w:r>
      <w:r w:rsidR="005846FF">
        <w:rPr>
          <w:b/>
        </w:rPr>
        <w:t xml:space="preserve"> </w:t>
      </w:r>
      <w:r w:rsidR="00137F33">
        <w:rPr>
          <w:b/>
        </w:rPr>
        <w:t>kn</w:t>
      </w:r>
      <w:r>
        <w:rPr>
          <w:b/>
        </w:rPr>
        <w:t>;</w:t>
      </w:r>
      <w:r w:rsidRPr="00B416A5">
        <w:rPr>
          <w:b/>
        </w:rPr>
        <w:t xml:space="preserve"> </w:t>
      </w:r>
    </w:p>
    <w:p w:rsidRDefault="00B416A5" w:rsidP="00B416A5" w:rsidR="00B416A5">
      <w:pPr>
        <w:pStyle w:val="Odlomakpopisa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U tom slučaju sud će po službenoj dužnosti donijeti rješenje o otvaranju i zaključenju skraćenog stečajnog postupka.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964233">
        <w:t>10</w:t>
      </w:r>
      <w:r w:rsidR="008E046A">
        <w:t>. ožujka</w:t>
      </w:r>
      <w:r w:rsidR="00B416A5">
        <w:t xml:space="preserve"> </w:t>
      </w:r>
      <w:r w:rsidR="002909F5" w:rsidRPr="006515DF">
        <w:t>201</w:t>
      </w:r>
      <w:r w:rsidR="008E046A">
        <w:t>6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B75AB7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10654F" w:rsidP="003B5F59" w:rsidR="0010654F" w:rsidRPr="006515DF">
      <w:pPr>
        <w:ind w:left="2832"/>
        <w:jc w:val="right"/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964233">
        <w:rPr>
          <w:sz w:val="20"/>
          <w:szCs w:val="20"/>
        </w:rPr>
        <w:t>10</w:t>
      </w:r>
      <w:r w:rsidR="008E046A">
        <w:rPr>
          <w:sz w:val="20"/>
          <w:szCs w:val="20"/>
        </w:rPr>
        <w:t>.3.2016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Daniela Korlević</w:t>
      </w:r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7F2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913345" w:rsidR="006C1643" w:rsidRPr="00192B34">
    <w:pPr>
      <w:pStyle w:val="Zaglavlje"/>
    </w:pPr>
  </w:p>
  <w:p w:rsidRDefault="006C1643" w:rsidP="00DB6E1D" w:rsidR="006C1643" w:rsidRPr="003C5000">
    <w:pPr>
      <w:pStyle w:val="Zaglavlje"/>
      <w:rPr>
        <w:rFonts w:cs="Arial" w:hAnsi="Arial" w:ascii="Arial"/>
      </w:rPr>
    </w:pPr>
  </w:p>
  <w:p w:rsidRDefault="006C1643" w:rsidP="00B55334" w:rsidR="006C1643" w:rsidRPr="003C5000">
    <w:pPr>
      <w:pStyle w:val="Zaglavlje"/>
      <w:rPr>
        <w:rFonts w:cs="Arial" w:hAnsi="Arial" w:ascii="Arial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6C164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DD05CF">
      <w:t>88</w:t>
    </w:r>
    <w:r w:rsidR="00D829C9">
      <w:t>/</w:t>
    </w:r>
    <w:r w:rsidR="00C92FD8">
      <w:t>16-5</w:t>
    </w:r>
  </w:p>
  <w:p w:rsidRDefault="00BC3630" w:rsidP="00596CA1" w:rsidR="00BC3630" w:rsidRPr="00596CA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276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10B99"/>
    <w:rsid w:val="00017A9C"/>
    <w:rsid w:val="0002009F"/>
    <w:rsid w:val="00022EBA"/>
    <w:rsid w:val="00041652"/>
    <w:rsid w:val="00042E1B"/>
    <w:rsid w:val="00044D56"/>
    <w:rsid w:val="00047FDA"/>
    <w:rsid w:val="00056DD9"/>
    <w:rsid w:val="00066741"/>
    <w:rsid w:val="00070EDE"/>
    <w:rsid w:val="00071DB6"/>
    <w:rsid w:val="00073DB5"/>
    <w:rsid w:val="0008069D"/>
    <w:rsid w:val="000816FE"/>
    <w:rsid w:val="00081A13"/>
    <w:rsid w:val="00083767"/>
    <w:rsid w:val="00087A44"/>
    <w:rsid w:val="00094924"/>
    <w:rsid w:val="000973D5"/>
    <w:rsid w:val="000A2B63"/>
    <w:rsid w:val="000A3E0E"/>
    <w:rsid w:val="000A66F5"/>
    <w:rsid w:val="000C2EB0"/>
    <w:rsid w:val="000C3C3A"/>
    <w:rsid w:val="000C4016"/>
    <w:rsid w:val="000C59C4"/>
    <w:rsid w:val="000D156D"/>
    <w:rsid w:val="000E2F46"/>
    <w:rsid w:val="000E32F9"/>
    <w:rsid w:val="000E44B2"/>
    <w:rsid w:val="000E7469"/>
    <w:rsid w:val="000F016F"/>
    <w:rsid w:val="000F358A"/>
    <w:rsid w:val="000F53DB"/>
    <w:rsid w:val="000F5814"/>
    <w:rsid w:val="00101EBF"/>
    <w:rsid w:val="0010654F"/>
    <w:rsid w:val="00111670"/>
    <w:rsid w:val="001221ED"/>
    <w:rsid w:val="00123B98"/>
    <w:rsid w:val="00125CD7"/>
    <w:rsid w:val="00126115"/>
    <w:rsid w:val="00137F33"/>
    <w:rsid w:val="00141383"/>
    <w:rsid w:val="0014199C"/>
    <w:rsid w:val="00142C0F"/>
    <w:rsid w:val="001463CE"/>
    <w:rsid w:val="00153F94"/>
    <w:rsid w:val="00155D32"/>
    <w:rsid w:val="0016205A"/>
    <w:rsid w:val="00171CEC"/>
    <w:rsid w:val="00174BCC"/>
    <w:rsid w:val="00176959"/>
    <w:rsid w:val="00177624"/>
    <w:rsid w:val="00183E1B"/>
    <w:rsid w:val="001924A3"/>
    <w:rsid w:val="00192B34"/>
    <w:rsid w:val="00192C04"/>
    <w:rsid w:val="001A08C1"/>
    <w:rsid w:val="001A277D"/>
    <w:rsid w:val="001A7CA5"/>
    <w:rsid w:val="001B28BF"/>
    <w:rsid w:val="001B7F61"/>
    <w:rsid w:val="001C171A"/>
    <w:rsid w:val="001C1C87"/>
    <w:rsid w:val="001C35B0"/>
    <w:rsid w:val="001C3E88"/>
    <w:rsid w:val="001C462A"/>
    <w:rsid w:val="001C7CCB"/>
    <w:rsid w:val="001D1BA8"/>
    <w:rsid w:val="001D2AAF"/>
    <w:rsid w:val="001D42F4"/>
    <w:rsid w:val="001D774D"/>
    <w:rsid w:val="001E1C17"/>
    <w:rsid w:val="001E3EE3"/>
    <w:rsid w:val="001F05AB"/>
    <w:rsid w:val="001F08AB"/>
    <w:rsid w:val="001F0A4D"/>
    <w:rsid w:val="001F16F6"/>
    <w:rsid w:val="001F2FBB"/>
    <w:rsid w:val="001F39FE"/>
    <w:rsid w:val="001F5DD9"/>
    <w:rsid w:val="001F7F2C"/>
    <w:rsid w:val="00200E93"/>
    <w:rsid w:val="00201815"/>
    <w:rsid w:val="002038DA"/>
    <w:rsid w:val="00204EF4"/>
    <w:rsid w:val="0020591A"/>
    <w:rsid w:val="00206CFF"/>
    <w:rsid w:val="00214F56"/>
    <w:rsid w:val="0021604C"/>
    <w:rsid w:val="00221DC3"/>
    <w:rsid w:val="002239D1"/>
    <w:rsid w:val="0023167A"/>
    <w:rsid w:val="00233207"/>
    <w:rsid w:val="002347BC"/>
    <w:rsid w:val="00236E02"/>
    <w:rsid w:val="00240A4A"/>
    <w:rsid w:val="002432D7"/>
    <w:rsid w:val="00260313"/>
    <w:rsid w:val="002646E7"/>
    <w:rsid w:val="002717C3"/>
    <w:rsid w:val="002721A3"/>
    <w:rsid w:val="00273EC3"/>
    <w:rsid w:val="00280ABB"/>
    <w:rsid w:val="00282C64"/>
    <w:rsid w:val="002847B3"/>
    <w:rsid w:val="00287DF1"/>
    <w:rsid w:val="002909F5"/>
    <w:rsid w:val="00291909"/>
    <w:rsid w:val="002936F9"/>
    <w:rsid w:val="0029506D"/>
    <w:rsid w:val="00295325"/>
    <w:rsid w:val="002B5594"/>
    <w:rsid w:val="002B722E"/>
    <w:rsid w:val="002C0246"/>
    <w:rsid w:val="002C0324"/>
    <w:rsid w:val="002C0F0F"/>
    <w:rsid w:val="002C27DA"/>
    <w:rsid w:val="002C4A8D"/>
    <w:rsid w:val="002C5527"/>
    <w:rsid w:val="002C6790"/>
    <w:rsid w:val="002C7051"/>
    <w:rsid w:val="002D2734"/>
    <w:rsid w:val="002D619E"/>
    <w:rsid w:val="002E1C10"/>
    <w:rsid w:val="002F1490"/>
    <w:rsid w:val="0030344A"/>
    <w:rsid w:val="003066D4"/>
    <w:rsid w:val="003101CC"/>
    <w:rsid w:val="00311D8A"/>
    <w:rsid w:val="003122D5"/>
    <w:rsid w:val="00313562"/>
    <w:rsid w:val="003146A2"/>
    <w:rsid w:val="00314E82"/>
    <w:rsid w:val="003209F8"/>
    <w:rsid w:val="00320F84"/>
    <w:rsid w:val="003370AD"/>
    <w:rsid w:val="00337EA7"/>
    <w:rsid w:val="00343353"/>
    <w:rsid w:val="00343794"/>
    <w:rsid w:val="003442EE"/>
    <w:rsid w:val="00345EBD"/>
    <w:rsid w:val="003535EE"/>
    <w:rsid w:val="0036379E"/>
    <w:rsid w:val="00364245"/>
    <w:rsid w:val="003657A2"/>
    <w:rsid w:val="003676E4"/>
    <w:rsid w:val="003705B0"/>
    <w:rsid w:val="00374332"/>
    <w:rsid w:val="003804C9"/>
    <w:rsid w:val="0038778A"/>
    <w:rsid w:val="00390B57"/>
    <w:rsid w:val="003A712D"/>
    <w:rsid w:val="003B2995"/>
    <w:rsid w:val="003B3276"/>
    <w:rsid w:val="003B5F59"/>
    <w:rsid w:val="003C0C44"/>
    <w:rsid w:val="003C3531"/>
    <w:rsid w:val="003C6155"/>
    <w:rsid w:val="003D255B"/>
    <w:rsid w:val="003F0965"/>
    <w:rsid w:val="003F6ACD"/>
    <w:rsid w:val="004047B3"/>
    <w:rsid w:val="004107F2"/>
    <w:rsid w:val="00427F95"/>
    <w:rsid w:val="00430EE8"/>
    <w:rsid w:val="00437108"/>
    <w:rsid w:val="00437A6E"/>
    <w:rsid w:val="004409C4"/>
    <w:rsid w:val="00442998"/>
    <w:rsid w:val="004479E7"/>
    <w:rsid w:val="00451390"/>
    <w:rsid w:val="00452BD7"/>
    <w:rsid w:val="00457A1E"/>
    <w:rsid w:val="00461255"/>
    <w:rsid w:val="00462984"/>
    <w:rsid w:val="004715DD"/>
    <w:rsid w:val="00471D2E"/>
    <w:rsid w:val="004740FD"/>
    <w:rsid w:val="00480E24"/>
    <w:rsid w:val="00490FF3"/>
    <w:rsid w:val="004936A3"/>
    <w:rsid w:val="004950EC"/>
    <w:rsid w:val="004B732F"/>
    <w:rsid w:val="004C0F23"/>
    <w:rsid w:val="004C47E1"/>
    <w:rsid w:val="004D2150"/>
    <w:rsid w:val="004D3706"/>
    <w:rsid w:val="004D46AB"/>
    <w:rsid w:val="004E3F18"/>
    <w:rsid w:val="004E66B3"/>
    <w:rsid w:val="004F189D"/>
    <w:rsid w:val="004F2CFA"/>
    <w:rsid w:val="004F4CA9"/>
    <w:rsid w:val="004F540E"/>
    <w:rsid w:val="004F678A"/>
    <w:rsid w:val="00502687"/>
    <w:rsid w:val="00502B1A"/>
    <w:rsid w:val="005046D4"/>
    <w:rsid w:val="00506452"/>
    <w:rsid w:val="00511D92"/>
    <w:rsid w:val="00515498"/>
    <w:rsid w:val="00524180"/>
    <w:rsid w:val="00525788"/>
    <w:rsid w:val="00526321"/>
    <w:rsid w:val="00532349"/>
    <w:rsid w:val="00535BE5"/>
    <w:rsid w:val="0053677E"/>
    <w:rsid w:val="00541F08"/>
    <w:rsid w:val="005531F5"/>
    <w:rsid w:val="00564EB6"/>
    <w:rsid w:val="00573F2B"/>
    <w:rsid w:val="005802D3"/>
    <w:rsid w:val="005846FF"/>
    <w:rsid w:val="005857B8"/>
    <w:rsid w:val="005959C0"/>
    <w:rsid w:val="00596CA1"/>
    <w:rsid w:val="0059728D"/>
    <w:rsid w:val="005976C1"/>
    <w:rsid w:val="005A0C3A"/>
    <w:rsid w:val="005A4C83"/>
    <w:rsid w:val="005A69CA"/>
    <w:rsid w:val="005A6EB2"/>
    <w:rsid w:val="005B042B"/>
    <w:rsid w:val="005B3205"/>
    <w:rsid w:val="005B37B0"/>
    <w:rsid w:val="005B4824"/>
    <w:rsid w:val="005C586E"/>
    <w:rsid w:val="005D1654"/>
    <w:rsid w:val="005D4741"/>
    <w:rsid w:val="005D6FCD"/>
    <w:rsid w:val="005D7970"/>
    <w:rsid w:val="005E350D"/>
    <w:rsid w:val="005F0A59"/>
    <w:rsid w:val="005F464C"/>
    <w:rsid w:val="00610D3C"/>
    <w:rsid w:val="00611CEC"/>
    <w:rsid w:val="006124FC"/>
    <w:rsid w:val="00613482"/>
    <w:rsid w:val="00614A72"/>
    <w:rsid w:val="00616C7C"/>
    <w:rsid w:val="00622BD7"/>
    <w:rsid w:val="006234C0"/>
    <w:rsid w:val="00623619"/>
    <w:rsid w:val="006257A2"/>
    <w:rsid w:val="00646987"/>
    <w:rsid w:val="00647204"/>
    <w:rsid w:val="006515DF"/>
    <w:rsid w:val="00664684"/>
    <w:rsid w:val="006677B8"/>
    <w:rsid w:val="006740F9"/>
    <w:rsid w:val="006752AD"/>
    <w:rsid w:val="00694B02"/>
    <w:rsid w:val="00695AE9"/>
    <w:rsid w:val="006A1C63"/>
    <w:rsid w:val="006A37E1"/>
    <w:rsid w:val="006B4842"/>
    <w:rsid w:val="006C0F44"/>
    <w:rsid w:val="006C1643"/>
    <w:rsid w:val="006C1EF8"/>
    <w:rsid w:val="006C30F0"/>
    <w:rsid w:val="006C6264"/>
    <w:rsid w:val="006C6849"/>
    <w:rsid w:val="006C7289"/>
    <w:rsid w:val="006C7BE7"/>
    <w:rsid w:val="006D0FF1"/>
    <w:rsid w:val="006D23EF"/>
    <w:rsid w:val="006D27C5"/>
    <w:rsid w:val="006E046C"/>
    <w:rsid w:val="006E33B5"/>
    <w:rsid w:val="006E47D6"/>
    <w:rsid w:val="006E5065"/>
    <w:rsid w:val="006F08C2"/>
    <w:rsid w:val="006F1B2C"/>
    <w:rsid w:val="006F36A9"/>
    <w:rsid w:val="00700305"/>
    <w:rsid w:val="00705DC1"/>
    <w:rsid w:val="00705FA5"/>
    <w:rsid w:val="00705FB9"/>
    <w:rsid w:val="007076F8"/>
    <w:rsid w:val="0070781D"/>
    <w:rsid w:val="00707DAF"/>
    <w:rsid w:val="00740535"/>
    <w:rsid w:val="00745DAB"/>
    <w:rsid w:val="00747147"/>
    <w:rsid w:val="0075094D"/>
    <w:rsid w:val="00751890"/>
    <w:rsid w:val="00753A4D"/>
    <w:rsid w:val="00753AC6"/>
    <w:rsid w:val="00754530"/>
    <w:rsid w:val="007552E8"/>
    <w:rsid w:val="00760EB7"/>
    <w:rsid w:val="00760FF1"/>
    <w:rsid w:val="00763E07"/>
    <w:rsid w:val="00767887"/>
    <w:rsid w:val="00774BD4"/>
    <w:rsid w:val="00783210"/>
    <w:rsid w:val="00783420"/>
    <w:rsid w:val="00784053"/>
    <w:rsid w:val="007854F9"/>
    <w:rsid w:val="007A2DF3"/>
    <w:rsid w:val="007A43EA"/>
    <w:rsid w:val="007A6990"/>
    <w:rsid w:val="007A7BDE"/>
    <w:rsid w:val="007B5BB1"/>
    <w:rsid w:val="007B6289"/>
    <w:rsid w:val="007D6926"/>
    <w:rsid w:val="007F0D63"/>
    <w:rsid w:val="007F453A"/>
    <w:rsid w:val="00800379"/>
    <w:rsid w:val="0080451C"/>
    <w:rsid w:val="0081798F"/>
    <w:rsid w:val="00830BFC"/>
    <w:rsid w:val="008326F0"/>
    <w:rsid w:val="0083740B"/>
    <w:rsid w:val="0084056E"/>
    <w:rsid w:val="00844CB1"/>
    <w:rsid w:val="008472F2"/>
    <w:rsid w:val="008633E6"/>
    <w:rsid w:val="00866B4A"/>
    <w:rsid w:val="00867742"/>
    <w:rsid w:val="008677D6"/>
    <w:rsid w:val="00871797"/>
    <w:rsid w:val="0087242D"/>
    <w:rsid w:val="0088045C"/>
    <w:rsid w:val="008811E8"/>
    <w:rsid w:val="00887CB9"/>
    <w:rsid w:val="008909D6"/>
    <w:rsid w:val="00890A5F"/>
    <w:rsid w:val="00891CF1"/>
    <w:rsid w:val="008958F6"/>
    <w:rsid w:val="008A247C"/>
    <w:rsid w:val="008B1087"/>
    <w:rsid w:val="008B7AC6"/>
    <w:rsid w:val="008C20F1"/>
    <w:rsid w:val="008C24F1"/>
    <w:rsid w:val="008C429C"/>
    <w:rsid w:val="008D5C2F"/>
    <w:rsid w:val="008D6F9C"/>
    <w:rsid w:val="008E046A"/>
    <w:rsid w:val="008E51E4"/>
    <w:rsid w:val="008F4071"/>
    <w:rsid w:val="00902599"/>
    <w:rsid w:val="00913345"/>
    <w:rsid w:val="009168C5"/>
    <w:rsid w:val="00916C6A"/>
    <w:rsid w:val="009205D7"/>
    <w:rsid w:val="009223EE"/>
    <w:rsid w:val="00923EB7"/>
    <w:rsid w:val="009242E5"/>
    <w:rsid w:val="00930785"/>
    <w:rsid w:val="0093239D"/>
    <w:rsid w:val="00934574"/>
    <w:rsid w:val="009345FB"/>
    <w:rsid w:val="00940B7F"/>
    <w:rsid w:val="00941210"/>
    <w:rsid w:val="00947C0E"/>
    <w:rsid w:val="00951E3B"/>
    <w:rsid w:val="00956E95"/>
    <w:rsid w:val="00964233"/>
    <w:rsid w:val="009658D8"/>
    <w:rsid w:val="009753F5"/>
    <w:rsid w:val="00983195"/>
    <w:rsid w:val="00986D01"/>
    <w:rsid w:val="009A322C"/>
    <w:rsid w:val="009C3E97"/>
    <w:rsid w:val="009C663E"/>
    <w:rsid w:val="009C7356"/>
    <w:rsid w:val="009D071F"/>
    <w:rsid w:val="009D2648"/>
    <w:rsid w:val="009D6E09"/>
    <w:rsid w:val="009E362E"/>
    <w:rsid w:val="009F5205"/>
    <w:rsid w:val="009F5287"/>
    <w:rsid w:val="009F7E6C"/>
    <w:rsid w:val="00A00038"/>
    <w:rsid w:val="00A00165"/>
    <w:rsid w:val="00A01BDC"/>
    <w:rsid w:val="00A065C8"/>
    <w:rsid w:val="00A06B5D"/>
    <w:rsid w:val="00A24271"/>
    <w:rsid w:val="00A26019"/>
    <w:rsid w:val="00A418A0"/>
    <w:rsid w:val="00A45E8E"/>
    <w:rsid w:val="00A61785"/>
    <w:rsid w:val="00A7404C"/>
    <w:rsid w:val="00A7796C"/>
    <w:rsid w:val="00A8114B"/>
    <w:rsid w:val="00A81F86"/>
    <w:rsid w:val="00A95267"/>
    <w:rsid w:val="00A97004"/>
    <w:rsid w:val="00AA4DE4"/>
    <w:rsid w:val="00AA5E71"/>
    <w:rsid w:val="00AA60AF"/>
    <w:rsid w:val="00AB08FD"/>
    <w:rsid w:val="00AB208A"/>
    <w:rsid w:val="00AC1B93"/>
    <w:rsid w:val="00AC1EEE"/>
    <w:rsid w:val="00AC3939"/>
    <w:rsid w:val="00AC4C2A"/>
    <w:rsid w:val="00AE4FC2"/>
    <w:rsid w:val="00AE73E1"/>
    <w:rsid w:val="00AE7D36"/>
    <w:rsid w:val="00AF123A"/>
    <w:rsid w:val="00AF27D1"/>
    <w:rsid w:val="00AF5685"/>
    <w:rsid w:val="00AF6E7A"/>
    <w:rsid w:val="00B04F19"/>
    <w:rsid w:val="00B06A16"/>
    <w:rsid w:val="00B3107E"/>
    <w:rsid w:val="00B4056C"/>
    <w:rsid w:val="00B416A5"/>
    <w:rsid w:val="00B47C18"/>
    <w:rsid w:val="00B50C7E"/>
    <w:rsid w:val="00B524C6"/>
    <w:rsid w:val="00B55334"/>
    <w:rsid w:val="00B64745"/>
    <w:rsid w:val="00B73A0E"/>
    <w:rsid w:val="00B75AB7"/>
    <w:rsid w:val="00B91B39"/>
    <w:rsid w:val="00BA44FC"/>
    <w:rsid w:val="00BA5395"/>
    <w:rsid w:val="00BA6A1F"/>
    <w:rsid w:val="00BA723F"/>
    <w:rsid w:val="00BB08EE"/>
    <w:rsid w:val="00BC3630"/>
    <w:rsid w:val="00BE2A5A"/>
    <w:rsid w:val="00BE62C8"/>
    <w:rsid w:val="00BF3035"/>
    <w:rsid w:val="00BF6D01"/>
    <w:rsid w:val="00C00927"/>
    <w:rsid w:val="00C058ED"/>
    <w:rsid w:val="00C14A59"/>
    <w:rsid w:val="00C27EA4"/>
    <w:rsid w:val="00C317C2"/>
    <w:rsid w:val="00C32128"/>
    <w:rsid w:val="00C323DB"/>
    <w:rsid w:val="00C348D2"/>
    <w:rsid w:val="00C42715"/>
    <w:rsid w:val="00C43526"/>
    <w:rsid w:val="00C44A1F"/>
    <w:rsid w:val="00C45DA7"/>
    <w:rsid w:val="00C476E2"/>
    <w:rsid w:val="00C50761"/>
    <w:rsid w:val="00C5617B"/>
    <w:rsid w:val="00C610A8"/>
    <w:rsid w:val="00C64BCA"/>
    <w:rsid w:val="00C65E64"/>
    <w:rsid w:val="00C77447"/>
    <w:rsid w:val="00C77BDB"/>
    <w:rsid w:val="00C82148"/>
    <w:rsid w:val="00C83CC2"/>
    <w:rsid w:val="00C85545"/>
    <w:rsid w:val="00C861C3"/>
    <w:rsid w:val="00C929CB"/>
    <w:rsid w:val="00C92FD8"/>
    <w:rsid w:val="00CA15EC"/>
    <w:rsid w:val="00CA28F3"/>
    <w:rsid w:val="00CA758D"/>
    <w:rsid w:val="00CB10FD"/>
    <w:rsid w:val="00CB6630"/>
    <w:rsid w:val="00CB7A73"/>
    <w:rsid w:val="00CC5CF8"/>
    <w:rsid w:val="00CD34FF"/>
    <w:rsid w:val="00CD3905"/>
    <w:rsid w:val="00CD4C8C"/>
    <w:rsid w:val="00CD757E"/>
    <w:rsid w:val="00CE003D"/>
    <w:rsid w:val="00CF56F0"/>
    <w:rsid w:val="00D01041"/>
    <w:rsid w:val="00D0155F"/>
    <w:rsid w:val="00D01C71"/>
    <w:rsid w:val="00D06AE0"/>
    <w:rsid w:val="00D06F77"/>
    <w:rsid w:val="00D11111"/>
    <w:rsid w:val="00D20ECA"/>
    <w:rsid w:val="00D26773"/>
    <w:rsid w:val="00D27294"/>
    <w:rsid w:val="00D36460"/>
    <w:rsid w:val="00D378B4"/>
    <w:rsid w:val="00D41B79"/>
    <w:rsid w:val="00D45447"/>
    <w:rsid w:val="00D468A9"/>
    <w:rsid w:val="00D56850"/>
    <w:rsid w:val="00D57B06"/>
    <w:rsid w:val="00D62DDC"/>
    <w:rsid w:val="00D633CD"/>
    <w:rsid w:val="00D80655"/>
    <w:rsid w:val="00D829C9"/>
    <w:rsid w:val="00D85013"/>
    <w:rsid w:val="00D85F35"/>
    <w:rsid w:val="00D92ADB"/>
    <w:rsid w:val="00D937E1"/>
    <w:rsid w:val="00DA134F"/>
    <w:rsid w:val="00DA1414"/>
    <w:rsid w:val="00DA7445"/>
    <w:rsid w:val="00DB4DE4"/>
    <w:rsid w:val="00DB6E1D"/>
    <w:rsid w:val="00DC3D57"/>
    <w:rsid w:val="00DC3EBD"/>
    <w:rsid w:val="00DC77DF"/>
    <w:rsid w:val="00DD05CF"/>
    <w:rsid w:val="00DD0D96"/>
    <w:rsid w:val="00DD1B05"/>
    <w:rsid w:val="00DD3724"/>
    <w:rsid w:val="00DE0EE6"/>
    <w:rsid w:val="00DE47EB"/>
    <w:rsid w:val="00DF0869"/>
    <w:rsid w:val="00DF0A6C"/>
    <w:rsid w:val="00DF3FC1"/>
    <w:rsid w:val="00E038E0"/>
    <w:rsid w:val="00E0440D"/>
    <w:rsid w:val="00E15CCB"/>
    <w:rsid w:val="00E15F81"/>
    <w:rsid w:val="00E2258C"/>
    <w:rsid w:val="00E26A8F"/>
    <w:rsid w:val="00E31BA6"/>
    <w:rsid w:val="00E34D08"/>
    <w:rsid w:val="00E3790C"/>
    <w:rsid w:val="00E4260F"/>
    <w:rsid w:val="00E47C9F"/>
    <w:rsid w:val="00E50B31"/>
    <w:rsid w:val="00E52103"/>
    <w:rsid w:val="00E5367A"/>
    <w:rsid w:val="00E541ED"/>
    <w:rsid w:val="00E55672"/>
    <w:rsid w:val="00E64D55"/>
    <w:rsid w:val="00E65036"/>
    <w:rsid w:val="00E66F64"/>
    <w:rsid w:val="00E7305D"/>
    <w:rsid w:val="00E82BCC"/>
    <w:rsid w:val="00E90954"/>
    <w:rsid w:val="00E940D1"/>
    <w:rsid w:val="00EA4F3F"/>
    <w:rsid w:val="00EB1E37"/>
    <w:rsid w:val="00EB7096"/>
    <w:rsid w:val="00EC3AE2"/>
    <w:rsid w:val="00EC5B56"/>
    <w:rsid w:val="00ED6CE8"/>
    <w:rsid w:val="00EE2C23"/>
    <w:rsid w:val="00EF0CEC"/>
    <w:rsid w:val="00EF23A6"/>
    <w:rsid w:val="00F01233"/>
    <w:rsid w:val="00F04D4A"/>
    <w:rsid w:val="00F1324F"/>
    <w:rsid w:val="00F173C1"/>
    <w:rsid w:val="00F20F43"/>
    <w:rsid w:val="00F27CD8"/>
    <w:rsid w:val="00F3043C"/>
    <w:rsid w:val="00F314A5"/>
    <w:rsid w:val="00F37E54"/>
    <w:rsid w:val="00F43C56"/>
    <w:rsid w:val="00F4462D"/>
    <w:rsid w:val="00F501A5"/>
    <w:rsid w:val="00F57489"/>
    <w:rsid w:val="00F65C0A"/>
    <w:rsid w:val="00F751B5"/>
    <w:rsid w:val="00F753F3"/>
    <w:rsid w:val="00F756F5"/>
    <w:rsid w:val="00F7794A"/>
    <w:rsid w:val="00F77BE2"/>
    <w:rsid w:val="00F8259B"/>
    <w:rsid w:val="00F86780"/>
    <w:rsid w:val="00F879E6"/>
    <w:rsid w:val="00F92485"/>
    <w:rsid w:val="00F9276E"/>
    <w:rsid w:val="00F93C67"/>
    <w:rsid w:val="00F94880"/>
    <w:rsid w:val="00F95D61"/>
    <w:rsid w:val="00FA018F"/>
    <w:rsid w:val="00FA4B91"/>
    <w:rsid w:val="00FA59EB"/>
    <w:rsid w:val="00FA7CE0"/>
    <w:rsid w:val="00FB4660"/>
    <w:rsid w:val="00FB67C5"/>
    <w:rsid w:val="00FC408D"/>
    <w:rsid w:val="00FC6EC8"/>
    <w:rsid w:val="00FD0C4A"/>
    <w:rsid w:val="00FD59CA"/>
    <w:rsid w:val="00FE0823"/>
    <w:rsid w:val="00FE1905"/>
    <w:rsid w:val="00FE4CC1"/>
    <w:rsid w:val="00FF0FA8"/>
    <w:rsid w:val="00FF7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76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F7F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7F2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7F2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7F2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7F2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F7F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7F2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7F2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7F2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7F2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ožujka 2016.</izvorni_sadrzaj>
    <derivirana_varijabla naziv="DomainObject.DatumDonosenjaOdluke_1">10.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</izvorni_sadrzaj>
    <derivirana_varijabla naziv="DomainObject.Predmet.Broj_1">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2016.</izvorni_sadrzaj>
    <derivirana_varijabla naziv="DomainObject.Predmet.DatumOsnivanja_1">20.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St-88/2016</izvorni_sadrzaj>
    <derivirana_varijabla naziv="DomainObject.Predmet.OznakaBroj_1">St-88/2016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KDK d.o.o.</izvorni_sadrzaj>
    <derivirana_varijabla naziv="DomainObject.Predmet.ProtustrankaFormated_1">  KDK d.o.o.</derivirana_varijabla>
  </DomainObject.Predmet.ProtustrankaFormated>
  <DomainObject.Predmet.ProtustrankaFormatedOIB>
    <izvorni_sadrzaj>  KDK d.o.o., OIB 82156469280</izvorni_sadrzaj>
    <derivirana_varijabla naziv="DomainObject.Predmet.ProtustrankaFormatedOIB_1">  KDK d.o.o., OIB 82156469280</derivirana_varijabla>
  </DomainObject.Predmet.ProtustrankaFormatedOIB>
  <DomainObject.Predmet.ProtustrankaFormatedWithAdress>
    <izvorni_sadrzaj> KDK d.o.o., Kaniška 95, 53000 Gospić</izvorni_sadrzaj>
    <derivirana_varijabla naziv="DomainObject.Predmet.ProtustrankaFormatedWithAdress_1"> KDK d.o.o., Kaniška 95, 53000 Gospić</derivirana_varijabla>
  </DomainObject.Predmet.ProtustrankaFormatedWithAdress>
  <DomainObject.Predmet.ProtustrankaFormatedWithAdressOIB>
    <izvorni_sadrzaj> KDK d.o.o., OIB 82156469280, Kaniška 95, 53000 Gospić</izvorni_sadrzaj>
    <derivirana_varijabla naziv="DomainObject.Predmet.ProtustrankaFormatedWithAdressOIB_1"> KDK d.o.o., OIB 82156469280, Kaniška 95, 53000 Gospić</derivirana_varijabla>
  </DomainObject.Predmet.ProtustrankaFormatedWithAdressOIB>
  <DomainObject.Predmet.ProtustrankaWithAdress>
    <izvorni_sadrzaj>KDK d.o.o. Kaniška 95, 53000 Gospić</izvorni_sadrzaj>
    <derivirana_varijabla naziv="DomainObject.Predmet.ProtustrankaWithAdress_1">KDK d.o.o. Kaniška 95, 53000 Gospić</derivirana_varijabla>
  </DomainObject.Predmet.ProtustrankaWithAdress>
  <DomainObject.Predmet.ProtustrankaWithAdressOIB>
    <izvorni_sadrzaj>KDK d.o.o., OIB 82156469280, Kaniška 95, 53000 Gospić</izvorni_sadrzaj>
    <derivirana_varijabla naziv="DomainObject.Predmet.ProtustrankaWithAdressOIB_1">KDK d.o.o., OIB 82156469280, Kaniška 95, 53000 Gospić</derivirana_varijabla>
  </DomainObject.Predmet.ProtustrankaWithAdressOIB>
  <DomainObject.Predmet.ProtustrankaNazivFormated>
    <izvorni_sadrzaj>KDK d.o.o.</izvorni_sadrzaj>
    <derivirana_varijabla naziv="DomainObject.Predmet.ProtustrankaNazivFormated_1">KDK d.o.o.</derivirana_varijabla>
  </DomainObject.Predmet.ProtustrankaNazivFormated>
  <DomainObject.Predmet.ProtustrankaNazivFormatedOIB>
    <izvorni_sadrzaj>KDK d.o.o., OIB 82156469280</izvorni_sadrzaj>
    <derivirana_varijabla naziv="DomainObject.Predmet.ProtustrankaNazivFormatedOIB_1">KDK d.o.o., OIB 82156469280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KDK d.o.o.</item>
    </izvorni_sadrzaj>
    <derivirana_varijabla naziv="DomainObject.Predmet.ProtuStrankaListFormated_1">
      <item>KDK d.o.o.</item>
    </derivirana_varijabla>
  </DomainObject.Predmet.ProtuStrankaListFormated>
  <DomainObject.Predmet.ProtuStrankaListFormatedOIB>
    <izvorni_sadrzaj>
      <item>KDK d.o.o., OIB 82156469280</item>
    </izvorni_sadrzaj>
    <derivirana_varijabla naziv="DomainObject.Predmet.ProtuStrankaListFormatedOIB_1">
      <item>KDK d.o.o., OIB 82156469280</item>
    </derivirana_varijabla>
  </DomainObject.Predmet.ProtuStrankaListFormatedOIB>
  <DomainObject.Predmet.ProtuStrankaListFormatedWithAdress>
    <izvorni_sadrzaj>
      <item>KDK d.o.o., Kaniška 95, 53000 Gospić</item>
    </izvorni_sadrzaj>
    <derivirana_varijabla naziv="DomainObject.Predmet.ProtuStrankaListFormatedWithAdress_1">
      <item>KDK d.o.o., Kaniška 95, 53000 Gospić</item>
    </derivirana_varijabla>
  </DomainObject.Predmet.ProtuStrankaListFormatedWithAdress>
  <DomainObject.Predmet.ProtuStrankaListFormatedWithAdressOIB>
    <izvorni_sadrzaj>
      <item>KDK d.o.o., OIB 82156469280, Kaniška 95, 53000 Gospić</item>
    </izvorni_sadrzaj>
    <derivirana_varijabla naziv="DomainObject.Predmet.ProtuStrankaListFormatedWithAdressOIB_1">
      <item>KDK d.o.o., OIB 82156469280, Kaniška 95, 53000 Gospić</item>
    </derivirana_varijabla>
  </DomainObject.Predmet.ProtuStrankaListFormatedWithAdressOIB>
  <DomainObject.Predmet.ProtuStrankaListNazivFormated>
    <izvorni_sadrzaj>
      <item>KDK d.o.o.</item>
    </izvorni_sadrzaj>
    <derivirana_varijabla naziv="DomainObject.Predmet.ProtuStrankaListNazivFormated_1">
      <item>KDK d.o.o.</item>
    </derivirana_varijabla>
  </DomainObject.Predmet.ProtuStrankaListNazivFormated>
  <DomainObject.Predmet.ProtuStrankaListNazivFormatedOIB>
    <izvorni_sadrzaj>
      <item>KDK d.o.o., OIB 82156469280</item>
    </izvorni_sadrzaj>
    <derivirana_varijabla naziv="DomainObject.Predmet.ProtuStrankaListNazivFormatedOIB_1">
      <item>KDK d.o.o., OIB 82156469280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2016.</izvorni_sadrzaj>
    <derivirana_varijabla naziv="DomainObject.Datum_1">10.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KDK d.o.o.</izvorni_sadrzaj>
    <derivirana_varijabla naziv="DomainObject.Predmet.ProtustrankaIDrugi_1">KDK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KDK d.o.o., OIB 82156469280, Kaniška 95, 53000 Gospić</izvorni_sadrzaj>
    <derivirana_varijabla naziv="DomainObject.Predmet.ProtustrankaIDrugiAdressOIB_1">KDK d.o.o., OIB 82156469280, Kaniška 95, 53000 Gospić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KDK d.o.o.</item>
    </izvorni_sadrzaj>
    <derivirana_varijabla naziv="DomainObject.Predmet.SudioniciListNaziv_1">
      <item>FINA  Rijeka</item>
      <item>KDK d.o.o.</item>
    </derivirana_varijabla>
  </DomainObject.Predmet.SudioniciListNaziv>
  <DomainObject.Predmet.SudioniciListAdressOIB>
    <izvorni_sadrzaj>
      <item>FINA  Rijeka, OIB 85821130368, Frana Kurelca 8,51000 Rijeka</item>
      <item>KDK d.o.o., OIB 82156469280, Kaniška 95,53000 Gospić</item>
    </izvorni_sadrzaj>
    <derivirana_varijabla naziv="DomainObject.Predmet.SudioniciListAdressOIB_1">
      <item>FINA  Rijeka, OIB 85821130368, Frana Kurelca 8,51000 Rijeka</item>
      <item>KDK d.o.o., OIB 82156469280, Kaniška 95,53000 Gospić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82156469280</item>
    </izvorni_sadrzaj>
    <derivirana_varijabla naziv="DomainObject.Predmet.SudioniciListNazivOIB_1">
      <item>, OIB 85821130368</item>
      <item>, OIB 82156469280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BBDA541-6FA9-4A5D-84A2-54DF6B3D4C5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285</properties:Words>
  <properties:Characters>1424</properties:Characters>
  <properties:Lines>57</properties:Lines>
  <properties:Paragraphs>22</properties:Paragraphs>
  <properties:TotalTime>1004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2015-11-26T07:40:00Z</dcterms:created>
  <dc:creator>ksarlija</dc:creator>
  <cp:lastModifiedBy>Jasna Radulović</cp:lastModifiedBy>
  <cp:lastPrinted>2016-03-10T14:26:00Z</cp:lastPrinted>
  <dcterms:modified xmlns:xsi="http://www.w3.org/2001/XMLSchema-instance" xsi:type="dcterms:W3CDTF">2016-03-10T14:30:00Z</dcterms:modified>
  <cp:revision>146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