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811b" w14:paraId="27e811b" w:rsidRDefault="00CA581B" w:rsidP="00CA581B" w:rsidR="00CA581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581B" w:rsidP="00CA581B" w:rsidR="00CA581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A581B" w:rsidP="00CA581B" w:rsidR="00CA581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A581B" w:rsidP="00CA581B" w:rsidR="00CA581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A581B" w:rsidP="00CA581B" w:rsidR="00CA581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A581B" w:rsidP="00CA581B" w:rsidR="00CA581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A581B" w:rsidP="00CA581B" w:rsidR="00CA581B" w:rsidRPr="005D578C">
      <w:pPr>
        <w:jc w:val="center"/>
        <w:rPr>
          <w:rFonts w:cs="Times New Roman" w:eastAsia="Times New Roman"/>
          <w:szCs w:val="24"/>
        </w:rPr>
      </w:pPr>
    </w:p>
    <w:p w:rsidRDefault="00CA581B" w:rsidP="00CA581B" w:rsidR="00CA58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A581B" w:rsidP="00CA581B" w:rsidR="00CA581B" w:rsidRPr="005D578C">
      <w:pPr>
        <w:rPr>
          <w:rFonts w:cs="Times New Roman" w:eastAsia="Times New Roman"/>
          <w:szCs w:val="24"/>
        </w:rPr>
      </w:pPr>
    </w:p>
    <w:p w:rsidRDefault="00CA581B" w:rsidP="00CA581B" w:rsidR="00CA581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NATURA DIVINA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C. Prekomorskih brigada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72785729020, MBS 130029550,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ožujka 2016.</w:t>
      </w:r>
    </w:p>
    <w:p w:rsidRDefault="00CA581B" w:rsidP="00CA581B" w:rsidR="00CA581B" w:rsidRPr="005D578C">
      <w:pPr>
        <w:rPr>
          <w:rFonts w:cs="Times New Roman" w:eastAsia="Times New Roman"/>
          <w:szCs w:val="24"/>
        </w:rPr>
      </w:pPr>
    </w:p>
    <w:p w:rsidRDefault="00CA581B" w:rsidP="00CA581B" w:rsidR="00CA58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A581B" w:rsidP="00CA581B" w:rsidR="00CA581B" w:rsidRPr="005D578C">
      <w:pPr>
        <w:rPr>
          <w:rFonts w:cs="Times New Roman" w:eastAsia="Times New Roman"/>
          <w:szCs w:val="24"/>
        </w:rPr>
      </w:pPr>
    </w:p>
    <w:p w:rsidRDefault="00CA581B" w:rsidP="00CA581B" w:rsidR="00CA581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NATURA DIVINA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C. Prekomorskih brigada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72785729020, MBS 130029550,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CA581B" w:rsidP="00CA581B" w:rsidR="00CA581B" w:rsidRPr="005D578C">
      <w:pPr>
        <w:rPr>
          <w:rFonts w:cs="Times New Roman" w:eastAsia="Times New Roman"/>
          <w:szCs w:val="24"/>
        </w:rPr>
      </w:pPr>
    </w:p>
    <w:p w:rsidRDefault="00CA581B" w:rsidP="00630FF9" w:rsidR="00630FF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630FF9">
        <w:rPr>
          <w:rFonts w:cs="Times New Roman" w:eastAsia="Times New Roman"/>
          <w:szCs w:val="20"/>
        </w:rPr>
        <w:t>Damir Debeljuh iz Pule, Laginjina 6, OIB 29203139768.</w:t>
      </w:r>
    </w:p>
    <w:p w:rsidRDefault="00CA581B" w:rsidP="00CA581B" w:rsidR="00CA581B">
      <w:pPr>
        <w:ind w:firstLine="708"/>
        <w:rPr>
          <w:rFonts w:cs="Times New Roman" w:eastAsia="Times New Roman"/>
          <w:szCs w:val="20"/>
        </w:rPr>
      </w:pPr>
    </w:p>
    <w:p w:rsidRDefault="00CA581B" w:rsidP="00CA581B" w:rsidR="00CA581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NATURA DIVINA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C. Prekomorskih brigada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72785729020, MBS 130029550.</w:t>
      </w:r>
    </w:p>
    <w:p w:rsidRDefault="00CA581B" w:rsidP="00CA581B" w:rsidR="00CA581B">
      <w:pPr>
        <w:ind w:firstLine="709"/>
        <w:rPr>
          <w:rFonts w:cs="Times New Roman" w:eastAsia="Times New Roman"/>
          <w:szCs w:val="24"/>
        </w:rPr>
      </w:pPr>
    </w:p>
    <w:p w:rsidRDefault="00CA581B" w:rsidP="00CA581B" w:rsidR="00CA581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NATURA DIVINA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C. Prekomorskih brigada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72785729020, MBS 130029550.</w:t>
      </w:r>
    </w:p>
    <w:p w:rsidRDefault="00CA581B" w:rsidP="00CA581B" w:rsidR="00CA581B">
      <w:pPr>
        <w:ind w:firstLine="709"/>
        <w:rPr>
          <w:rFonts w:cs="Times New Roman" w:eastAsia="Times New Roman"/>
          <w:szCs w:val="24"/>
        </w:rPr>
      </w:pPr>
    </w:p>
    <w:p w:rsidRDefault="00CA581B" w:rsidP="00CA581B" w:rsidR="00CA581B" w:rsidRPr="005D578C">
      <w:pPr>
        <w:ind w:firstLine="709"/>
        <w:rPr>
          <w:rFonts w:cs="Times New Roman" w:eastAsia="Times New Roman"/>
          <w:szCs w:val="24"/>
        </w:rPr>
      </w:pPr>
    </w:p>
    <w:p w:rsidRDefault="00CA581B" w:rsidP="00CA581B" w:rsidR="00CA581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A581B" w:rsidP="00CA581B" w:rsidR="00CA581B">
      <w:pPr>
        <w:ind w:firstLine="708"/>
        <w:rPr>
          <w:rFonts w:cs="Times New Roman" w:eastAsia="Times New Roman"/>
          <w:szCs w:val="24"/>
        </w:rPr>
      </w:pPr>
    </w:p>
    <w:p w:rsidRDefault="00CA581B" w:rsidP="00CA581B" w:rsidR="00CA581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NATURA DIVINA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St-1167/2015-3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A581B" w:rsidP="00CA581B" w:rsidR="00CA581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A581B" w:rsidP="00CA581B" w:rsidR="00CA581B" w:rsidRPr="005D578C">
      <w:pPr>
        <w:rPr>
          <w:rFonts w:cs="Times New Roman" w:eastAsia="Times New Roman"/>
          <w:szCs w:val="24"/>
        </w:rPr>
      </w:pPr>
    </w:p>
    <w:p w:rsidRDefault="00CA581B" w:rsidP="00CA581B" w:rsidR="00CA58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A581B" w:rsidP="00CA581B" w:rsidR="00CA581B">
      <w:pPr>
        <w:rPr>
          <w:rFonts w:cs="Times New Roman" w:eastAsia="Times New Roman"/>
          <w:szCs w:val="24"/>
        </w:rPr>
      </w:pPr>
    </w:p>
    <w:p w:rsidRDefault="00CA581B" w:rsidP="007445E8" w:rsidR="00CA581B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A581B" w:rsidP="007445E8" w:rsidR="00CA581B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7445E8">
        <w:rPr>
          <w:rFonts w:cs="Times New Roman" w:eastAsia="Times New Roman"/>
          <w:szCs w:val="24"/>
        </w:rPr>
        <w:t>, v.r.</w:t>
      </w:r>
    </w:p>
    <w:p w:rsidRDefault="00CA581B" w:rsidP="00CA581B" w:rsidR="00CA581B">
      <w:pPr>
        <w:jc w:val="left"/>
        <w:rPr>
          <w:rFonts w:cs="Times New Roman" w:eastAsia="Times New Roman"/>
          <w:szCs w:val="24"/>
        </w:rPr>
      </w:pPr>
    </w:p>
    <w:p w:rsidRDefault="00CA581B" w:rsidP="00CA581B" w:rsidR="00CA581B" w:rsidRPr="005D578C">
      <w:pPr>
        <w:jc w:val="left"/>
        <w:rPr>
          <w:rFonts w:cs="Times New Roman" w:eastAsia="Times New Roman"/>
          <w:szCs w:val="24"/>
        </w:rPr>
      </w:pPr>
    </w:p>
    <w:p w:rsidRDefault="00CA581B" w:rsidP="00CA581B" w:rsidR="00CA581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A581B" w:rsidP="00CA581B" w:rsidR="00CA581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CA581B" w:rsidP="00CA581B" w:rsidR="00CA58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A581B" w:rsidP="00CA581B" w:rsidR="00CA581B">
      <w:pPr>
        <w:rPr>
          <w:rFonts w:cs="Times New Roman" w:eastAsia="Times New Roman"/>
          <w:szCs w:val="24"/>
        </w:rPr>
      </w:pPr>
    </w:p>
    <w:p w:rsidRDefault="00CA581B" w:rsidP="00CA581B" w:rsidR="00CA581B" w:rsidRPr="005D578C">
      <w:pPr>
        <w:rPr>
          <w:rFonts w:cs="Times New Roman" w:eastAsia="Times New Roman"/>
          <w:szCs w:val="24"/>
        </w:rPr>
      </w:pPr>
    </w:p>
    <w:p w:rsidRDefault="00CA581B" w:rsidP="00CA581B" w:rsidR="00CA581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A581B" w:rsidP="00CA581B" w:rsidR="00CA58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A581B" w:rsidP="00CA581B" w:rsidR="00CA58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NATURA DIVINA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C. Prekomorskih brigada 8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CA581B" w:rsidP="00CA581B" w:rsidR="00CA58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Tomislav Marjanović iz Pule, Širolina 4,</w:t>
      </w:r>
    </w:p>
    <w:p w:rsidRDefault="00CA581B" w:rsidP="00CA581B" w:rsidR="00CA581B" w:rsidRPr="00AD0B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A581B" w:rsidP="00CA581B" w:rsidR="00CA58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A581B" w:rsidP="00CA581B" w:rsidR="00CA581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630FF9">
        <w:rPr>
          <w:rFonts w:cs="Times New Roman" w:eastAsia="Times New Roman"/>
          <w:szCs w:val="20"/>
        </w:rPr>
        <w:t xml:space="preserve">Damir Debeljuh iz Pule, Laginjina 6, </w:t>
      </w:r>
    </w:p>
    <w:p w:rsidRDefault="00CA581B" w:rsidP="00CA581B" w:rsidR="00CA581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A581B" w:rsidP="00CA581B" w:rsidR="00CA58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A581B" w:rsidP="00CA581B" w:rsidR="00CA58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A581B" w:rsidP="00CA581B" w:rsidR="00CA581B"/>
    <w:p w:rsidRDefault="00CA581B" w:rsidP="00CA581B" w:rsidR="00CA581B"/>
    <w:p w:rsidRDefault="00CA581B" w:rsidP="00CA581B" w:rsidR="00CA581B"/>
    <w:p w:rsidRDefault="00CA581B" w:rsidP="00CA581B" w:rsidR="00CA581B"/>
    <w:p w:rsidRDefault="00CA581B" w:rsidP="00CA581B" w:rsidR="00CA581B"/>
    <w:p w:rsidRDefault="00CA581B" w:rsidP="00CA581B" w:rsidR="00CA581B"/>
    <w:p w:rsidRDefault="00CA581B" w:rsidP="00CA581B" w:rsidR="00CA581B"/>
    <w:p w:rsidRDefault="00CA581B" w:rsidP="00CA581B" w:rsidR="00CA581B"/>
    <w:p w:rsidRDefault="00CA581B" w:rsidP="00CA581B" w:rsidR="00CA581B"/>
    <w:p w:rsidRDefault="00CA581B" w:rsidP="00CA581B" w:rsidR="00CA581B"/>
    <w:p w:rsidRDefault="00CA581B" w:rsidP="00CA581B" w:rsidR="00CA581B"/>
    <w:p w:rsidRDefault="00CA581B" w:rsidP="00CA581B" w:rsidR="00CA581B"/>
    <w:p w:rsidRDefault="00CA581B" w:rsidP="00CA581B" w:rsidR="00CA581B"/>
    <w:p w:rsidRDefault="00CA581B" w:rsidP="00CA581B" w:rsidR="00CA581B"/>
    <w:p w:rsidRDefault="00CA581B" w:rsidP="00CA581B" w:rsidR="00CA581B"/>
    <w:p w:rsidRDefault="00CA581B" w:rsidP="00CA581B" w:rsidR="00CA581B"/>
    <w:p w:rsidRDefault="004F5027" w:rsidR="004F5027"/>
    <w:sectPr w:rsidSect="00D3530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81B" w:rsidP="00CA581B" w:rsidR="00CA581B">
      <w:r>
        <w:separator/>
      </w:r>
    </w:p>
  </w:endnote>
  <w:endnote w:id="0" w:type="continuationSeparator">
    <w:p w:rsidRDefault="00CA581B" w:rsidP="00CA581B" w:rsidR="00CA5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81B" w:rsidP="00CA581B" w:rsidR="00CA581B">
      <w:r>
        <w:separator/>
      </w:r>
    </w:p>
  </w:footnote>
  <w:footnote w:id="0" w:type="continuationSeparator">
    <w:p w:rsidRDefault="00CA581B" w:rsidP="00CA581B" w:rsidR="00CA58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FF9" w:rsidP="00D35306" w:rsidR="00D3530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445E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St-116</w:t>
    </w:r>
    <w:r w:rsidR="00CA581B">
      <w:rPr>
        <w:szCs w:val="24"/>
      </w:rPr>
      <w:t>7</w:t>
    </w:r>
    <w:r>
      <w:rPr>
        <w:szCs w:val="24"/>
      </w:rPr>
      <w:t>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FF9" w:rsidP="00D35306" w:rsidR="00D35306" w:rsidRPr="00A074C3">
    <w:pPr>
      <w:pStyle w:val="Zaglavlje"/>
      <w:jc w:val="right"/>
      <w:rPr>
        <w:szCs w:val="24"/>
      </w:rPr>
    </w:pPr>
    <w:r>
      <w:rPr>
        <w:szCs w:val="24"/>
      </w:rPr>
      <w:t>4 St-116</w:t>
    </w:r>
    <w:r w:rsidR="00CA581B">
      <w:rPr>
        <w:szCs w:val="24"/>
      </w:rPr>
      <w:t>7</w:t>
    </w:r>
    <w:r>
      <w:rPr>
        <w:szCs w:val="24"/>
      </w:rPr>
      <w:t>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79B"/>
    <w:rsid w:val="0036379B"/>
    <w:rsid w:val="004F5027"/>
    <w:rsid w:val="00630FF9"/>
    <w:rsid w:val="007445E8"/>
    <w:rsid w:val="00CA581B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81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581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A581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8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581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A58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A581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4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5E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445E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445E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445E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81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581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A581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8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581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A58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A581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4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5E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45E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45E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45E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St-1167/2015</izvorni_sadrzaj>
    <derivirana_varijabla naziv="DomainObject.Predmet.OznakaBroj_1">St-1167/2015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DIVINA d.o.o. PULA</izvorni_sadrzaj>
    <derivirana_varijabla naziv="DomainObject.Predmet.ProtustrankaFormated_1">  NATURA DIVINA d.o.o. PULA</derivirana_varijabla>
  </DomainObject.Predmet.ProtustrankaFormated>
  <DomainObject.Predmet.ProtustrankaFormatedOIB>
    <izvorni_sadrzaj>  NATURA DIVINA d.o.o. PULA, OIB 72785729020</izvorni_sadrzaj>
    <derivirana_varijabla naziv="DomainObject.Predmet.ProtustrankaFormatedOIB_1">  NATURA DIVINA d.o.o. PULA, OIB 72785729020</derivirana_varijabla>
  </DomainObject.Predmet.ProtustrankaFormatedOIB>
  <DomainObject.Predmet.ProtustrankaFormatedWithAdress>
    <izvorni_sadrzaj> NATURA DIVINA d.o.o. PULA, C. Prekomorskih brigada 8, 52100 Pula</izvorni_sadrzaj>
    <derivirana_varijabla naziv="DomainObject.Predmet.ProtustrankaFormatedWithAdress_1"> NATURA DIVINA d.o.o. PULA, C. Prekomorskih brigada 8, 52100 Pula</derivirana_varijabla>
  </DomainObject.Predmet.ProtustrankaFormatedWithAdress>
  <DomainObject.Predmet.ProtustrankaFormatedWithAdressOIB>
    <izvorni_sadrzaj> NATURA DIVINA d.o.o. PULA, OIB 72785729020, C. Prekomorskih brigada 8, 52100 Pula</izvorni_sadrzaj>
    <derivirana_varijabla naziv="DomainObject.Predmet.ProtustrankaFormatedWithAdressOIB_1"> NATURA DIVINA d.o.o. PULA, OIB 72785729020, C. Prekomorskih brigada 8, 52100 Pula</derivirana_varijabla>
  </DomainObject.Predmet.ProtustrankaFormatedWithAdressOIB>
  <DomainObject.Predmet.ProtustrankaWithAdress>
    <izvorni_sadrzaj>NATURA DIVINA d.o.o. PULA C. Prekomorskih brigada 8, 52100 Pula</izvorni_sadrzaj>
    <derivirana_varijabla naziv="DomainObject.Predmet.ProtustrankaWithAdress_1">NATURA DIVINA d.o.o. PULA C. Prekomorskih brigada 8, 52100 Pula</derivirana_varijabla>
  </DomainObject.Predmet.ProtustrankaWithAdress>
  <DomainObject.Predmet.ProtustrankaWithAdressOIB>
    <izvorni_sadrzaj>NATURA DIVINA d.o.o. PULA, OIB 72785729020, C. Prekomorskih brigada 8, 52100 Pula</izvorni_sadrzaj>
    <derivirana_varijabla naziv="DomainObject.Predmet.ProtustrankaWithAdressOIB_1">NATURA DIVINA d.o.o. PULA, OIB 72785729020, C. Prekomorskih brigada 8, 52100 Pula</derivirana_varijabla>
  </DomainObject.Predmet.ProtustrankaWithAdressOIB>
  <DomainObject.Predmet.ProtustrankaNazivFormated>
    <izvorni_sadrzaj>NATURA DIVINA d.o.o. PULA</izvorni_sadrzaj>
    <derivirana_varijabla naziv="DomainObject.Predmet.ProtustrankaNazivFormated_1">NATURA DIVINA d.o.o. PULA</derivirana_varijabla>
  </DomainObject.Predmet.ProtustrankaNazivFormated>
  <DomainObject.Predmet.ProtustrankaNazivFormatedOIB>
    <izvorni_sadrzaj>NATURA DIVINA d.o.o. PULA, OIB 72785729020</izvorni_sadrzaj>
    <derivirana_varijabla naziv="DomainObject.Predmet.ProtustrankaNazivFormatedOIB_1">NATURA DIVINA d.o.o. PULA, OIB 72785729020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52524.05</izvorni_sadrzaj>
    <derivirana_varijabla naziv="DomainObject.Predmet.TrenutnaVrijednost_1">52524.05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NATURA DIVINA d.o.o. PULA</item>
    </izvorni_sadrzaj>
    <derivirana_varijabla naziv="DomainObject.Predmet.ProtuStrankaListFormated_1">
      <item>NATURA DIVINA d.o.o. PULA</item>
    </derivirana_varijabla>
  </DomainObject.Predmet.ProtuStrankaListFormated>
  <DomainObject.Predmet.ProtuStrankaListFormatedOIB>
    <izvorni_sadrzaj>
      <item>NATURA DIVINA d.o.o. PULA, OIB 72785729020</item>
    </izvorni_sadrzaj>
    <derivirana_varijabla naziv="DomainObject.Predmet.ProtuStrankaListFormatedOIB_1">
      <item>NATURA DIVINA d.o.o. PULA, OIB 72785729020</item>
    </derivirana_varijabla>
  </DomainObject.Predmet.ProtuStrankaListFormatedOIB>
  <DomainObject.Predmet.ProtuStrankaListFormatedWithAdress>
    <izvorni_sadrzaj>
      <item>NATURA DIVINA d.o.o. PULA, C. Prekomorskih brigada 8, 52100 Pula</item>
    </izvorni_sadrzaj>
    <derivirana_varijabla naziv="DomainObject.Predmet.ProtuStrankaListFormatedWithAdress_1">
      <item>NATURA DIVINA d.o.o. PULA, C. Prekomorskih brigada 8, 52100 Pula</item>
    </derivirana_varijabla>
  </DomainObject.Predmet.ProtuStrankaListFormatedWithAdress>
  <DomainObject.Predmet.ProtuStrankaListFormatedWithAdressOIB>
    <izvorni_sadrzaj>
      <item>NATURA DIVINA d.o.o. PULA, OIB 72785729020, C. Prekomorskih brigada 8, 52100 Pula</item>
    </izvorni_sadrzaj>
    <derivirana_varijabla naziv="DomainObject.Predmet.ProtuStrankaListFormatedWithAdressOIB_1">
      <item>NATURA DIVINA d.o.o. PULA, OIB 72785729020, C. Prekomorskih brigada 8, 52100 Pula</item>
    </derivirana_varijabla>
  </DomainObject.Predmet.ProtuStrankaListFormatedWithAdressOIB>
  <DomainObject.Predmet.ProtuStrankaListNazivFormated>
    <izvorni_sadrzaj>
      <item>NATURA DIVINA d.o.o. PULA</item>
    </izvorni_sadrzaj>
    <derivirana_varijabla naziv="DomainObject.Predmet.ProtuStrankaListNazivFormated_1">
      <item>NATURA DIVINA d.o.o. PULA</item>
    </derivirana_varijabla>
  </DomainObject.Predmet.ProtuStrankaListNazivFormated>
  <DomainObject.Predmet.ProtuStrankaListNazivFormatedOIB>
    <izvorni_sadrzaj>
      <item>NATURA DIVINA d.o.o. PULA, OIB 72785729020</item>
    </izvorni_sadrzaj>
    <derivirana_varijabla naziv="DomainObject.Predmet.ProtuStrankaListNazivFormatedOIB_1">
      <item>NATURA DIVINA d.o.o. PULA, OIB 72785729020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NATURA DIVINA d.o.o. PULA</izvorni_sadrzaj>
    <derivirana_varijabla naziv="DomainObject.Predmet.ProtustrankaIDrugi_1">NATURA DIVINA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NATURA DIVINA d.o.o. PULA, OIB 72785729020, C. Prekomorskih brigada 8, 52100 Pula</izvorni_sadrzaj>
    <derivirana_varijabla naziv="DomainObject.Predmet.ProtustrankaIDrugiAdressOIB_1">NATURA DIVINA d.o.o. PULA, OIB 72785729020, C. Prekomorskih brigada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NATURA DIVINA d.o.o. PULA</item>
    </izvorni_sadrzaj>
    <derivirana_varijabla naziv="DomainObject.Predmet.SudioniciListNaziv_1">
      <item>FINANCIJSKA AGENCIJA, RC RIJEKA, PODRUŽNICA PULA, PULA</item>
      <item>NATURA DIVINA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NATURA DIVINA d.o.o. PULA, OIB 72785729020, C. Prekomorskih brigada 8,52100 Pula</item>
    </izvorni_sadrzaj>
    <derivirana_varijabla naziv="DomainObject.Predmet.SudioniciListAdressOIB_1">
      <item>FINANCIJSKA AGENCIJA, RC RIJEKA, PODRUŽNICA PULA, PULA, OIB 85821130368, Giardini 5,52100 Pula</item>
      <item>NATURA DIVINA d.o.o. PULA, OIB 72785729020, C. Prekomorskih brigada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72785729020</item>
    </izvorni_sadrzaj>
    <derivirana_varijabla naziv="DomainObject.Predmet.SudioniciListNazivOIB_1">
      <item>, OIB 85821130368</item>
      <item>, OIB 72785729020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3089</properties:Characters>
  <properties:Lines>93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2016-03-17T11:55:00Z</dcterms:created>
  <dc:creator>Mihaela Kaligari</dc:creator>
  <dc:description/>
  <cp:keywords/>
  <cp:lastModifiedBy>Sanja Prodan</cp:lastModifiedBy>
  <cp:lastPrinted>2016-03-22T07:31:00Z</cp:lastPrinted>
  <dcterms:modified xmlns:xsi="http://www.w3.org/2001/XMLSchema-instance" xsi:type="dcterms:W3CDTF">2016-03-22T07:31:00Z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