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ac7867" w14:paraId="3ac7867" w:rsidRDefault="00F7532B" w:rsidR="00886D86">
      <w:pPr>
        <w15:collapsed w:val="false"/>
      </w:pPr>
      <w:bookmarkStart w:name="_GoBack" w:id="0"/>
      <w:bookmarkEnd w:id="0"/>
      <w:r>
        <w:rPr>
          <w:noProof/>
        </w:rPr>
        <w:t xml:space="preserve">           </w:t>
      </w:r>
      <w:r w:rsidR="00886D86">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F7532B" w:rsidP="00B65271" w:rsidR="00B65271" w:rsidRPr="00B636E9">
      <w:pPr>
        <w:rPr>
          <w:sz w:val="24"/>
          <w:szCs w:val="24"/>
        </w:rPr>
      </w:pPr>
      <w:r>
        <w:rPr>
          <w:sz w:val="24"/>
          <w:szCs w:val="24"/>
        </w:rPr>
        <w:t xml:space="preserve">   </w:t>
      </w:r>
      <w:r w:rsidR="00B65271" w:rsidRPr="00B636E9">
        <w:rPr>
          <w:sz w:val="24"/>
          <w:szCs w:val="24"/>
        </w:rPr>
        <w:t>Republika Hrvatska</w:t>
      </w:r>
    </w:p>
    <w:p w:rsidRDefault="00B65271" w:rsidP="00B65271" w:rsidR="00B65271" w:rsidRPr="00B636E9">
      <w:pPr>
        <w:rPr>
          <w:sz w:val="24"/>
          <w:szCs w:val="24"/>
        </w:rPr>
      </w:pPr>
      <w:r w:rsidRPr="00B636E9">
        <w:rPr>
          <w:sz w:val="24"/>
          <w:szCs w:val="24"/>
        </w:rPr>
        <w:t>Trgovački sud u Zagrebu</w:t>
      </w:r>
    </w:p>
    <w:p w:rsidRDefault="00F7532B" w:rsidP="00B65271" w:rsidR="00B65271" w:rsidRPr="00B636E9">
      <w:pPr>
        <w:rPr>
          <w:sz w:val="24"/>
          <w:szCs w:val="24"/>
        </w:rPr>
      </w:pPr>
      <w:r>
        <w:rPr>
          <w:sz w:val="24"/>
          <w:szCs w:val="24"/>
        </w:rPr>
        <w:t xml:space="preserve">  </w:t>
      </w:r>
      <w:r w:rsidR="00B65271" w:rsidRPr="00B636E9">
        <w:rPr>
          <w:sz w:val="24"/>
          <w:szCs w:val="24"/>
        </w:rPr>
        <w:t xml:space="preserve">Zagreb, Amruševa 2/II                                                          </w:t>
      </w:r>
      <w:r>
        <w:rPr>
          <w:sz w:val="24"/>
          <w:szCs w:val="24"/>
        </w:rPr>
        <w:t xml:space="preserve">               </w:t>
      </w:r>
      <w:r w:rsidR="00400955">
        <w:rPr>
          <w:sz w:val="24"/>
          <w:szCs w:val="24"/>
        </w:rPr>
        <w:t xml:space="preserve">  </w:t>
      </w:r>
      <w:r w:rsidR="00BE2F84">
        <w:rPr>
          <w:sz w:val="24"/>
          <w:szCs w:val="24"/>
        </w:rPr>
        <w:t>16</w:t>
      </w:r>
      <w:r w:rsidR="00DF1FBC">
        <w:rPr>
          <w:sz w:val="24"/>
          <w:szCs w:val="24"/>
        </w:rPr>
        <w:t>. St-</w:t>
      </w:r>
      <w:r w:rsidR="00BE2F84">
        <w:rPr>
          <w:sz w:val="24"/>
          <w:szCs w:val="24"/>
        </w:rPr>
        <w:t>276/14</w:t>
      </w:r>
    </w:p>
    <w:p w:rsidRDefault="00B65271" w:rsidP="00B65271" w:rsidR="00B65271" w:rsidRPr="00B636E9">
      <w:pPr>
        <w:jc w:val="center"/>
        <w:rPr>
          <w:sz w:val="24"/>
          <w:szCs w:val="24"/>
        </w:rPr>
      </w:pPr>
    </w:p>
    <w:p w:rsidRDefault="00B636E9" w:rsidP="00B65271" w:rsidR="00B65271" w:rsidRPr="00B636E9">
      <w:pPr>
        <w:jc w:val="center"/>
        <w:rPr>
          <w:sz w:val="24"/>
          <w:szCs w:val="24"/>
        </w:rPr>
      </w:pPr>
      <w:r w:rsidRPr="00B636E9">
        <w:rPr>
          <w:sz w:val="24"/>
          <w:szCs w:val="24"/>
        </w:rPr>
        <w:t xml:space="preserve">R E P U B L I K A  H R V A T S K A </w:t>
      </w:r>
    </w:p>
    <w:p w:rsidRDefault="00114DF8" w:rsidP="00B65271" w:rsidR="00B65271" w:rsidRPr="00B636E9">
      <w:pPr>
        <w:jc w:val="center"/>
        <w:rPr>
          <w:sz w:val="24"/>
          <w:szCs w:val="24"/>
        </w:rPr>
      </w:pPr>
      <w:r>
        <w:rPr>
          <w:sz w:val="24"/>
          <w:szCs w:val="24"/>
        </w:rPr>
        <w:br/>
      </w:r>
      <w:r w:rsidR="00B65271" w:rsidRPr="00B636E9">
        <w:rPr>
          <w:sz w:val="24"/>
          <w:szCs w:val="24"/>
        </w:rPr>
        <w:t>R J E Š E NJ E</w:t>
      </w:r>
    </w:p>
    <w:p w:rsidRDefault="00B65271" w:rsidP="00B65271" w:rsidR="00B65271" w:rsidRPr="00B636E9">
      <w:pPr>
        <w:jc w:val="both"/>
        <w:rPr>
          <w:sz w:val="24"/>
          <w:szCs w:val="24"/>
        </w:rPr>
      </w:pPr>
    </w:p>
    <w:p w:rsidRDefault="00400955" w:rsidP="00400955" w:rsidR="00400955">
      <w:pPr>
        <w:ind w:firstLine="720"/>
        <w:jc w:val="both"/>
        <w:rPr>
          <w:sz w:val="24"/>
          <w:szCs w:val="24"/>
        </w:rPr>
      </w:pPr>
      <w:r w:rsidRPr="00400955">
        <w:rPr>
          <w:sz w:val="24"/>
          <w:szCs w:val="24"/>
          <w:lang w:val="pt-BR"/>
        </w:rPr>
        <w:t xml:space="preserve">Trgovački sud u Zagrebu, po sucu </w:t>
      </w:r>
      <w:r w:rsidR="00BE2F84">
        <w:rPr>
          <w:sz w:val="24"/>
          <w:szCs w:val="24"/>
          <w:lang w:val="pt-BR"/>
        </w:rPr>
        <w:t>Dini Jellin</w:t>
      </w:r>
      <w:r w:rsidRPr="00400955">
        <w:rPr>
          <w:sz w:val="24"/>
          <w:szCs w:val="24"/>
          <w:lang w:val="pt-BR"/>
        </w:rPr>
        <w:t xml:space="preserve">, u stečajnom postupku nad stečajnim dužnikom </w:t>
      </w:r>
      <w:r w:rsidR="00BE2F84">
        <w:rPr>
          <w:sz w:val="24"/>
          <w:szCs w:val="24"/>
          <w:lang w:val="pt-BR"/>
        </w:rPr>
        <w:t>HTP MATIJA GUBEC d.d.</w:t>
      </w:r>
      <w:r w:rsidR="00BE4BBB">
        <w:rPr>
          <w:sz w:val="24"/>
          <w:szCs w:val="24"/>
          <w:lang w:val="pt-BR"/>
        </w:rPr>
        <w:t xml:space="preserve"> stečaju</w:t>
      </w:r>
      <w:r w:rsidR="00BE2F84">
        <w:rPr>
          <w:sz w:val="24"/>
          <w:szCs w:val="24"/>
          <w:lang w:val="pt-BR"/>
        </w:rPr>
        <w:t>, Stubičke Toplice (Općina Stubičke Toplice), Viktora Šipeka 31</w:t>
      </w:r>
      <w:r w:rsidR="00E64027">
        <w:rPr>
          <w:sz w:val="24"/>
          <w:szCs w:val="24"/>
          <w:lang w:val="pt-BR"/>
        </w:rPr>
        <w:t xml:space="preserve">, </w:t>
      </w:r>
      <w:r w:rsidR="00BE2F84">
        <w:rPr>
          <w:sz w:val="24"/>
          <w:szCs w:val="24"/>
          <w:lang w:val="pt-BR"/>
        </w:rPr>
        <w:t xml:space="preserve">OIB: 63048129745, </w:t>
      </w:r>
      <w:r w:rsidR="00C23BAC">
        <w:rPr>
          <w:sz w:val="24"/>
          <w:szCs w:val="24"/>
          <w:lang w:val="pt-BR"/>
        </w:rPr>
        <w:t xml:space="preserve">dana </w:t>
      </w:r>
      <w:r w:rsidR="00BE2F84">
        <w:rPr>
          <w:sz w:val="24"/>
          <w:szCs w:val="24"/>
          <w:lang w:val="pt-BR"/>
        </w:rPr>
        <w:t>18. rujna 2018.</w:t>
      </w:r>
    </w:p>
    <w:p w:rsidRDefault="00400955" w:rsidP="00400955" w:rsidR="00400955" w:rsidRPr="00400955">
      <w:pPr>
        <w:ind w:firstLine="720"/>
        <w:jc w:val="both"/>
        <w:rPr>
          <w:sz w:val="24"/>
          <w:szCs w:val="24"/>
        </w:rPr>
      </w:pPr>
    </w:p>
    <w:p w:rsidRDefault="008A7C5A" w:rsidP="008A7C5A" w:rsidR="008A7C5A" w:rsidRPr="00B636E9">
      <w:pPr>
        <w:jc w:val="center"/>
        <w:rPr>
          <w:sz w:val="24"/>
          <w:szCs w:val="24"/>
        </w:rPr>
      </w:pPr>
      <w:r w:rsidRPr="00B636E9">
        <w:rPr>
          <w:sz w:val="24"/>
          <w:szCs w:val="24"/>
        </w:rPr>
        <w:t>r i j e š i o  j e</w:t>
      </w:r>
    </w:p>
    <w:p w:rsidRDefault="008A7C5A" w:rsidP="008A7C5A" w:rsidR="008A7C5A" w:rsidRPr="00B636E9">
      <w:pPr>
        <w:jc w:val="center"/>
        <w:rPr>
          <w:sz w:val="24"/>
          <w:szCs w:val="24"/>
        </w:rPr>
      </w:pPr>
    </w:p>
    <w:p w:rsidRDefault="00114DF8" w:rsidP="00D2130A" w:rsidR="00D2130A" w:rsidRPr="00086AB4">
      <w:pPr>
        <w:ind w:left="360"/>
        <w:jc w:val="both"/>
        <w:rPr>
          <w:sz w:val="24"/>
          <w:szCs w:val="24"/>
        </w:rPr>
      </w:pPr>
      <w:r>
        <w:rPr>
          <w:sz w:val="24"/>
          <w:szCs w:val="24"/>
        </w:rPr>
        <w:tab/>
      </w:r>
      <w:r w:rsidR="00D2130A" w:rsidRPr="00086AB4">
        <w:rPr>
          <w:sz w:val="24"/>
          <w:szCs w:val="24"/>
        </w:rPr>
        <w:t xml:space="preserve">Ispravljaju se tablice </w:t>
      </w:r>
      <w:r w:rsidR="00D2130A">
        <w:rPr>
          <w:sz w:val="24"/>
          <w:szCs w:val="24"/>
        </w:rPr>
        <w:t xml:space="preserve"> utvrđenih tražbina vjerovnika</w:t>
      </w:r>
      <w:r w:rsidR="00D2130A" w:rsidRPr="00086AB4">
        <w:rPr>
          <w:sz w:val="24"/>
          <w:szCs w:val="24"/>
        </w:rPr>
        <w:t xml:space="preserve"> te se utvrđuje:</w:t>
      </w:r>
    </w:p>
    <w:p w:rsidRDefault="00D2130A" w:rsidP="00D2130A" w:rsidR="00D2130A" w:rsidRPr="00086AB4">
      <w:pPr>
        <w:ind w:left="360"/>
        <w:jc w:val="both"/>
        <w:rPr>
          <w:sz w:val="24"/>
          <w:szCs w:val="24"/>
        </w:rPr>
      </w:pPr>
    </w:p>
    <w:p w:rsidRDefault="00114DF8" w:rsidP="00D2130A" w:rsidR="00D2130A" w:rsidRPr="00086AB4">
      <w:pPr>
        <w:ind w:left="360"/>
        <w:jc w:val="both"/>
        <w:rPr>
          <w:sz w:val="24"/>
          <w:szCs w:val="24"/>
        </w:rPr>
      </w:pPr>
      <w:r>
        <w:rPr>
          <w:sz w:val="24"/>
          <w:szCs w:val="24"/>
        </w:rPr>
        <w:tab/>
      </w:r>
      <w:r w:rsidR="00D2130A" w:rsidRPr="00086AB4">
        <w:rPr>
          <w:sz w:val="24"/>
          <w:szCs w:val="24"/>
        </w:rPr>
        <w:t>Utvrđen</w:t>
      </w:r>
      <w:r w:rsidR="00E64027">
        <w:rPr>
          <w:sz w:val="24"/>
          <w:szCs w:val="24"/>
        </w:rPr>
        <w:t>e tražbine</w:t>
      </w:r>
      <w:r w:rsidR="00D2130A" w:rsidRPr="00086AB4">
        <w:rPr>
          <w:sz w:val="24"/>
          <w:szCs w:val="24"/>
        </w:rPr>
        <w:t xml:space="preserve"> vjerovnika viših isplatnih redova:</w:t>
      </w:r>
    </w:p>
    <w:p w:rsidRDefault="00D2130A" w:rsidP="00D2130A" w:rsidR="00D2130A" w:rsidRPr="00086AB4">
      <w:pPr>
        <w:ind w:left="360"/>
        <w:jc w:val="both"/>
        <w:rPr>
          <w:sz w:val="24"/>
          <w:szCs w:val="24"/>
        </w:rPr>
      </w:pPr>
    </w:p>
    <w:p w:rsidRDefault="00D2130A" w:rsidP="00D2130A" w:rsidR="00D2130A" w:rsidRPr="00D2130A">
      <w:pPr>
        <w:ind w:firstLine="360" w:left="360"/>
        <w:jc w:val="both"/>
        <w:rPr>
          <w:sz w:val="24"/>
          <w:szCs w:val="24"/>
        </w:rPr>
      </w:pPr>
      <w:r w:rsidRPr="00D2130A">
        <w:rPr>
          <w:sz w:val="24"/>
          <w:szCs w:val="24"/>
        </w:rPr>
        <w:t xml:space="preserve">Drugi viši isplatni red </w:t>
      </w:r>
    </w:p>
    <w:p w:rsidRDefault="00D2130A" w:rsidP="00D2130A" w:rsidR="00D2130A" w:rsidRPr="00F048AD">
      <w:pPr>
        <w:ind w:left="708"/>
        <w:jc w:val="both"/>
        <w:rPr>
          <w:bCs/>
          <w:sz w:val="24"/>
          <w:szCs w:val="24"/>
        </w:rPr>
      </w:pPr>
    </w:p>
    <w:p w:rsidRDefault="009E634C" w:rsidP="00E64027" w:rsidR="00D2130A" w:rsidRPr="00D73806">
      <w:pPr>
        <w:ind w:left="708"/>
        <w:jc w:val="both"/>
        <w:rPr>
          <w:color w:val="FF0000"/>
          <w:sz w:val="24"/>
          <w:szCs w:val="24"/>
        </w:rPr>
      </w:pPr>
      <w:r>
        <w:rPr>
          <w:sz w:val="24"/>
          <w:szCs w:val="24"/>
        </w:rPr>
        <w:t>HEMERSON d.o.o. u stečaju, Zagreb, Gupčeva zvijezda 3, OIB: 86993456604 u iznosu od 3.682.582,86 kn.</w:t>
      </w:r>
    </w:p>
    <w:p w:rsidRDefault="00D2130A" w:rsidP="00D2130A" w:rsidR="00D2130A">
      <w:pPr>
        <w:ind w:left="720"/>
        <w:jc w:val="both"/>
        <w:rPr>
          <w:sz w:val="24"/>
          <w:szCs w:val="24"/>
        </w:rPr>
      </w:pPr>
    </w:p>
    <w:p w:rsidRDefault="00D2130A" w:rsidP="00D2130A" w:rsidR="00D2130A" w:rsidRPr="00086AB4">
      <w:pPr>
        <w:ind w:left="720"/>
        <w:jc w:val="both"/>
        <w:rPr>
          <w:sz w:val="24"/>
          <w:szCs w:val="24"/>
        </w:rPr>
      </w:pPr>
      <w:r>
        <w:rPr>
          <w:sz w:val="24"/>
          <w:szCs w:val="24"/>
        </w:rPr>
        <w:t xml:space="preserve"> </w:t>
      </w:r>
    </w:p>
    <w:p w:rsidRDefault="00D2130A" w:rsidP="00D2130A" w:rsidR="00D2130A" w:rsidRPr="00086AB4">
      <w:pPr>
        <w:jc w:val="center"/>
        <w:rPr>
          <w:sz w:val="24"/>
          <w:szCs w:val="24"/>
        </w:rPr>
      </w:pPr>
      <w:r w:rsidRPr="00086AB4">
        <w:rPr>
          <w:sz w:val="24"/>
          <w:szCs w:val="24"/>
        </w:rPr>
        <w:t>Obrazloženje</w:t>
      </w:r>
    </w:p>
    <w:p w:rsidRDefault="00D2130A" w:rsidP="00D2130A" w:rsidR="00D2130A" w:rsidRPr="00086AB4">
      <w:pPr>
        <w:jc w:val="center"/>
        <w:rPr>
          <w:sz w:val="24"/>
          <w:szCs w:val="24"/>
        </w:rPr>
      </w:pPr>
    </w:p>
    <w:p w:rsidRDefault="009E634C" w:rsidP="00D2130A" w:rsidR="001B5BE2">
      <w:pPr>
        <w:ind w:firstLine="720"/>
        <w:jc w:val="both"/>
        <w:rPr>
          <w:sz w:val="24"/>
          <w:szCs w:val="24"/>
        </w:rPr>
      </w:pPr>
      <w:r>
        <w:rPr>
          <w:sz w:val="24"/>
          <w:szCs w:val="24"/>
        </w:rPr>
        <w:t>Podneskom od 7. rujna 2018. (list 2070. spisa) vjerovnik HEMERSON d.o.o. u stečaju, Zagreb, Gupčeva zvijezda 3, OIB: 86993456604, kojeg zastupa stečajni upravitelj, mr.sc. Jozo Jelavić, iz Zagreba, Pavla Hatza 9,</w:t>
      </w:r>
      <w:r w:rsidR="00D73806">
        <w:rPr>
          <w:sz w:val="24"/>
          <w:szCs w:val="24"/>
        </w:rPr>
        <w:t xml:space="preserve"> dostavio je sudu pravomoćnu i ovršnu presudu Trgovačkog suda u Zagrebu</w:t>
      </w:r>
      <w:r>
        <w:rPr>
          <w:sz w:val="24"/>
          <w:szCs w:val="24"/>
        </w:rPr>
        <w:t>,</w:t>
      </w:r>
      <w:r w:rsidR="00D73806">
        <w:rPr>
          <w:sz w:val="24"/>
          <w:szCs w:val="24"/>
        </w:rPr>
        <w:t xml:space="preserve"> posl</w:t>
      </w:r>
      <w:r>
        <w:rPr>
          <w:sz w:val="24"/>
          <w:szCs w:val="24"/>
        </w:rPr>
        <w:t>ovi</w:t>
      </w:r>
      <w:r w:rsidR="00D73806">
        <w:rPr>
          <w:sz w:val="24"/>
          <w:szCs w:val="24"/>
        </w:rPr>
        <w:t xml:space="preserve"> br</w:t>
      </w:r>
      <w:r>
        <w:rPr>
          <w:sz w:val="24"/>
          <w:szCs w:val="24"/>
        </w:rPr>
        <w:t>oj</w:t>
      </w:r>
      <w:r w:rsidR="00D73806">
        <w:rPr>
          <w:sz w:val="24"/>
          <w:szCs w:val="24"/>
        </w:rPr>
        <w:t xml:space="preserve"> </w:t>
      </w:r>
      <w:r>
        <w:rPr>
          <w:sz w:val="24"/>
          <w:szCs w:val="24"/>
        </w:rPr>
        <w:t>P-861/16 od 22. ožujka 2018.</w:t>
      </w:r>
      <w:r w:rsidR="00D73806">
        <w:rPr>
          <w:sz w:val="24"/>
          <w:szCs w:val="24"/>
        </w:rPr>
        <w:t xml:space="preserve"> kojom je utvrđeno da pos</w:t>
      </w:r>
      <w:r w:rsidR="001B5BE2">
        <w:rPr>
          <w:sz w:val="24"/>
          <w:szCs w:val="24"/>
        </w:rPr>
        <w:t xml:space="preserve">toji tražbina stečajnog vjerovnika </w:t>
      </w:r>
      <w:r>
        <w:rPr>
          <w:sz w:val="24"/>
          <w:szCs w:val="24"/>
        </w:rPr>
        <w:t>HEMERSON d.o.o. u stečaju</w:t>
      </w:r>
      <w:r w:rsidR="001B5BE2" w:rsidRPr="00D2130A">
        <w:rPr>
          <w:sz w:val="24"/>
          <w:szCs w:val="24"/>
        </w:rPr>
        <w:t xml:space="preserve">, </w:t>
      </w:r>
      <w:r w:rsidR="001B5BE2">
        <w:rPr>
          <w:sz w:val="24"/>
          <w:szCs w:val="24"/>
        </w:rPr>
        <w:t xml:space="preserve">u iznosu od </w:t>
      </w:r>
      <w:r>
        <w:rPr>
          <w:sz w:val="24"/>
          <w:szCs w:val="24"/>
        </w:rPr>
        <w:t xml:space="preserve">3.682.582,86 kn </w:t>
      </w:r>
      <w:r w:rsidR="001B5BE2">
        <w:rPr>
          <w:sz w:val="24"/>
          <w:szCs w:val="24"/>
        </w:rPr>
        <w:t>kao tražbina drugog višeg isplatnog reda te je sukladno nav</w:t>
      </w:r>
      <w:r w:rsidR="00E64027">
        <w:rPr>
          <w:sz w:val="24"/>
          <w:szCs w:val="24"/>
        </w:rPr>
        <w:t>edenom zatražio ispravak tablice i</w:t>
      </w:r>
      <w:r w:rsidR="00981618">
        <w:rPr>
          <w:sz w:val="24"/>
          <w:szCs w:val="24"/>
        </w:rPr>
        <w:t>z</w:t>
      </w:r>
      <w:r w:rsidR="00E64027">
        <w:rPr>
          <w:sz w:val="24"/>
          <w:szCs w:val="24"/>
        </w:rPr>
        <w:t xml:space="preserve"> čl. 177.</w:t>
      </w:r>
      <w:r>
        <w:rPr>
          <w:sz w:val="24"/>
          <w:szCs w:val="24"/>
        </w:rPr>
        <w:t xml:space="preserve"> </w:t>
      </w:r>
      <w:r w:rsidR="00E64027">
        <w:rPr>
          <w:sz w:val="24"/>
          <w:szCs w:val="24"/>
        </w:rPr>
        <w:t>st.</w:t>
      </w:r>
      <w:r>
        <w:rPr>
          <w:sz w:val="24"/>
          <w:szCs w:val="24"/>
        </w:rPr>
        <w:t xml:space="preserve"> </w:t>
      </w:r>
      <w:r w:rsidR="00E64027">
        <w:rPr>
          <w:sz w:val="24"/>
          <w:szCs w:val="24"/>
        </w:rPr>
        <w:t>2.</w:t>
      </w:r>
      <w:r w:rsidR="00E64027" w:rsidRPr="00E64027">
        <w:rPr>
          <w:sz w:val="24"/>
          <w:szCs w:val="24"/>
        </w:rPr>
        <w:t xml:space="preserve"> </w:t>
      </w:r>
      <w:r w:rsidR="00E64027" w:rsidRPr="00086AB4">
        <w:rPr>
          <w:sz w:val="24"/>
          <w:szCs w:val="24"/>
        </w:rPr>
        <w:t xml:space="preserve">Stečajnog zakona („Narodne novine“ br. 44/96, 29/99, 129/00, 123/03, 197/03, 187/04, 82/06 i 116/10, </w:t>
      </w:r>
      <w:r w:rsidR="00E64027">
        <w:rPr>
          <w:sz w:val="24"/>
          <w:szCs w:val="24"/>
        </w:rPr>
        <w:t>25/12 i 133/12; dalje: SZ).</w:t>
      </w:r>
    </w:p>
    <w:p w:rsidRDefault="001B5BE2" w:rsidP="00E64027" w:rsidR="00D2130A" w:rsidRPr="00086AB4">
      <w:pPr>
        <w:ind w:firstLine="720"/>
        <w:jc w:val="both"/>
        <w:rPr>
          <w:sz w:val="24"/>
          <w:szCs w:val="24"/>
        </w:rPr>
      </w:pPr>
      <w:r>
        <w:rPr>
          <w:sz w:val="24"/>
          <w:szCs w:val="24"/>
        </w:rPr>
        <w:t xml:space="preserve"> </w:t>
      </w:r>
    </w:p>
    <w:p w:rsidRDefault="00D2130A" w:rsidP="00D2130A" w:rsidR="00D2130A">
      <w:pPr>
        <w:ind w:firstLine="720"/>
        <w:jc w:val="both"/>
        <w:rPr>
          <w:sz w:val="24"/>
          <w:szCs w:val="24"/>
        </w:rPr>
      </w:pPr>
      <w:r w:rsidRPr="00086AB4">
        <w:rPr>
          <w:sz w:val="24"/>
          <w:szCs w:val="24"/>
        </w:rPr>
        <w:t xml:space="preserve">Sud je uvidom u presudu </w:t>
      </w:r>
      <w:r w:rsidR="009E634C">
        <w:rPr>
          <w:sz w:val="24"/>
          <w:szCs w:val="24"/>
        </w:rPr>
        <w:t>Trgovačkog suda u Zagrebu, poslovi broj</w:t>
      </w:r>
      <w:r>
        <w:rPr>
          <w:sz w:val="24"/>
          <w:szCs w:val="24"/>
        </w:rPr>
        <w:t xml:space="preserve"> </w:t>
      </w:r>
      <w:r w:rsidR="009E634C">
        <w:rPr>
          <w:sz w:val="24"/>
          <w:szCs w:val="24"/>
        </w:rPr>
        <w:t xml:space="preserve">P-861/16 od 22. ožujka 2018., kao i klauzulu pravomoćnosti/ovršnosti (listovi 2071. do 2077. spisa) </w:t>
      </w:r>
      <w:r w:rsidR="001B5BE2">
        <w:rPr>
          <w:sz w:val="24"/>
          <w:szCs w:val="24"/>
        </w:rPr>
        <w:t xml:space="preserve">te uvidom </w:t>
      </w:r>
      <w:r w:rsidR="00E64027">
        <w:rPr>
          <w:sz w:val="24"/>
          <w:szCs w:val="24"/>
        </w:rPr>
        <w:t>e-Spis sustav ovog suda utvrdio da</w:t>
      </w:r>
      <w:r w:rsidR="001B5BE2">
        <w:rPr>
          <w:sz w:val="24"/>
          <w:szCs w:val="24"/>
        </w:rPr>
        <w:t xml:space="preserve"> je predmetna presuda </w:t>
      </w:r>
      <w:r w:rsidR="00981618">
        <w:rPr>
          <w:sz w:val="24"/>
          <w:szCs w:val="24"/>
        </w:rPr>
        <w:t>stekla svojstvo pravomoćnosti</w:t>
      </w:r>
      <w:r>
        <w:rPr>
          <w:sz w:val="24"/>
          <w:szCs w:val="24"/>
        </w:rPr>
        <w:t xml:space="preserve"> </w:t>
      </w:r>
      <w:r w:rsidR="009E634C">
        <w:rPr>
          <w:sz w:val="24"/>
          <w:szCs w:val="24"/>
        </w:rPr>
        <w:t>31. ožujka 2018.</w:t>
      </w:r>
    </w:p>
    <w:p w:rsidRDefault="00D2130A" w:rsidP="00D2130A" w:rsidR="00D2130A">
      <w:pPr>
        <w:ind w:firstLine="720"/>
        <w:jc w:val="both"/>
        <w:rPr>
          <w:sz w:val="24"/>
          <w:szCs w:val="24"/>
        </w:rPr>
      </w:pPr>
    </w:p>
    <w:p w:rsidRDefault="00D2130A" w:rsidP="00D2130A" w:rsidR="00D2130A" w:rsidRPr="00086AB4">
      <w:pPr>
        <w:ind w:firstLine="720"/>
        <w:jc w:val="both"/>
        <w:rPr>
          <w:sz w:val="24"/>
          <w:szCs w:val="24"/>
        </w:rPr>
      </w:pPr>
      <w:r w:rsidRPr="00086AB4">
        <w:rPr>
          <w:sz w:val="24"/>
          <w:szCs w:val="24"/>
        </w:rPr>
        <w:lastRenderedPageBreak/>
        <w:t xml:space="preserve">Prema odredbi čl. </w:t>
      </w:r>
      <w:smartTag w:element="metricconverter" w:uri="urn:schemas-microsoft-com:office:smarttags">
        <w:smartTagPr>
          <w:attr w:val="177. st" w:name="ProductID"/>
        </w:smartTagPr>
        <w:r w:rsidRPr="00086AB4">
          <w:rPr>
            <w:sz w:val="24"/>
            <w:szCs w:val="24"/>
          </w:rPr>
          <w:t>177. st</w:t>
        </w:r>
      </w:smartTag>
      <w:r w:rsidRPr="00086AB4">
        <w:rPr>
          <w:sz w:val="24"/>
          <w:szCs w:val="24"/>
        </w:rPr>
        <w:t>. 2. S</w:t>
      </w:r>
      <w:r w:rsidR="009E634C">
        <w:rPr>
          <w:sz w:val="24"/>
          <w:szCs w:val="24"/>
        </w:rPr>
        <w:t>Z</w:t>
      </w:r>
      <w:r w:rsidRPr="00086AB4">
        <w:rPr>
          <w:sz w:val="24"/>
          <w:szCs w:val="24"/>
        </w:rPr>
        <w:t xml:space="preserve"> stečajni sudac sastavlja posebnu tablicu ispitanih tražbina u koju za svaku prijavljenu tražbinu unosi u kojoj je mjeri tražbina utvrđena prema svom iznosu i svom redu odnosno u kojoj je mjeri tražbina osporena te tko je tražbinu osporio. </w:t>
      </w:r>
    </w:p>
    <w:p w:rsidRDefault="00D2130A" w:rsidP="00D2130A" w:rsidR="00D2130A" w:rsidRPr="00086AB4">
      <w:pPr>
        <w:ind w:firstLine="720"/>
        <w:jc w:val="both"/>
        <w:rPr>
          <w:sz w:val="24"/>
          <w:szCs w:val="24"/>
        </w:rPr>
      </w:pPr>
    </w:p>
    <w:p w:rsidRDefault="00D2130A" w:rsidP="00D2130A" w:rsidR="00D2130A" w:rsidRPr="00086AB4">
      <w:pPr>
        <w:ind w:firstLine="720"/>
        <w:jc w:val="both"/>
        <w:rPr>
          <w:sz w:val="24"/>
          <w:szCs w:val="24"/>
        </w:rPr>
      </w:pPr>
      <w:r w:rsidRPr="00086AB4">
        <w:rPr>
          <w:sz w:val="24"/>
          <w:szCs w:val="24"/>
        </w:rPr>
        <w:t xml:space="preserve">Na temelju odredbe čl. 181. SZ pravomoćna odluka kojom se utvrđuje tražbina i njezin isplatni red ili kojom se utvrđuje da tražbina ne postoji, djeluje prema stečajnom dužniku i svim stečajnim vjerovnicima. Stavkom 2. navedenog članka osoba koja uspije u parnici, odnosno vjerovnik tražbine glede koje je osporavanje otklonjeno, može tražiti od stečajnog suca ispravak tablice iz čl. </w:t>
      </w:r>
      <w:smartTag w:element="metricconverter" w:uri="urn:schemas-microsoft-com:office:smarttags">
        <w:smartTagPr>
          <w:attr w:val="177. st" w:name="ProductID"/>
        </w:smartTagPr>
        <w:r w:rsidRPr="00086AB4">
          <w:rPr>
            <w:sz w:val="24"/>
            <w:szCs w:val="24"/>
          </w:rPr>
          <w:t>177. st</w:t>
        </w:r>
      </w:smartTag>
      <w:r w:rsidRPr="00086AB4">
        <w:rPr>
          <w:sz w:val="24"/>
          <w:szCs w:val="24"/>
        </w:rPr>
        <w:t>. SZ.</w:t>
      </w:r>
    </w:p>
    <w:p w:rsidRDefault="00D2130A" w:rsidP="00D2130A" w:rsidR="00D2130A" w:rsidRPr="00086AB4">
      <w:pPr>
        <w:ind w:firstLine="720"/>
        <w:jc w:val="both"/>
        <w:rPr>
          <w:sz w:val="24"/>
          <w:szCs w:val="24"/>
        </w:rPr>
      </w:pPr>
    </w:p>
    <w:p w:rsidRDefault="00D2130A" w:rsidP="00D2130A" w:rsidR="00D2130A" w:rsidRPr="00086AB4">
      <w:pPr>
        <w:ind w:firstLine="720"/>
        <w:jc w:val="both"/>
        <w:rPr>
          <w:sz w:val="24"/>
          <w:szCs w:val="24"/>
        </w:rPr>
      </w:pPr>
      <w:r w:rsidRPr="00086AB4">
        <w:rPr>
          <w:sz w:val="24"/>
          <w:szCs w:val="24"/>
        </w:rPr>
        <w:t xml:space="preserve">S obzirom na to da je pravomoćnom presudom utvrđena tražbina navedenog stečajnog vjerovnika, sud je na temelju odredbe čl. </w:t>
      </w:r>
      <w:smartTag w:element="metricconverter" w:uri="urn:schemas-microsoft-com:office:smarttags">
        <w:smartTagPr>
          <w:attr w:val="181. st" w:name="ProductID"/>
        </w:smartTagPr>
        <w:r w:rsidRPr="00086AB4">
          <w:rPr>
            <w:sz w:val="24"/>
            <w:szCs w:val="24"/>
          </w:rPr>
          <w:t>181. st</w:t>
        </w:r>
      </w:smartTag>
      <w:r w:rsidRPr="00086AB4">
        <w:rPr>
          <w:sz w:val="24"/>
          <w:szCs w:val="24"/>
        </w:rPr>
        <w:t>. 2. SZ riješio kao u izreci.</w:t>
      </w:r>
    </w:p>
    <w:p w:rsidRDefault="00D2130A" w:rsidP="00D2130A" w:rsidR="00D2130A" w:rsidRPr="00086AB4">
      <w:pPr>
        <w:rPr>
          <w:sz w:val="24"/>
          <w:szCs w:val="24"/>
        </w:rPr>
      </w:pPr>
    </w:p>
    <w:p w:rsidRDefault="00E36493" w:rsidP="008A7C5A" w:rsidR="008A7C5A" w:rsidRPr="00B636E9">
      <w:pPr>
        <w:jc w:val="center"/>
        <w:rPr>
          <w:sz w:val="24"/>
          <w:szCs w:val="24"/>
        </w:rPr>
      </w:pPr>
      <w:r w:rsidRPr="00B636E9">
        <w:rPr>
          <w:sz w:val="24"/>
          <w:szCs w:val="24"/>
        </w:rPr>
        <w:t xml:space="preserve">U </w:t>
      </w:r>
      <w:r w:rsidR="008A7C5A" w:rsidRPr="00B636E9">
        <w:rPr>
          <w:sz w:val="24"/>
          <w:szCs w:val="24"/>
        </w:rPr>
        <w:t>Z</w:t>
      </w:r>
      <w:r w:rsidR="001C001F" w:rsidRPr="00B636E9">
        <w:rPr>
          <w:sz w:val="24"/>
          <w:szCs w:val="24"/>
        </w:rPr>
        <w:t xml:space="preserve">agrebu </w:t>
      </w:r>
      <w:r w:rsidR="00614A1D">
        <w:rPr>
          <w:sz w:val="24"/>
          <w:szCs w:val="24"/>
        </w:rPr>
        <w:t xml:space="preserve">18. rujna </w:t>
      </w:r>
      <w:r w:rsidR="003D0688" w:rsidRPr="00B636E9">
        <w:rPr>
          <w:sz w:val="24"/>
          <w:szCs w:val="24"/>
        </w:rPr>
        <w:t>2</w:t>
      </w:r>
      <w:r w:rsidR="00CD0D01">
        <w:rPr>
          <w:sz w:val="24"/>
          <w:szCs w:val="24"/>
        </w:rPr>
        <w:t>018</w:t>
      </w:r>
      <w:r w:rsidR="003D0688" w:rsidRPr="00B636E9">
        <w:rPr>
          <w:sz w:val="24"/>
          <w:szCs w:val="24"/>
        </w:rPr>
        <w:t xml:space="preserve">. </w:t>
      </w:r>
    </w:p>
    <w:p w:rsidRDefault="008A7C5A" w:rsidP="008A7C5A" w:rsidR="008A7C5A" w:rsidRPr="00B636E9">
      <w:pPr>
        <w:jc w:val="center"/>
        <w:rPr>
          <w:sz w:val="24"/>
          <w:szCs w:val="24"/>
        </w:rPr>
      </w:pPr>
    </w:p>
    <w:p w:rsidRDefault="008A7C5A" w:rsidP="008A7C5A" w:rsidR="008A7C5A" w:rsidRPr="00B636E9">
      <w:pPr>
        <w:jc w:val="center"/>
        <w:rPr>
          <w:sz w:val="24"/>
          <w:szCs w:val="24"/>
        </w:rPr>
      </w:pPr>
    </w:p>
    <w:p w:rsidRDefault="00886D86" w:rsidP="00114DF8" w:rsidR="00886D86" w:rsidRPr="00310646">
      <w:pPr>
        <w:pStyle w:val="Tijeloteksta"/>
        <w:ind w:firstLine="612" w:left="5760"/>
        <w:jc w:val="right"/>
      </w:pPr>
      <w:r>
        <w:t xml:space="preserve"> </w:t>
      </w:r>
      <w:r w:rsidR="00FB7F82">
        <w:t xml:space="preserve">                 </w:t>
      </w:r>
      <w:r w:rsidRPr="00310646">
        <w:t>SUDAC:</w:t>
      </w:r>
    </w:p>
    <w:p w:rsidRDefault="00886D86" w:rsidP="00114DF8" w:rsidR="00886D86">
      <w:pPr>
        <w:pStyle w:val="Podnaslov"/>
        <w:ind w:firstLine="720" w:left="4320"/>
        <w:jc w:val="right"/>
        <w:rPr>
          <w:rFonts w:hAnsi="Times New Roman" w:ascii="Times New Roman"/>
          <w:b w:val="false"/>
          <w:color w:val="auto"/>
          <w:szCs w:val="24"/>
        </w:rPr>
      </w:pPr>
      <w:r w:rsidRPr="00310646">
        <w:rPr>
          <w:rFonts w:hAnsi="Times New Roman" w:ascii="Times New Roman"/>
          <w:b w:val="false"/>
          <w:color w:val="auto"/>
          <w:szCs w:val="24"/>
        </w:rPr>
        <w:t xml:space="preserve">               </w:t>
      </w:r>
      <w:r w:rsidR="00614A1D">
        <w:rPr>
          <w:rFonts w:hAnsi="Times New Roman" w:ascii="Times New Roman"/>
          <w:b w:val="false"/>
          <w:color w:val="auto"/>
          <w:szCs w:val="24"/>
        </w:rPr>
        <w:t>Dina Jellin</w:t>
      </w:r>
      <w:r w:rsidR="008601A2">
        <w:rPr>
          <w:rFonts w:hAnsi="Times New Roman" w:ascii="Times New Roman"/>
          <w:b w:val="false"/>
          <w:color w:val="auto"/>
          <w:szCs w:val="24"/>
        </w:rPr>
        <w:t>,v.r.</w:t>
      </w:r>
    </w:p>
    <w:p w:rsidRDefault="008A7C5A" w:rsidP="008A7C5A" w:rsidR="008A7C5A" w:rsidRPr="00B636E9">
      <w:pPr>
        <w:jc w:val="both"/>
        <w:rPr>
          <w:sz w:val="24"/>
          <w:szCs w:val="24"/>
        </w:rPr>
      </w:pPr>
    </w:p>
    <w:p w:rsidRDefault="008A7C5A" w:rsidP="008A7C5A" w:rsidR="008A7C5A" w:rsidRPr="00B636E9">
      <w:pPr>
        <w:ind w:left="5040"/>
        <w:jc w:val="both"/>
        <w:rPr>
          <w:sz w:val="24"/>
          <w:szCs w:val="24"/>
        </w:rPr>
      </w:pPr>
      <w:r w:rsidRPr="00B636E9">
        <w:rPr>
          <w:sz w:val="24"/>
          <w:szCs w:val="24"/>
        </w:rPr>
        <w:tab/>
      </w:r>
      <w:r w:rsidRPr="00B636E9">
        <w:rPr>
          <w:sz w:val="24"/>
          <w:szCs w:val="24"/>
        </w:rPr>
        <w:tab/>
      </w:r>
    </w:p>
    <w:p w:rsidRDefault="00E36493" w:rsidP="008A7C5A" w:rsidR="008A7C5A" w:rsidRPr="00B636E9">
      <w:pPr>
        <w:ind w:left="5040"/>
        <w:jc w:val="both"/>
        <w:rPr>
          <w:sz w:val="24"/>
          <w:szCs w:val="24"/>
        </w:rPr>
      </w:pPr>
      <w:r w:rsidRPr="00B636E9">
        <w:rPr>
          <w:sz w:val="24"/>
          <w:szCs w:val="24"/>
        </w:rPr>
        <w:tab/>
      </w:r>
      <w:r w:rsidRPr="00B636E9">
        <w:rPr>
          <w:sz w:val="24"/>
          <w:szCs w:val="24"/>
        </w:rPr>
        <w:tab/>
      </w:r>
      <w:r w:rsidRPr="00B636E9">
        <w:rPr>
          <w:sz w:val="24"/>
          <w:szCs w:val="24"/>
        </w:rPr>
        <w:tab/>
      </w:r>
      <w:r w:rsidRPr="00B636E9">
        <w:rPr>
          <w:sz w:val="24"/>
          <w:szCs w:val="24"/>
        </w:rPr>
        <w:tab/>
      </w:r>
      <w:r w:rsidR="008A7C5A" w:rsidRPr="00B636E9">
        <w:rPr>
          <w:sz w:val="24"/>
          <w:szCs w:val="24"/>
        </w:rPr>
        <w:tab/>
      </w:r>
    </w:p>
    <w:p w:rsidRDefault="008A7C5A" w:rsidP="008A7C5A" w:rsidR="008A7C5A" w:rsidRPr="00B636E9">
      <w:pPr>
        <w:jc w:val="both"/>
        <w:rPr>
          <w:sz w:val="24"/>
          <w:szCs w:val="24"/>
        </w:rPr>
      </w:pPr>
      <w:r w:rsidRPr="00B636E9">
        <w:rPr>
          <w:sz w:val="24"/>
          <w:szCs w:val="24"/>
        </w:rPr>
        <w:t>UPUTA  O PRAVNOM LIJEKU:</w:t>
      </w:r>
    </w:p>
    <w:p w:rsidRDefault="008A7C5A" w:rsidP="008A7C5A" w:rsidR="008A7C5A" w:rsidRPr="00B636E9">
      <w:pPr>
        <w:jc w:val="both"/>
        <w:rPr>
          <w:sz w:val="24"/>
          <w:szCs w:val="24"/>
        </w:rPr>
      </w:pPr>
      <w:r w:rsidRPr="00B636E9">
        <w:rPr>
          <w:sz w:val="24"/>
          <w:szCs w:val="24"/>
        </w:rPr>
        <w:t xml:space="preserve">Protiv ovog rješenja </w:t>
      </w:r>
      <w:r w:rsidR="008C25F9" w:rsidRPr="00B636E9">
        <w:rPr>
          <w:sz w:val="24"/>
          <w:szCs w:val="24"/>
        </w:rPr>
        <w:t>nezadovoljna stranka može uložiti žalbu Visokom trgovačkom sudu Republike Hrvatske u roku od 8 dana po primitku rješenja, a ulaže se putem ovog suda u 3 primjerka</w:t>
      </w:r>
      <w:r w:rsidRPr="00B636E9">
        <w:rPr>
          <w:sz w:val="24"/>
          <w:szCs w:val="24"/>
        </w:rPr>
        <w:t>.</w:t>
      </w:r>
    </w:p>
    <w:p w:rsidRDefault="008A7C5A" w:rsidP="008A7C5A" w:rsidR="008A7C5A" w:rsidRPr="00B636E9">
      <w:pPr>
        <w:jc w:val="both"/>
        <w:rPr>
          <w:sz w:val="24"/>
          <w:szCs w:val="24"/>
        </w:rPr>
      </w:pPr>
    </w:p>
    <w:p w:rsidRDefault="00886D86" w:rsidP="008A7C5A" w:rsidR="00886D86">
      <w:pPr>
        <w:jc w:val="both"/>
        <w:rPr>
          <w:sz w:val="24"/>
          <w:szCs w:val="24"/>
        </w:rPr>
      </w:pPr>
    </w:p>
    <w:p w:rsidRDefault="008601A2" w:rsidR="008601A2" w:rsidRPr="00ED5ADF">
      <w:pPr>
        <w:jc w:val="right"/>
      </w:pPr>
    </w:p>
    <w:p w:rsidRDefault="008601A2" w:rsidR="008601A2">
      <w:pPr>
        <w:jc w:val="both"/>
      </w:pPr>
      <w:r>
        <w:t>Za točnost otpravka-ovlašteni službenik</w:t>
      </w:r>
    </w:p>
    <w:p w:rsidRDefault="008601A2" w:rsidP="008601A2" w:rsidR="00CD0D01" w:rsidRPr="008601A2">
      <w:pPr>
        <w:jc w:val="both"/>
      </w:pPr>
      <w:r>
        <w:t xml:space="preserve">Ljubica Radošević </w:t>
      </w:r>
    </w:p>
    <w:p w:rsidRDefault="00CD0D01" w:rsidP="00CD0D01" w:rsidR="00CD0D01" w:rsidRPr="00B636E9">
      <w:pPr>
        <w:rPr>
          <w:sz w:val="24"/>
          <w:szCs w:val="24"/>
        </w:rPr>
      </w:pPr>
    </w:p>
    <w:p w:rsidRDefault="00886D86" w:rsidP="008A7C5A" w:rsidR="00886D86">
      <w:pPr>
        <w:jc w:val="both"/>
        <w:rPr>
          <w:sz w:val="24"/>
          <w:szCs w:val="24"/>
        </w:rPr>
      </w:pPr>
    </w:p>
    <w:p w:rsidRDefault="00886D86" w:rsidP="008A7C5A" w:rsidR="00886D86">
      <w:pPr>
        <w:jc w:val="both"/>
        <w:rPr>
          <w:sz w:val="24"/>
          <w:szCs w:val="24"/>
        </w:rPr>
      </w:pPr>
    </w:p>
    <w:p w:rsidRDefault="00886D86" w:rsidP="008A7C5A" w:rsidR="00886D86">
      <w:pPr>
        <w:jc w:val="both"/>
        <w:rPr>
          <w:sz w:val="24"/>
          <w:szCs w:val="24"/>
        </w:rPr>
      </w:pPr>
    </w:p>
    <w:p w:rsidRDefault="00886D86" w:rsidP="008A7C5A" w:rsidR="00886D86">
      <w:pPr>
        <w:jc w:val="both"/>
        <w:rPr>
          <w:sz w:val="24"/>
          <w:szCs w:val="24"/>
        </w:rPr>
      </w:pPr>
    </w:p>
    <w:p w:rsidRDefault="00886D86" w:rsidP="008A7C5A" w:rsidR="00886D86">
      <w:pPr>
        <w:jc w:val="both"/>
        <w:rPr>
          <w:sz w:val="24"/>
          <w:szCs w:val="24"/>
        </w:rPr>
      </w:pPr>
    </w:p>
    <w:sectPr w:rsidSect="0028353E" w:rsidR="00886D86">
      <w:headerReference w:type="even" r:id="rId10"/>
      <w:head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B4E36" w:rsidR="003B4E36">
      <w:r>
        <w:separator/>
      </w:r>
    </w:p>
  </w:endnote>
  <w:endnote w:id="0" w:type="continuationSeparator">
    <w:p w:rsidRDefault="003B4E36" w:rsidR="003B4E3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B4E36" w:rsidR="003B4E36">
      <w:r>
        <w:separator/>
      </w:r>
    </w:p>
  </w:footnote>
  <w:footnote w:id="0" w:type="continuationSeparator">
    <w:p w:rsidRDefault="003B4E36" w:rsidR="003B4E3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6450" w:rsidP="00676948" w:rsidR="0018645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86450" w:rsidR="0018645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6450" w:rsidP="00676948" w:rsidR="0018645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601A2">
      <w:rPr>
        <w:rStyle w:val="Brojstranice"/>
        <w:noProof/>
      </w:rPr>
      <w:t>2</w:t>
    </w:r>
    <w:r>
      <w:rPr>
        <w:rStyle w:val="Brojstranice"/>
      </w:rPr>
      <w:fldChar w:fldCharType="end"/>
    </w:r>
  </w:p>
  <w:p w:rsidRDefault="00114DF8" w:rsidP="00114DF8" w:rsidR="00186450">
    <w:pPr>
      <w:pStyle w:val="Zaglavlje"/>
      <w:jc w:val="right"/>
    </w:pPr>
    <w:r>
      <w:rPr>
        <w:sz w:val="24"/>
        <w:szCs w:val="24"/>
      </w:rPr>
      <w:t>16. St-276/14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F6F49F8"/>
    <w:multiLevelType w:val="singleLevel"/>
    <w:tmpl w:val="D642438E"/>
    <w:lvl w:ilvl="0">
      <w:start w:val="1"/>
      <w:numFmt w:val="decimal"/>
      <w:lvlText w:val="%1."/>
      <w:legacy w:legacyIndent="360" w:legacySpace="120" w:legacy="true"/>
      <w:lvlJc w:val="left"/>
      <w:pPr>
        <w:ind w:hanging="360" w:left="720"/>
      </w:pPr>
    </w:lvl>
  </w:abstractNum>
  <w:abstractNum w:abstractNumId="1">
    <w:nsid w:val="6F6424F8"/>
    <w:multiLevelType w:val="hybridMultilevel"/>
    <w:tmpl w:val="16622E2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A7C5A"/>
    <w:rsid w:val="00010A00"/>
    <w:rsid w:val="00016CC8"/>
    <w:rsid w:val="0004347E"/>
    <w:rsid w:val="00056291"/>
    <w:rsid w:val="000D357F"/>
    <w:rsid w:val="000F1EE3"/>
    <w:rsid w:val="000F3C38"/>
    <w:rsid w:val="001116BC"/>
    <w:rsid w:val="00114DF8"/>
    <w:rsid w:val="00171666"/>
    <w:rsid w:val="00186450"/>
    <w:rsid w:val="00194B87"/>
    <w:rsid w:val="001B5BE2"/>
    <w:rsid w:val="001C001F"/>
    <w:rsid w:val="001D60B3"/>
    <w:rsid w:val="001E6962"/>
    <w:rsid w:val="0028353E"/>
    <w:rsid w:val="002C419D"/>
    <w:rsid w:val="002D4BCC"/>
    <w:rsid w:val="002E51C2"/>
    <w:rsid w:val="00356ED9"/>
    <w:rsid w:val="00382548"/>
    <w:rsid w:val="003B4E36"/>
    <w:rsid w:val="003D0688"/>
    <w:rsid w:val="00400955"/>
    <w:rsid w:val="00444EA0"/>
    <w:rsid w:val="00497B24"/>
    <w:rsid w:val="004A35AE"/>
    <w:rsid w:val="004D03BB"/>
    <w:rsid w:val="004F4CDB"/>
    <w:rsid w:val="00503094"/>
    <w:rsid w:val="00534D04"/>
    <w:rsid w:val="00537A4E"/>
    <w:rsid w:val="00554D7C"/>
    <w:rsid w:val="00577C20"/>
    <w:rsid w:val="00614A1D"/>
    <w:rsid w:val="00665E46"/>
    <w:rsid w:val="00676948"/>
    <w:rsid w:val="006C6A5D"/>
    <w:rsid w:val="006E6817"/>
    <w:rsid w:val="00751813"/>
    <w:rsid w:val="007C6869"/>
    <w:rsid w:val="007D145D"/>
    <w:rsid w:val="007E4E14"/>
    <w:rsid w:val="007F5A11"/>
    <w:rsid w:val="00824944"/>
    <w:rsid w:val="00846C9F"/>
    <w:rsid w:val="008601A2"/>
    <w:rsid w:val="00886D86"/>
    <w:rsid w:val="0089203A"/>
    <w:rsid w:val="008A286D"/>
    <w:rsid w:val="008A5470"/>
    <w:rsid w:val="008A7C5A"/>
    <w:rsid w:val="008C25F9"/>
    <w:rsid w:val="008E1067"/>
    <w:rsid w:val="008E2E7A"/>
    <w:rsid w:val="009259FF"/>
    <w:rsid w:val="0093321A"/>
    <w:rsid w:val="00935ABA"/>
    <w:rsid w:val="00957925"/>
    <w:rsid w:val="00981618"/>
    <w:rsid w:val="009822A9"/>
    <w:rsid w:val="00993384"/>
    <w:rsid w:val="009E634C"/>
    <w:rsid w:val="00A010C3"/>
    <w:rsid w:val="00A01B89"/>
    <w:rsid w:val="00A3380D"/>
    <w:rsid w:val="00A65FB2"/>
    <w:rsid w:val="00A751A0"/>
    <w:rsid w:val="00AA404C"/>
    <w:rsid w:val="00AD0460"/>
    <w:rsid w:val="00AE1F2D"/>
    <w:rsid w:val="00B0292A"/>
    <w:rsid w:val="00B636E9"/>
    <w:rsid w:val="00B65271"/>
    <w:rsid w:val="00BE2F84"/>
    <w:rsid w:val="00BE4BBB"/>
    <w:rsid w:val="00C00CB9"/>
    <w:rsid w:val="00C23BAC"/>
    <w:rsid w:val="00C45091"/>
    <w:rsid w:val="00CA675A"/>
    <w:rsid w:val="00CD0D01"/>
    <w:rsid w:val="00CE7289"/>
    <w:rsid w:val="00CF2085"/>
    <w:rsid w:val="00D2130A"/>
    <w:rsid w:val="00D41C2B"/>
    <w:rsid w:val="00D73806"/>
    <w:rsid w:val="00D97E00"/>
    <w:rsid w:val="00DA0099"/>
    <w:rsid w:val="00DC76EE"/>
    <w:rsid w:val="00DF1FBC"/>
    <w:rsid w:val="00E36493"/>
    <w:rsid w:val="00E64027"/>
    <w:rsid w:val="00E81382"/>
    <w:rsid w:val="00EC4F92"/>
    <w:rsid w:val="00ED0FC4"/>
    <w:rsid w:val="00EE23AE"/>
    <w:rsid w:val="00F03D95"/>
    <w:rsid w:val="00F43A5B"/>
    <w:rsid w:val="00F63512"/>
    <w:rsid w:val="00F7532B"/>
    <w:rsid w:val="00FB7F82"/>
    <w:rsid w:val="00FC3EA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A7C5A"/>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28353E"/>
    <w:pPr>
      <w:tabs>
        <w:tab w:pos="4536" w:val="center"/>
        <w:tab w:pos="9072" w:val="right"/>
      </w:tabs>
    </w:pPr>
  </w:style>
  <w:style w:styleId="Brojstranice" w:type="character">
    <w:name w:val="page number"/>
    <w:basedOn w:val="Zadanifontodlomka"/>
    <w:rsid w:val="0028353E"/>
  </w:style>
  <w:style w:styleId="Podnoje" w:type="paragraph">
    <w:name w:val="footer"/>
    <w:basedOn w:val="Normal"/>
    <w:rsid w:val="0028353E"/>
    <w:pPr>
      <w:tabs>
        <w:tab w:pos="4536" w:val="center"/>
        <w:tab w:pos="9072" w:val="right"/>
      </w:tabs>
    </w:pPr>
  </w:style>
  <w:style w:styleId="Tekstbalonia" w:type="paragraph">
    <w:name w:val="Balloon Text"/>
    <w:basedOn w:val="Normal"/>
    <w:link w:val="TekstbaloniaChar"/>
    <w:rsid w:val="00886D86"/>
    <w:rPr>
      <w:rFonts w:cs="Tahoma" w:hAnsi="Tahoma" w:ascii="Tahoma"/>
      <w:sz w:val="16"/>
      <w:szCs w:val="16"/>
    </w:rPr>
  </w:style>
  <w:style w:customStyle="true" w:styleId="TekstbaloniaChar" w:type="character">
    <w:name w:val="Tekst balončića Char"/>
    <w:basedOn w:val="Zadanifontodlomka"/>
    <w:link w:val="Tekstbalonia"/>
    <w:rsid w:val="00886D86"/>
    <w:rPr>
      <w:rFonts w:cs="Tahoma" w:hAnsi="Tahoma" w:ascii="Tahoma"/>
      <w:sz w:val="16"/>
      <w:szCs w:val="16"/>
    </w:rPr>
  </w:style>
  <w:style w:styleId="Podnaslov" w:type="paragraph">
    <w:name w:val="Subtitle"/>
    <w:basedOn w:val="Normal"/>
    <w:link w:val="PodnaslovChar"/>
    <w:qFormat/>
    <w:rsid w:val="00886D86"/>
    <w:pPr>
      <w:jc w:val="both"/>
    </w:pPr>
    <w:rPr>
      <w:rFonts w:hAnsi="Tahoma" w:ascii="Tahoma"/>
      <w:b/>
      <w:color w:val="0000FF"/>
      <w:sz w:val="24"/>
    </w:rPr>
  </w:style>
  <w:style w:customStyle="true" w:styleId="PodnaslovChar" w:type="character">
    <w:name w:val="Podnaslov Char"/>
    <w:basedOn w:val="Zadanifontodlomka"/>
    <w:link w:val="Podnaslov"/>
    <w:rsid w:val="00886D86"/>
    <w:rPr>
      <w:rFonts w:hAnsi="Tahoma" w:ascii="Tahoma"/>
      <w:b/>
      <w:color w:val="0000FF"/>
      <w:sz w:val="24"/>
    </w:rPr>
  </w:style>
  <w:style w:styleId="Tijeloteksta" w:type="paragraph">
    <w:name w:val="Body Text"/>
    <w:basedOn w:val="Normal"/>
    <w:link w:val="TijelotekstaChar"/>
    <w:rsid w:val="00886D86"/>
    <w:pPr>
      <w:jc w:val="both"/>
    </w:pPr>
    <w:rPr>
      <w:sz w:val="24"/>
      <w:szCs w:val="24"/>
    </w:rPr>
  </w:style>
  <w:style w:customStyle="true" w:styleId="TijelotekstaChar" w:type="character">
    <w:name w:val="Tijelo teksta Char"/>
    <w:basedOn w:val="Zadanifontodlomka"/>
    <w:link w:val="Tijeloteksta"/>
    <w:rsid w:val="00886D86"/>
    <w:rPr>
      <w:sz w:val="24"/>
      <w:szCs w:val="24"/>
    </w:rPr>
  </w:style>
  <w:style w:styleId="Tekstrezerviranogmjesta" w:type="character">
    <w:name w:val="Placeholder Text"/>
    <w:basedOn w:val="Zadanifontodlomka"/>
    <w:uiPriority w:val="99"/>
    <w:semiHidden/>
    <w:rsid w:val="008601A2"/>
    <w:rPr>
      <w:color w:val="808080"/>
      <w:bdr w:space="0" w:sz="0" w:color="auto" w:val="none"/>
      <w:shd w:fill="auto" w:color="auto" w:val="clear"/>
    </w:rPr>
  </w:style>
  <w:style w:customStyle="true" w:styleId="eSPISCCParagraphDefaultFont" w:type="character">
    <w:name w:val="eSPIS_CC_Paragraph Default Font"/>
    <w:basedOn w:val="Zadanifontodlomka"/>
    <w:rsid w:val="008601A2"/>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8601A2"/>
    <w:rPr>
      <w:noProof/>
      <w:bdr w:space="0" w:sz="0" w:color="auto" w:val="none"/>
      <w:shd w:fill="FFFFCC" w:color="auto" w:val="clear"/>
      <w:lang w:val="hr-HR"/>
    </w:rPr>
  </w:style>
  <w:style w:customStyle="true" w:styleId="PozadinaSvijetloCrvena" w:type="character">
    <w:name w:val="Pozadina_SvijetloCrvena"/>
    <w:basedOn w:val="eSPISCCParagraphDefaultFont"/>
    <w:rsid w:val="008601A2"/>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8601A2"/>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A7C5A"/>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28353E"/>
    <w:pPr>
      <w:tabs>
        <w:tab w:pos="4536" w:val="center"/>
        <w:tab w:pos="9072" w:val="right"/>
      </w:tabs>
    </w:pPr>
  </w:style>
  <w:style w:styleId="Brojstranice" w:type="character">
    <w:name w:val="page number"/>
    <w:basedOn w:val="Zadanifontodlomka"/>
    <w:rsid w:val="0028353E"/>
  </w:style>
  <w:style w:styleId="Podnoje" w:type="paragraph">
    <w:name w:val="footer"/>
    <w:basedOn w:val="Normal"/>
    <w:rsid w:val="0028353E"/>
    <w:pPr>
      <w:tabs>
        <w:tab w:pos="4536" w:val="center"/>
        <w:tab w:pos="9072" w:val="right"/>
      </w:tabs>
    </w:pPr>
  </w:style>
  <w:style w:styleId="Tekstbalonia" w:type="paragraph">
    <w:name w:val="Balloon Text"/>
    <w:basedOn w:val="Normal"/>
    <w:link w:val="TekstbaloniaChar"/>
    <w:rsid w:val="00886D86"/>
    <w:rPr>
      <w:rFonts w:ascii="Tahoma" w:cs="Tahoma" w:hAnsi="Tahoma"/>
      <w:sz w:val="16"/>
      <w:szCs w:val="16"/>
    </w:rPr>
  </w:style>
  <w:style w:customStyle="1" w:styleId="TekstbaloniaChar" w:type="character">
    <w:name w:val="Tekst balončića Char"/>
    <w:basedOn w:val="Zadanifontodlomka"/>
    <w:link w:val="Tekstbalonia"/>
    <w:rsid w:val="00886D86"/>
    <w:rPr>
      <w:rFonts w:ascii="Tahoma" w:cs="Tahoma" w:hAnsi="Tahoma"/>
      <w:sz w:val="16"/>
      <w:szCs w:val="16"/>
    </w:rPr>
  </w:style>
  <w:style w:styleId="Podnaslov" w:type="paragraph">
    <w:name w:val="Subtitle"/>
    <w:basedOn w:val="Normal"/>
    <w:link w:val="PodnaslovChar"/>
    <w:qFormat/>
    <w:rsid w:val="00886D86"/>
    <w:pPr>
      <w:jc w:val="both"/>
    </w:pPr>
    <w:rPr>
      <w:rFonts w:ascii="Tahoma" w:hAnsi="Tahoma"/>
      <w:b/>
      <w:color w:val="0000FF"/>
      <w:sz w:val="24"/>
    </w:rPr>
  </w:style>
  <w:style w:customStyle="1" w:styleId="PodnaslovChar" w:type="character">
    <w:name w:val="Podnaslov Char"/>
    <w:basedOn w:val="Zadanifontodlomka"/>
    <w:link w:val="Podnaslov"/>
    <w:rsid w:val="00886D86"/>
    <w:rPr>
      <w:rFonts w:ascii="Tahoma" w:hAnsi="Tahoma"/>
      <w:b/>
      <w:color w:val="0000FF"/>
      <w:sz w:val="24"/>
    </w:rPr>
  </w:style>
  <w:style w:styleId="Tijeloteksta" w:type="paragraph">
    <w:name w:val="Body Text"/>
    <w:basedOn w:val="Normal"/>
    <w:link w:val="TijelotekstaChar"/>
    <w:rsid w:val="00886D86"/>
    <w:pPr>
      <w:jc w:val="both"/>
    </w:pPr>
    <w:rPr>
      <w:sz w:val="24"/>
      <w:szCs w:val="24"/>
    </w:rPr>
  </w:style>
  <w:style w:customStyle="1" w:styleId="TijelotekstaChar" w:type="character">
    <w:name w:val="Tijelo teksta Char"/>
    <w:basedOn w:val="Zadanifontodlomka"/>
    <w:link w:val="Tijeloteksta"/>
    <w:rsid w:val="00886D86"/>
    <w:rPr>
      <w:sz w:val="24"/>
      <w:szCs w:val="24"/>
    </w:rPr>
  </w:style>
  <w:style w:styleId="Tekstrezerviranogmjesta" w:type="character">
    <w:name w:val="Placeholder Text"/>
    <w:basedOn w:val="Zadanifontodlomka"/>
    <w:uiPriority w:val="99"/>
    <w:semiHidden/>
    <w:rsid w:val="008601A2"/>
    <w:rPr>
      <w:color w:val="808080"/>
      <w:bdr w:color="auto" w:space="0" w:sz="0" w:val="none"/>
      <w:shd w:color="auto" w:fill="auto" w:val="clear"/>
    </w:rPr>
  </w:style>
  <w:style w:customStyle="1" w:styleId="eSPISCCParagraphDefaultFont" w:type="character">
    <w:name w:val="eSPIS_CC_Paragraph Default Font"/>
    <w:basedOn w:val="Zadanifontodlomka"/>
    <w:rsid w:val="008601A2"/>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8601A2"/>
    <w:rPr>
      <w:noProof/>
      <w:bdr w:color="auto" w:space="0" w:sz="0" w:val="none"/>
      <w:shd w:color="auto" w:fill="FFFFCC" w:val="clear"/>
      <w:lang w:val="hr-HR"/>
    </w:rPr>
  </w:style>
  <w:style w:customStyle="1" w:styleId="PozadinaSvijetloCrvena" w:type="character">
    <w:name w:val="Pozadina_SvijetloCrvena"/>
    <w:basedOn w:val="eSPISCCParagraphDefaultFont"/>
    <w:rsid w:val="008601A2"/>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8601A2"/>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rujna 2018.</izvorni_sadrzaj>
    <derivirana_varijabla naziv="DomainObject.DatumDonosenjaOdluke_1">18.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Dina</izvorni_sadrzaj>
    <derivirana_varijabla naziv="DomainObject.DonositeljOdluke.Ime_1">Dina</derivirana_varijabla>
  </DomainObject.DonositeljOdluke.Ime>
  <DomainObject.DonositeljOdluke.Prezime>
    <izvorni_sadrzaj>Jellin</izvorni_sadrzaj>
    <derivirana_varijabla naziv="DomainObject.DonositeljOdluke.Prezime_1">Jellin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276</izvorni_sadrzaj>
    <derivirana_varijabla naziv="DomainObject.Predmet.Broj_1">276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travnja 2014.</izvorni_sadrzaj>
    <derivirana_varijabla naziv="DomainObject.Predmet.DatumOsnivanja_1">3. travnja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St-276/2014</izvorni_sadrzaj>
    <derivirana_varijabla naziv="DomainObject.Predmet.OznakaBroj_1">St-276/2014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HOTELSKO TURISTIČKO DRUŠTVO MATIJA GUBEC d.d. zastupanog po punomoćniku Ivan Hudoletnjak</izvorni_sadrzaj>
    <derivirana_varijabla naziv="DomainObject.Predmet.ProtustrankaFormated_1">  HOTELSKO TURISTIČKO DRUŠTVO MATIJA GUBEC d.d. zastupanog po punomoćniku Ivan Hudoletnjak</derivirana_varijabla>
  </DomainObject.Predmet.ProtustrankaFormated>
  <DomainObject.Predmet.ProtustrankaFormatedOIB>
    <izvorni_sadrzaj>  HOTELSKO TURISTIČKO DRUŠTVO MATIJA GUBEC d.d., OIB 63048129745 zastupanog po punomoćniku Ivan Hudoletnjak</izvorni_sadrzaj>
    <derivirana_varijabla naziv="DomainObject.Predmet.ProtustrankaFormatedOIB_1">  HOTELSKO TURISTIČKO DRUŠTVO MATIJA GUBEC d.d., OIB 63048129745 zastupanog po punomoćniku Ivan Hudoletnjak</derivirana_varijabla>
  </DomainObject.Predmet.ProtustrankaFormatedOIB>
  <DomainObject.Predmet.ProtustrankaFormatedWithAdress>
    <izvorni_sadrzaj> HOTELSKO TURISTIČKO DRUŠTVO MATIJA GUBEC d.d., Viktora Šipeka 31, 49240 Stubičke Toplice zastupanog po punomoćniku Ivan Hudoletnjak</izvorni_sadrzaj>
    <derivirana_varijabla naziv="DomainObject.Predmet.ProtustrankaFormatedWithAdress_1"> HOTELSKO TURISTIČKO DRUŠTVO MATIJA GUBEC d.d., Viktora Šipeka 31, 49240 Stubičke Toplice zastupanog po punomoćniku Ivan Hudoletnjak</derivirana_varijabla>
  </DomainObject.Predmet.ProtustrankaFormatedWithAdress>
  <DomainObject.Predmet.ProtustrankaFormatedWithAdressOIB>
    <izvorni_sadrzaj> HOTELSKO TURISTIČKO DRUŠTVO MATIJA GUBEC d.d., OIB 63048129745, Viktora Šipeka 31, 49240 Stubičke Toplice zastupanog po punomoćniku Ivan Hudoletnjak</izvorni_sadrzaj>
    <derivirana_varijabla naziv="DomainObject.Predmet.ProtustrankaFormatedWithAdressOIB_1"> HOTELSKO TURISTIČKO DRUŠTVO MATIJA GUBEC d.d., OIB 63048129745, Viktora Šipeka 31, 49240 Stubičke Toplice zastupanog po punomoćniku Ivan Hudoletnjak</derivirana_varijabla>
  </DomainObject.Predmet.ProtustrankaFormatedWithAdressOIB>
  <DomainObject.Predmet.ProtustrankaWithAdress>
    <izvorni_sadrzaj>HOTELSKO TURISTIČKO DRUŠTVO MATIJA GUBEC d.d. Viktora Šipeka 31, 49240 Stubičke Toplice</izvorni_sadrzaj>
    <derivirana_varijabla naziv="DomainObject.Predmet.ProtustrankaWithAdress_1">HOTELSKO TURISTIČKO DRUŠTVO MATIJA GUBEC d.d. Viktora Šipeka 31, 49240 Stubičke Toplice</derivirana_varijabla>
  </DomainObject.Predmet.ProtustrankaWithAdress>
  <DomainObject.Predmet.ProtustrankaWithAdressOIB>
    <izvorni_sadrzaj>HOTELSKO TURISTIČKO DRUŠTVO MATIJA GUBEC d.d., OIB 63048129745, Viktora Šipeka 31, 49240 Stubičke Toplice</izvorni_sadrzaj>
    <derivirana_varijabla naziv="DomainObject.Predmet.ProtustrankaWithAdressOIB_1">HOTELSKO TURISTIČKO DRUŠTVO MATIJA GUBEC d.d., OIB 63048129745, Viktora Šipeka 31, 49240 Stubičke Toplice</derivirana_varijabla>
  </DomainObject.Predmet.ProtustrankaWithAdressOIB>
  <DomainObject.Predmet.ProtustrankaNazivFormated>
    <izvorni_sadrzaj>HOTELSKO TURISTIČKO DRUŠTVO MATIJA GUBEC d.d.</izvorni_sadrzaj>
    <derivirana_varijabla naziv="DomainObject.Predmet.ProtustrankaNazivFormated_1">HOTELSKO TURISTIČKO DRUŠTVO MATIJA GUBEC d.d.</derivirana_varijabla>
  </DomainObject.Predmet.ProtustrankaNazivFormated>
  <DomainObject.Predmet.ProtustrankaNazivFormatedOIB>
    <izvorni_sadrzaj>HOTELSKO TURISTIČKO DRUŠTVO MATIJA GUBEC d.d., OIB 63048129745</izvorni_sadrzaj>
    <derivirana_varijabla naziv="DomainObject.Predmet.ProtustrankaNazivFormatedOIB_1">HOTELSKO TURISTIČKO DRUŠTVO MATIJA GUBEC d.d., OIB 63048129745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16. - D. Jellin</izvorni_sadrzaj>
    <derivirana_varijabla naziv="DomainObject.Predmet.Referada.Naziv_1">16. - D. Jellin</derivirana_varijabla>
  </DomainObject.Predmet.Referada.Naziv>
  <DomainObject.Predmet.Referada.Oznaka>
    <izvorni_sadrzaj>16.</izvorni_sadrzaj>
    <derivirana_varijabla naziv="DomainObject.Predmet.Referada.Oznaka_1">16.</derivirana_varijabla>
  </DomainObject.Predmet.Referada.Oznaka>
  <DomainObject.Predmet.Referada.Prostorija.Naziv>
    <izvorni_sadrzaj>Soba DZ III 58</izvorni_sadrzaj>
    <derivirana_varijabla naziv="DomainObject.Predmet.Referada.Prostorija.Naziv_1">Soba DZ III 58</derivirana_varijabla>
  </DomainObject.Predmet.Referada.Prostorija.Naziv>
  <DomainObject.Predmet.Referada.Prostorija.Oznaka>
    <izvorni_sadrzaj>DZ III 58</izvorni_sadrzaj>
    <derivirana_varijabla naziv="DomainObject.Predmet.Referada.Prostorija.Oznaka_1">DZ III 58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Dina Jellin</izvorni_sadrzaj>
    <derivirana_varijabla naziv="DomainObject.Predmet.Referada.Sudac_1">Dina Jellin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Darinka Bezik zastupane po punomoćniku Zlatko Ostroški; Tatjana Brlobuš zastupane po punomoćniku Zlatko Ostroški; Ivan Cvetko zastupanog po punomoćniku Zlatko Ostroški; Dubravka Curi zastupane po punomoćniku Zlatko Ostroški; Vladimir Fijačko zastupanog po punomoćniku Zlatko Ostroški; Željko Grgić zastupanog po punomoćniku Zlatko Ostroški; Antonija Jagečić zastupanog po punomoćniku Zlatko Ostroški; Marija Josipović zastupanog po punomoćniku Zlatko Ostroški; Antonija Klanjičić zastupanog po punomoćniku Zlatko Ostroški; Mirjana Mrzljak zastupane po punomoćniku Zlatko Ostroški; Gordana Pavičić zastupane po punomoćniku Zlatko Ostroški; Marija Piljek zastupanog po punomoćniku Zlatko Ostroški; Nada Stepančec zastupane po punomoćniku Zlatko Ostroški; Trpimir Gotal zastupanog po punomoćniku Zlatko Ostroški; Zdenko Poštek</izvorni_sadrzaj>
    <derivirana_varijabla naziv="DomainObject.Predmet.StrankaFormated_1">  Darinka Bezik zastupane po punomoćniku Zlatko Ostroški; Tatjana Brlobuš zastupane po punomoćniku Zlatko Ostroški; Ivan Cvetko zastupanog po punomoćniku Zlatko Ostroški; Dubravka Curi zastupane po punomoćniku Zlatko Ostroški; Vladimir Fijačko zastupanog po punomoćniku Zlatko Ostroški; Željko Grgić zastupanog po punomoćniku Zlatko Ostroški; Antonija Jagečić zastupanog po punomoćniku Zlatko Ostroški; Marija Josipović zastupanog po punomoćniku Zlatko Ostroški; Antonija Klanjičić zastupanog po punomoćniku Zlatko Ostroški; Mirjana Mrzljak zastupane po punomoćniku Zlatko Ostroški; Gordana Pavičić zastupane po punomoćniku Zlatko Ostroški; Marija Piljek zastupanog po punomoćniku Zlatko Ostroški; Nada Stepančec zastupane po punomoćniku Zlatko Ostroški; Trpimir Gotal zastupanog po punomoćniku Zlatko Ostroški; Zdenko Poštek</derivirana_varijabla>
  </DomainObject.Predmet.StrankaFormated>
  <DomainObject.Predmet.StrankaFormatedOIB>
    <izvorni_sadrzaj>  Darinka Bezik, OIB 25505360613 zastupane po punomoćniku Zlatko Ostroški; Tatjana Brlobuš, OIB 93832602635 zastupane po punomoćniku Zlatko Ostroški; Ivan Cvetko zastupanog po punomoćniku Zlatko Ostroški; Dubravka Curi, OIB 79441531885 zastupane po punomoćniku Zlatko Ostroški; Vladimir Fijačko zastupanog po punomoćniku Zlatko Ostroški; Željko Grgić, OIB 98731937157 zastupanog po punomoćniku Zlatko Ostroški; Antonija Jagečić zastupanog po punomoćniku Zlatko Ostroški; Marija Josipović zastupanog po punomoćniku Zlatko Ostroški; Antonija Klanjičić zastupanog po punomoćniku Zlatko Ostroški; Mirjana Mrzljak, OIB 05479038417 zastupane po punomoćniku Zlatko Ostroški; Gordana Pavičić, OIB 93371711331 zastupane po punomoćniku Zlatko Ostroški; Marija Piljek zastupanog po punomoćniku Zlatko Ostroški; Nada Stepančec, OIB 15651775606 zastupane po punomoćniku Zlatko Ostroški; Trpimir Gotal, OIB 37400963389 zastupanog po punomoćniku Zlatko Ostroški; Zdenko Poštek, OIB 92434505953</izvorni_sadrzaj>
    <derivirana_varijabla naziv="DomainObject.Predmet.StrankaFormatedOIB_1">  Darinka Bezik, OIB 25505360613 zastupane po punomoćniku Zlatko Ostroški; Tatjana Brlobuš, OIB 93832602635 zastupane po punomoćniku Zlatko Ostroški; Ivan Cvetko zastupanog po punomoćniku Zlatko Ostroški; Dubravka Curi, OIB 79441531885 zastupane po punomoćniku Zlatko Ostroški; Vladimir Fijačko zastupanog po punomoćniku Zlatko Ostroški; Željko Grgić, OIB 98731937157 zastupanog po punomoćniku Zlatko Ostroški; Antonija Jagečić zastupanog po punomoćniku Zlatko Ostroški; Marija Josipović zastupanog po punomoćniku Zlatko Ostroški; Antonija Klanjičić zastupanog po punomoćniku Zlatko Ostroški; Mirjana Mrzljak, OIB 05479038417 zastupane po punomoćniku Zlatko Ostroški; Gordana Pavičić, OIB 93371711331 zastupane po punomoćniku Zlatko Ostroški; Marija Piljek zastupanog po punomoćniku Zlatko Ostroški; Nada Stepančec, OIB 15651775606 zastupane po punomoćniku Zlatko Ostroški; Trpimir Gotal, OIB 37400963389 zastupanog po punomoćniku Zlatko Ostroški; Zdenko Poštek, OIB 92434505953</derivirana_varijabla>
  </DomainObject.Predmet.StrankaFormatedOIB>
  <DomainObject.Predmet.StrankaFormatedWithAdress>
    <izvorni_sadrzaj> Darinka Bezik, Donja Podgora 73, 49240 Donja Podgora zastupane po punomoćniku Zlatko Ostroški; Tatjana Brlobuš, Podgorska 50, 49240 Donja Stubica zastupane po punomoćniku Zlatko Ostroški; Ivan Cvetko, Šemnica Donja 81, 49000 Lepajci zastupanog po punomoćniku Zlatko Ostroški; Dubravka Curi, Vinogorska Ulica 16, 49243 Andraševec zastupane po punomoćniku Zlatko Ostroški; Vladimir Fijačko, Sljemenska 46, 10297 Jakovlje zastupanog po punomoćniku Zlatko Ostroški; Željko Grgić, Selnica 159, 49246 Marija Bistrica zastupanog po punomoćniku Zlatko Ostroški; Antonija Jagečić, Stjepana Ptičeka 13 A, 49243 Oroslavje zastupanog po punomoćniku Zlatko Ostroški; Marija Josipović, Sljemenski put 2, 49240 Stubičke Toplice zastupanog po punomoćniku Zlatko Ostroški; Antonija Klanjičić, Samci 40, 49240 Gornja Stubica zastupanog po punomoćniku Zlatko Ostroški; Mirjana Mrzljak, V.nazora 9, 49240 Stubičke Toplice zastupane po punomoćniku Zlatko Ostroški; Gordana Pavičić, V. Šipeka 26, 49240 Stubičke Toplice zastupane po punomoćniku Zlatko Ostroški; Marija Piljek, Štrucljevo 85, 49223 Sveti Križ Začretje zastupanog po punomoćniku Zlatko Ostroški; Nada Stepančec, Lj.babića 48, 49243 Oroslavje zastupane po punomoćniku Zlatko Ostroški; Trpimir Gotal, Ulica Mirka Ožegovića 14, 10290 Zaprešić zastupanog po punomoćniku Zlatko Ostroški; Zdenko Poštek, Lj.b.đalskog 52, 49240 Stubičke Toplice</izvorni_sadrzaj>
    <derivirana_varijabla naziv="DomainObject.Predmet.StrankaFormatedWithAdress_1"> Darinka Bezik, Donja Podgora 73, 49240 Donja Podgora zastupane po punomoćniku Zlatko Ostroški; Tatjana Brlobuš, Podgorska 50, 49240 Donja Stubica zastupane po punomoćniku Zlatko Ostroški; Ivan Cvetko, Šemnica Donja 81, 49000 Lepajci zastupanog po punomoćniku Zlatko Ostroški; Dubravka Curi, Vinogorska Ulica 16, 49243 Andraševec zastupane po punomoćniku Zlatko Ostroški; Vladimir Fijačko, Sljemenska 46, 10297 Jakovlje zastupanog po punomoćniku Zlatko Ostroški; Željko Grgić, Selnica 159, 49246 Marija Bistrica zastupanog po punomoćniku Zlatko Ostroški; Antonija Jagečić, Stjepana Ptičeka 13 A, 49243 Oroslavje zastupanog po punomoćniku Zlatko Ostroški; Marija Josipović, Sljemenski put 2, 49240 Stubičke Toplice zastupanog po punomoćniku Zlatko Ostroški; Antonija Klanjičić, Samci 40, 49240 Gornja Stubica zastupanog po punomoćniku Zlatko Ostroški; Mirjana Mrzljak, V.nazora 9, 49240 Stubičke Toplice zastupane po punomoćniku Zlatko Ostroški; Gordana Pavičić, V. Šipeka 26, 49240 Stubičke Toplice zastupane po punomoćniku Zlatko Ostroški; Marija Piljek, Štrucljevo 85, 49223 Sveti Križ Začretje zastupanog po punomoćniku Zlatko Ostroški; Nada Stepančec, Lj.babića 48, 49243 Oroslavje zastupane po punomoćniku Zlatko Ostroški; Trpimir Gotal, Ulica Mirka Ožegovića 14, 10290 Zaprešić zastupanog po punomoćniku Zlatko Ostroški; Zdenko Poštek, Lj.b.đalskog 52, 49240 Stubičke Toplice</derivirana_varijabla>
  </DomainObject.Predmet.StrankaFormatedWithAdress>
  <DomainObject.Predmet.StrankaFormatedWithAdressOIB>
    <izvorni_sadrzaj> Darinka Bezik, OIB 25505360613, Donja Podgora 73, 49240 Donja Podgora zastupane po punomoćniku Zlatko Ostroški; Tatjana Brlobuš, OIB 93832602635, Podgorska 50, 49240 Donja Stubica zastupane po punomoćniku Zlatko Ostroški; Ivan Cvetko, Šemnica Donja 81, 49000 Lepajci zastupanog po punomoćniku Zlatko Ostroški; Dubravka Curi, OIB 79441531885, Vinogorska Ulica 16, 49243 Andraševec zastupane po punomoćniku Zlatko Ostroški; Vladimir Fijačko, Sljemenska 46, 10297 Jakovlje zastupanog po punomoćniku Zlatko Ostroški; Željko Grgić, OIB 98731937157, Selnica 159, 49246 Marija Bistrica zastupanog po punomoćniku Zlatko Ostroški; Antonija Jagečić, Stjepana Ptičeka 13 A, 49243 Oroslavje zastupanog po punomoćniku Zlatko Ostroški; Marija Josipović, Sljemenski put 2, 49240 Stubičke Toplice zastupanog po punomoćniku Zlatko Ostroški; Antonija Klanjičić, Samci 40, 49240 Gornja Stubica zastupanog po punomoćniku Zlatko Ostroški; Mirjana Mrzljak, OIB 05479038417, V.nazora 9, 49240 Stubičke Toplice zastupane po punomoćniku Zlatko Ostroški; Gordana Pavičić, OIB 93371711331, V. Šipeka 26, 49240 Stubičke Toplice zastupane po punomoćniku Zlatko Ostroški; Marija Piljek, Štrucljevo 85, 49223 Sveti Križ Začretje zastupanog po punomoćniku Zlatko Ostroški; Nada Stepančec, OIB 15651775606, Lj.babića 48, 49243 Oroslavje zastupane po punomoćniku Zlatko Ostroški; Trpimir Gotal, OIB 37400963389, Ulica Mirka Ožegovića 14, 10290 Zaprešić zastupanog po punomoćniku Zlatko Ostroški; Zdenko Poštek, OIB 92434505953, Lj.b.đalskog 52, 49240 Stubičke Toplice</izvorni_sadrzaj>
    <derivirana_varijabla naziv="DomainObject.Predmet.StrankaFormatedWithAdressOIB_1"> Darinka Bezik, OIB 25505360613, Donja Podgora 73, 49240 Donja Podgora zastupane po punomoćniku Zlatko Ostroški; Tatjana Brlobuš, OIB 93832602635, Podgorska 50, 49240 Donja Stubica zastupane po punomoćniku Zlatko Ostroški; Ivan Cvetko, Šemnica Donja 81, 49000 Lepajci zastupanog po punomoćniku Zlatko Ostroški; Dubravka Curi, OIB 79441531885, Vinogorska Ulica 16, 49243 Andraševec zastupane po punomoćniku Zlatko Ostroški; Vladimir Fijačko, Sljemenska 46, 10297 Jakovlje zastupanog po punomoćniku Zlatko Ostroški; Željko Grgić, OIB 98731937157, Selnica 159, 49246 Marija Bistrica zastupanog po punomoćniku Zlatko Ostroški; Antonija Jagečić, Stjepana Ptičeka 13 A, 49243 Oroslavje zastupanog po punomoćniku Zlatko Ostroški; Marija Josipović, Sljemenski put 2, 49240 Stubičke Toplice zastupanog po punomoćniku Zlatko Ostroški; Antonija Klanjičić, Samci 40, 49240 Gornja Stubica zastupanog po punomoćniku Zlatko Ostroški; Mirjana Mrzljak, OIB 05479038417, V.nazora 9, 49240 Stubičke Toplice zastupane po punomoćniku Zlatko Ostroški; Gordana Pavičić, OIB 93371711331, V. Šipeka 26, 49240 Stubičke Toplice zastupane po punomoćniku Zlatko Ostroški; Marija Piljek, Štrucljevo 85, 49223 Sveti Križ Začretje zastupanog po punomoćniku Zlatko Ostroški; Nada Stepančec, OIB 15651775606, Lj.babića 48, 49243 Oroslavje zastupane po punomoćniku Zlatko Ostroški; Trpimir Gotal, OIB 37400963389, Ulica Mirka Ožegovića 14, 10290 Zaprešić zastupanog po punomoćniku Zlatko Ostroški; Zdenko Poštek, OIB 92434505953, Lj.b.đalskog 52, 49240 Stubičke Toplice</derivirana_varijabla>
  </DomainObject.Predmet.StrankaFormatedWithAdressOIB>
  <DomainObject.Predmet.StrankaWithAdress>
    <izvorni_sadrzaj>Darinka Bezik Donja Podgora 73,49240 Donja Podgora,Tatjana Brlobuš Podgorska 50,49240 Donja Stubica,Ivan Cvetko Šemnica Donja 81,49000 Lepajci,Dubravka Curi Vinogorska Ulica 16,49243 Andraševec,Vladimir Fijačko Sljemenska 46,10297 Jakovlje,Željko Grgić Selnica 159,49246 Marija Bistrica,Antonija Jagečić Stjepana Ptičeka 13 A,49243 Oroslavje,Marija Josipović Sljemenski put 2,49240 Stubičke Toplice,Antonija Klanjičić Samci 40,49240 Gornja Stubica,Mirjana Mrzljak V.nazora 9,49240 Stubičke Toplice,Gordana Pavičić V. Šipeka 26,49240 Stubičke Toplice,Marija Piljek Štrucljevo 85,49223 Sveti Križ Začretje,Nada Stepančec Lj.babića 48,49243 Oroslavje,Trpimir Gotal Ulica Mirka Ožegovića 14,10290 Zaprešić,Zdenko Poštek Lj.b.đalskog 52,49240 Stubičke Toplice</izvorni_sadrzaj>
    <derivirana_varijabla naziv="DomainObject.Predmet.StrankaWithAdress_1">Darinka Bezik Donja Podgora 73,49240 Donja Podgora,Tatjana Brlobuš Podgorska 50,49240 Donja Stubica,Ivan Cvetko Šemnica Donja 81,49000 Lepajci,Dubravka Curi Vinogorska Ulica 16,49243 Andraševec,Vladimir Fijačko Sljemenska 46,10297 Jakovlje,Željko Grgić Selnica 159,49246 Marija Bistrica,Antonija Jagečić Stjepana Ptičeka 13 A,49243 Oroslavje,Marija Josipović Sljemenski put 2,49240 Stubičke Toplice,Antonija Klanjičić Samci 40,49240 Gornja Stubica,Mirjana Mrzljak V.nazora 9,49240 Stubičke Toplice,Gordana Pavičić V. Šipeka 26,49240 Stubičke Toplice,Marija Piljek Štrucljevo 85,49223 Sveti Križ Začretje,Nada Stepančec Lj.babića 48,49243 Oroslavje,Trpimir Gotal Ulica Mirka Ožegovića 14,10290 Zaprešić,Zdenko Poštek Lj.b.đalskog 52,49240 Stubičke Toplice</derivirana_varijabla>
  </DomainObject.Predmet.StrankaWithAdress>
  <DomainObject.Predmet.StrankaWithAdressOIB>
    <izvorni_sadrzaj>Darinka Bezik, OIB 25505360613, Donja Podgora 73,49240 Donja Podgora,Tatjana Brlobuš, OIB 93832602635, Podgorska 50,49240 Donja Stubica,Ivan Cvetko, Šemnica Donja 81,49000 Lepajci,Dubravka Curi, OIB 79441531885, Vinogorska Ulica 16,49243 Andraševec,Vladimir Fijačko, Sljemenska 46,10297 Jakovlje,Željko Grgić, OIB 98731937157, Selnica 159,49246 Marija Bistrica,Antonija Jagečić, Stjepana Ptičeka 13 A,49243 Oroslavje,Marija Josipović, Sljemenski put 2,49240 Stubičke Toplice,Antonija Klanjičić, Samci 40,49240 Gornja Stubica,Mirjana Mrzljak, OIB 05479038417, V.nazora 9,49240 Stubičke Toplice,Gordana Pavičić, OIB 93371711331, V. Šipeka 26,49240 Stubičke Toplice,Marija Piljek, Štrucljevo 85,49223 Sveti Križ Začretje,Nada Stepančec, OIB 15651775606, Lj.babića 48,49243 Oroslavje,Trpimir Gotal, OIB 37400963389, Ulica Mirka Ožegovića 14,10290 Zaprešić,Zdenko Poštek, OIB 92434505953, Lj.b.đalskog 52,49240 Stubičke Toplice</izvorni_sadrzaj>
    <derivirana_varijabla naziv="DomainObject.Predmet.StrankaWithAdressOIB_1">Darinka Bezik, OIB 25505360613, Donja Podgora 73,49240 Donja Podgora,Tatjana Brlobuš, OIB 93832602635, Podgorska 50,49240 Donja Stubica,Ivan Cvetko, Šemnica Donja 81,49000 Lepajci,Dubravka Curi, OIB 79441531885, Vinogorska Ulica 16,49243 Andraševec,Vladimir Fijačko, Sljemenska 46,10297 Jakovlje,Željko Grgić, OIB 98731937157, Selnica 159,49246 Marija Bistrica,Antonija Jagečić, Stjepana Ptičeka 13 A,49243 Oroslavje,Marija Josipović, Sljemenski put 2,49240 Stubičke Toplice,Antonija Klanjičić, Samci 40,49240 Gornja Stubica,Mirjana Mrzljak, OIB 05479038417, V.nazora 9,49240 Stubičke Toplice,Gordana Pavičić, OIB 93371711331, V. Šipeka 26,49240 Stubičke Toplice,Marija Piljek, Štrucljevo 85,49223 Sveti Križ Začretje,Nada Stepančec, OIB 15651775606, Lj.babića 48,49243 Oroslavje,Trpimir Gotal, OIB 37400963389, Ulica Mirka Ožegovića 14,10290 Zaprešić,Zdenko Poštek, OIB 92434505953, Lj.b.đalskog 52,49240 Stubičke Toplice</derivirana_varijabla>
  </DomainObject.Predmet.StrankaWithAdressOIB>
  <DomainObject.Predmet.StrankaNazivFormated>
    <izvorni_sadrzaj>Darinka Bezik,Tatjana Brlobuš,Ivan Cvetko,Dubravka Curi,Vladimir Fijačko,Željko Grgić,Antonija Jagečić,Marija Josipović,Antonija Klanjičić,Mirjana Mrzljak,Gordana Pavičić,Marija Piljek,Nada Stepančec,Trpimir Gotal,Zdenko Poštek</izvorni_sadrzaj>
    <derivirana_varijabla naziv="DomainObject.Predmet.StrankaNazivFormated_1">Darinka Bezik,Tatjana Brlobuš,Ivan Cvetko,Dubravka Curi,Vladimir Fijačko,Željko Grgić,Antonija Jagečić,Marija Josipović,Antonija Klanjičić,Mirjana Mrzljak,Gordana Pavičić,Marija Piljek,Nada Stepančec,Trpimir Gotal,Zdenko Poštek</derivirana_varijabla>
  </DomainObject.Predmet.StrankaNazivFormated>
  <DomainObject.Predmet.StrankaNazivFormatedOIB>
    <izvorni_sadrzaj>Darinka Bezik, OIB 25505360613,Tatjana Brlobuš, OIB 93832602635,Ivan Cvetko,Dubravka Curi, OIB 79441531885,Vladimir Fijačko,Željko Grgić, OIB 98731937157,Antonija Jagečić,Marija Josipović,Antonija Klanjičić,Mirjana Mrzljak, OIB 05479038417,Gordana Pavičić, OIB 93371711331,Marija Piljek,Nada Stepančec, OIB 15651775606,Trpimir Gotal, OIB 37400963389,Zdenko Poštek, OIB 92434505953</izvorni_sadrzaj>
    <derivirana_varijabla naziv="DomainObject.Predmet.StrankaNazivFormatedOIB_1">Darinka Bezik, OIB 25505360613,Tatjana Brlobuš, OIB 93832602635,Ivan Cvetko,Dubravka Curi, OIB 79441531885,Vladimir Fijačko,Željko Grgić, OIB 98731937157,Antonija Jagečić,Marija Josipović,Antonija Klanjičić,Mirjana Mrzljak, OIB 05479038417,Gordana Pavičić, OIB 93371711331,Marija Piljek,Nada Stepančec, OIB 15651775606,Trpimir Gotal, OIB 37400963389,Zdenko Poštek, OIB 92434505953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16. - D. Jellin</izvorni_sadrzaj>
    <derivirana_varijabla naziv="DomainObject.Predmet.TrenutnaLokacijaSpisa.Naziv_1">16. - D. Jellin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Ljubica Radošević</izvorni_sadrzaj>
    <derivirana_varijabla naziv="DomainObject.Predmet.Zapisnicar_1">Ljubica Radošević</derivirana_varijabla>
  </DomainObject.Predmet.Zapisnicar>
  <DomainObject.Predmet.StrankaListFormated>
    <izvorni_sadrzaj>
      <item>Darinka Bezik zastupane po punomoćniku Zlatko Ostroški</item>
      <item>Tatjana Brlobuš zastupane po punomoćniku Zlatko Ostroški</item>
      <item>Ivan Cvetko zastupanog po punomoćniku Zlatko Ostroški</item>
      <item>Dubravka Curi zastupane po punomoćniku Zlatko Ostroški</item>
      <item>Vladimir Fijačko zastupanog po punomoćniku Zlatko Ostroški</item>
      <item>Željko Grgić zastupanog po punomoćniku Zlatko Ostroški</item>
      <item>Antonija Jagečić zastupanog po punomoćniku Zlatko Ostroški</item>
      <item>Marija Josipović zastupanog po punomoćniku Zlatko Ostroški</item>
      <item>Antonija Klanjičić zastupanog po punomoćniku Zlatko Ostroški</item>
      <item>Mirjana Mrzljak zastupane po punomoćniku Zlatko Ostroški</item>
      <item>Gordana Pavičić zastupane po punomoćniku Zlatko Ostroški</item>
      <item>Marija Piljek zastupanog po punomoćniku Zlatko Ostroški</item>
      <item>Nada Stepančec zastupane po punomoćniku Zlatko Ostroški</item>
      <item>Trpimir Gotal zastupanog po punomoćniku Zlatko Ostroški</item>
      <item>Zdenko Poštek</item>
    </izvorni_sadrzaj>
    <derivirana_varijabla naziv="DomainObject.Predmet.StrankaListFormated_1">
      <item>Darinka Bezik zastupane po punomoćniku Zlatko Ostroški</item>
      <item>Tatjana Brlobuš zastupane po punomoćniku Zlatko Ostroški</item>
      <item>Ivan Cvetko zastupanog po punomoćniku Zlatko Ostroški</item>
      <item>Dubravka Curi zastupane po punomoćniku Zlatko Ostroški</item>
      <item>Vladimir Fijačko zastupanog po punomoćniku Zlatko Ostroški</item>
      <item>Željko Grgić zastupanog po punomoćniku Zlatko Ostroški</item>
      <item>Antonija Jagečić zastupanog po punomoćniku Zlatko Ostroški</item>
      <item>Marija Josipović zastupanog po punomoćniku Zlatko Ostroški</item>
      <item>Antonija Klanjičić zastupanog po punomoćniku Zlatko Ostroški</item>
      <item>Mirjana Mrzljak zastupane po punomoćniku Zlatko Ostroški</item>
      <item>Gordana Pavičić zastupane po punomoćniku Zlatko Ostroški</item>
      <item>Marija Piljek zastupanog po punomoćniku Zlatko Ostroški</item>
      <item>Nada Stepančec zastupane po punomoćniku Zlatko Ostroški</item>
      <item>Trpimir Gotal zastupanog po punomoćniku Zlatko Ostroški</item>
      <item>Zdenko Poštek</item>
    </derivirana_varijabla>
  </DomainObject.Predmet.StrankaListFormated>
  <DomainObject.Predmet.StrankaListFormatedOIB>
    <izvorni_sadrzaj>
      <item>Darinka Bezik, OIB 25505360613 zastupane po punomoćniku Zlatko Ostroški</item>
      <item>Tatjana Brlobuš, OIB 93832602635 zastupane po punomoćniku Zlatko Ostroški</item>
      <item>Ivan Cvetko zastupanog po punomoćniku Zlatko Ostroški</item>
      <item>Dubravka Curi, OIB 79441531885 zastupane po punomoćniku Zlatko Ostroški</item>
      <item>Vladimir Fijačko zastupanog po punomoćniku Zlatko Ostroški</item>
      <item>Željko Grgić, OIB 98731937157 zastupanog po punomoćniku Zlatko Ostroški</item>
      <item>Antonija Jagečić zastupanog po punomoćniku Zlatko Ostroški</item>
      <item>Marija Josipović zastupanog po punomoćniku Zlatko Ostroški</item>
      <item>Antonija Klanjičić zastupanog po punomoćniku Zlatko Ostroški</item>
      <item>Mirjana Mrzljak, OIB 05479038417 zastupane po punomoćniku Zlatko Ostroški</item>
      <item>Gordana Pavičić, OIB 93371711331 zastupane po punomoćniku Zlatko Ostroški</item>
      <item>Marija Piljek zastupanog po punomoćniku Zlatko Ostroški</item>
      <item>Nada Stepančec, OIB 15651775606 zastupane po punomoćniku Zlatko Ostroški</item>
      <item>Trpimir Gotal, OIB 37400963389 zastupanog po punomoćniku Zlatko Ostroški</item>
      <item>Zdenko Poštek, OIB 92434505953</item>
    </izvorni_sadrzaj>
    <derivirana_varijabla naziv="DomainObject.Predmet.StrankaListFormatedOIB_1">
      <item>Darinka Bezik, OIB 25505360613 zastupane po punomoćniku Zlatko Ostroški</item>
      <item>Tatjana Brlobuš, OIB 93832602635 zastupane po punomoćniku Zlatko Ostroški</item>
      <item>Ivan Cvetko zastupanog po punomoćniku Zlatko Ostroški</item>
      <item>Dubravka Curi, OIB 79441531885 zastupane po punomoćniku Zlatko Ostroški</item>
      <item>Vladimir Fijačko zastupanog po punomoćniku Zlatko Ostroški</item>
      <item>Željko Grgić, OIB 98731937157 zastupanog po punomoćniku Zlatko Ostroški</item>
      <item>Antonija Jagečić zastupanog po punomoćniku Zlatko Ostroški</item>
      <item>Marija Josipović zastupanog po punomoćniku Zlatko Ostroški</item>
      <item>Antonija Klanjičić zastupanog po punomoćniku Zlatko Ostroški</item>
      <item>Mirjana Mrzljak, OIB 05479038417 zastupane po punomoćniku Zlatko Ostroški</item>
      <item>Gordana Pavičić, OIB 93371711331 zastupane po punomoćniku Zlatko Ostroški</item>
      <item>Marija Piljek zastupanog po punomoćniku Zlatko Ostroški</item>
      <item>Nada Stepančec, OIB 15651775606 zastupane po punomoćniku Zlatko Ostroški</item>
      <item>Trpimir Gotal, OIB 37400963389 zastupanog po punomoćniku Zlatko Ostroški</item>
      <item>Zdenko Poštek, OIB 92434505953</item>
    </derivirana_varijabla>
  </DomainObject.Predmet.StrankaListFormatedOIB>
  <DomainObject.Predmet.StrankaListFormatedWithAdress>
    <izvorni_sadrzaj>
      <item>Darinka Bezik, Donja Podgora 73, 49240 Donja Podgora zastupane po punomoćniku Zlatko Ostroški</item>
      <item>Tatjana Brlobuš, Podgorska 50, 49240 Donja Stubica zastupane po punomoćniku Zlatko Ostroški</item>
      <item>Ivan Cvetko, Šemnica Donja 81, 49000 Lepajci zastupanog po punomoćniku Zlatko Ostroški</item>
      <item>Dubravka Curi, Vinogorska Ulica 16, 49243 Andraševec zastupane po punomoćniku Zlatko Ostroški</item>
      <item>Vladimir Fijačko, Sljemenska 46, 10297 Jakovlje zastupanog po punomoćniku Zlatko Ostroški</item>
      <item>Željko Grgić, Selnica 159, 49246 Marija Bistrica zastupanog po punomoćniku Zlatko Ostroški</item>
      <item>Antonija Jagečić, Stjepana Ptičeka 13 A, 49243 Oroslavje zastupanog po punomoćniku Zlatko Ostroški</item>
      <item>Marija Josipović, Sljemenski put 2, 49240 Stubičke Toplice zastupanog po punomoćniku Zlatko Ostroški</item>
      <item>Antonija Klanjičić, Samci 40, 49240 Gornja Stubica zastupanog po punomoćniku Zlatko Ostroški</item>
      <item>Mirjana Mrzljak, V.nazora 9, 49240 Stubičke Toplice zastupane po punomoćniku Zlatko Ostroški</item>
      <item>Gordana Pavičić, V. Šipeka 26, 49240 Stubičke Toplice zastupane po punomoćniku Zlatko Ostroški</item>
      <item>Marija Piljek, Štrucljevo 85, 49223 Sveti Križ Začretje zastupanog po punomoćniku Zlatko Ostroški</item>
      <item>Nada Stepančec, Lj.babića 48, 49243 Oroslavje zastupane po punomoćniku Zlatko Ostroški</item>
      <item>Trpimir Gotal, Ulica Mirka Ožegovića 14, 10290 Zaprešić zastupanog po punomoćniku Zlatko Ostroški</item>
      <item>Zdenko Poštek, Lj.b.đalskog 52, 49240 Stubičke Toplice</item>
    </izvorni_sadrzaj>
    <derivirana_varijabla naziv="DomainObject.Predmet.StrankaListFormatedWithAdress_1">
      <item>Darinka Bezik, Donja Podgora 73, 49240 Donja Podgora zastupane po punomoćniku Zlatko Ostroški</item>
      <item>Tatjana Brlobuš, Podgorska 50, 49240 Donja Stubica zastupane po punomoćniku Zlatko Ostroški</item>
      <item>Ivan Cvetko, Šemnica Donja 81, 49000 Lepajci zastupanog po punomoćniku Zlatko Ostroški</item>
      <item>Dubravka Curi, Vinogorska Ulica 16, 49243 Andraševec zastupane po punomoćniku Zlatko Ostroški</item>
      <item>Vladimir Fijačko, Sljemenska 46, 10297 Jakovlje zastupanog po punomoćniku Zlatko Ostroški</item>
      <item>Željko Grgić, Selnica 159, 49246 Marija Bistrica zastupanog po punomoćniku Zlatko Ostroški</item>
      <item>Antonija Jagečić, Stjepana Ptičeka 13 A, 49243 Oroslavje zastupanog po punomoćniku Zlatko Ostroški</item>
      <item>Marija Josipović, Sljemenski put 2, 49240 Stubičke Toplice zastupanog po punomoćniku Zlatko Ostroški</item>
      <item>Antonija Klanjičić, Samci 40, 49240 Gornja Stubica zastupanog po punomoćniku Zlatko Ostroški</item>
      <item>Mirjana Mrzljak, V.nazora 9, 49240 Stubičke Toplice zastupane po punomoćniku Zlatko Ostroški</item>
      <item>Gordana Pavičić, V. Šipeka 26, 49240 Stubičke Toplice zastupane po punomoćniku Zlatko Ostroški</item>
      <item>Marija Piljek, Štrucljevo 85, 49223 Sveti Križ Začretje zastupanog po punomoćniku Zlatko Ostroški</item>
      <item>Nada Stepančec, Lj.babića 48, 49243 Oroslavje zastupane po punomoćniku Zlatko Ostroški</item>
      <item>Trpimir Gotal, Ulica Mirka Ožegovića 14, 10290 Zaprešić zastupanog po punomoćniku Zlatko Ostroški</item>
      <item>Zdenko Poštek, Lj.b.đalskog 52, 49240 Stubičke Toplice</item>
    </derivirana_varijabla>
  </DomainObject.Predmet.StrankaListFormatedWithAdress>
  <DomainObject.Predmet.StrankaListFormatedWithAdressOIB>
    <izvorni_sadrzaj>
      <item>Darinka Bezik, OIB 25505360613, Donja Podgora 73, 49240 Donja Podgora zastupane po punomoćniku Zlatko Ostroški</item>
      <item>Tatjana Brlobuš, OIB 93832602635, Podgorska 50, 49240 Donja Stubica zastupane po punomoćniku Zlatko Ostroški</item>
      <item>Ivan Cvetko, Šemnica Donja 81, 49000 Lepajci zastupanog po punomoćniku Zlatko Ostroški</item>
      <item>Dubravka Curi, OIB 79441531885, Vinogorska Ulica 16, 49243 Andraševec zastupane po punomoćniku Zlatko Ostroški</item>
      <item>Vladimir Fijačko, Sljemenska 46, 10297 Jakovlje zastupanog po punomoćniku Zlatko Ostroški</item>
      <item>Željko Grgić, OIB 98731937157, Selnica 159, 49246 Marija Bistrica zastupanog po punomoćniku Zlatko Ostroški</item>
      <item>Antonija Jagečić, Stjepana Ptičeka 13 A, 49243 Oroslavje zastupanog po punomoćniku Zlatko Ostroški</item>
      <item>Marija Josipović, Sljemenski put 2, 49240 Stubičke Toplice zastupanog po punomoćniku Zlatko Ostroški</item>
      <item>Antonija Klanjičić, Samci 40, 49240 Gornja Stubica zastupanog po punomoćniku Zlatko Ostroški</item>
      <item>Mirjana Mrzljak, OIB 05479038417, V.nazora 9, 49240 Stubičke Toplice zastupane po punomoćniku Zlatko Ostroški</item>
      <item>Gordana Pavičić, OIB 93371711331, V. Šipeka 26, 49240 Stubičke Toplice zastupane po punomoćniku Zlatko Ostroški</item>
      <item>Marija Piljek, Štrucljevo 85, 49223 Sveti Križ Začretje zastupanog po punomoćniku Zlatko Ostroški</item>
      <item>Nada Stepančec, OIB 15651775606, Lj.babića 48, 49243 Oroslavje zastupane po punomoćniku Zlatko Ostroški</item>
      <item>Trpimir Gotal, OIB 37400963389, Ulica Mirka Ožegovića 14, 10290 Zaprešić zastupanog po punomoćniku Zlatko Ostroški</item>
      <item>Zdenko Poštek, OIB 92434505953, Lj.b.đalskog 52, 49240 Stubičke Toplice</item>
    </izvorni_sadrzaj>
    <derivirana_varijabla naziv="DomainObject.Predmet.StrankaListFormatedWithAdressOIB_1">
      <item>Darinka Bezik, OIB 25505360613, Donja Podgora 73, 49240 Donja Podgora zastupane po punomoćniku Zlatko Ostroški</item>
      <item>Tatjana Brlobuš, OIB 93832602635, Podgorska 50, 49240 Donja Stubica zastupane po punomoćniku Zlatko Ostroški</item>
      <item>Ivan Cvetko, Šemnica Donja 81, 49000 Lepajci zastupanog po punomoćniku Zlatko Ostroški</item>
      <item>Dubravka Curi, OIB 79441531885, Vinogorska Ulica 16, 49243 Andraševec zastupane po punomoćniku Zlatko Ostroški</item>
      <item>Vladimir Fijačko, Sljemenska 46, 10297 Jakovlje zastupanog po punomoćniku Zlatko Ostroški</item>
      <item>Željko Grgić, OIB 98731937157, Selnica 159, 49246 Marija Bistrica zastupanog po punomoćniku Zlatko Ostroški</item>
      <item>Antonija Jagečić, Stjepana Ptičeka 13 A, 49243 Oroslavje zastupanog po punomoćniku Zlatko Ostroški</item>
      <item>Marija Josipović, Sljemenski put 2, 49240 Stubičke Toplice zastupanog po punomoćniku Zlatko Ostroški</item>
      <item>Antonija Klanjičić, Samci 40, 49240 Gornja Stubica zastupanog po punomoćniku Zlatko Ostroški</item>
      <item>Mirjana Mrzljak, OIB 05479038417, V.nazora 9, 49240 Stubičke Toplice zastupane po punomoćniku Zlatko Ostroški</item>
      <item>Gordana Pavičić, OIB 93371711331, V. Šipeka 26, 49240 Stubičke Toplice zastupane po punomoćniku Zlatko Ostroški</item>
      <item>Marija Piljek, Štrucljevo 85, 49223 Sveti Križ Začretje zastupanog po punomoćniku Zlatko Ostroški</item>
      <item>Nada Stepančec, OIB 15651775606, Lj.babića 48, 49243 Oroslavje zastupane po punomoćniku Zlatko Ostroški</item>
      <item>Trpimir Gotal, OIB 37400963389, Ulica Mirka Ožegovića 14, 10290 Zaprešić zastupanog po punomoćniku Zlatko Ostroški</item>
      <item>Zdenko Poštek, OIB 92434505953, Lj.b.đalskog 52, 49240 Stubičke Toplice</item>
    </derivirana_varijabla>
  </DomainObject.Predmet.StrankaListFormatedWithAdressOIB>
  <DomainObject.Predmet.StrankaListNazivFormated>
    <izvorni_sadrzaj>
      <item>Darinka Bezik</item>
      <item>Tatjana Brlobuš</item>
      <item>Ivan Cvetko</item>
      <item>Dubravka Curi</item>
      <item>Vladimir Fijačko</item>
      <item>Željko Grgić</item>
      <item>Antonija Jagečić</item>
      <item>Marija Josipović</item>
      <item>Antonija Klanjičić</item>
      <item>Mirjana Mrzljak</item>
      <item>Gordana Pavičić</item>
      <item>Marija Piljek</item>
      <item>Nada Stepančec</item>
      <item>Trpimir Gotal</item>
      <item>Zdenko Poštek</item>
    </izvorni_sadrzaj>
    <derivirana_varijabla naziv="DomainObject.Predmet.StrankaListNazivFormated_1">
      <item>Darinka Bezik</item>
      <item>Tatjana Brlobuš</item>
      <item>Ivan Cvetko</item>
      <item>Dubravka Curi</item>
      <item>Vladimir Fijačko</item>
      <item>Željko Grgić</item>
      <item>Antonija Jagečić</item>
      <item>Marija Josipović</item>
      <item>Antonija Klanjičić</item>
      <item>Mirjana Mrzljak</item>
      <item>Gordana Pavičić</item>
      <item>Marija Piljek</item>
      <item>Nada Stepančec</item>
      <item>Trpimir Gotal</item>
      <item>Zdenko Poštek</item>
    </derivirana_varijabla>
  </DomainObject.Predmet.StrankaListNazivFormated>
  <DomainObject.Predmet.StrankaListNazivFormatedOIB>
    <izvorni_sadrzaj>
      <item>Darinka Bezik, OIB 25505360613</item>
      <item>Tatjana Brlobuš, OIB 93832602635</item>
      <item>Ivan Cvetko</item>
      <item>Dubravka Curi, OIB 79441531885</item>
      <item>Vladimir Fijačko</item>
      <item>Željko Grgić, OIB 98731937157</item>
      <item>Antonija Jagečić</item>
      <item>Marija Josipović</item>
      <item>Antonija Klanjičić</item>
      <item>Mirjana Mrzljak, OIB 05479038417</item>
      <item>Gordana Pavičić, OIB 93371711331</item>
      <item>Marija Piljek</item>
      <item>Nada Stepančec, OIB 15651775606</item>
      <item>Trpimir Gotal, OIB 37400963389</item>
      <item>Zdenko Poštek, OIB 92434505953</item>
    </izvorni_sadrzaj>
    <derivirana_varijabla naziv="DomainObject.Predmet.StrankaListNazivFormatedOIB_1">
      <item>Darinka Bezik, OIB 25505360613</item>
      <item>Tatjana Brlobuš, OIB 93832602635</item>
      <item>Ivan Cvetko</item>
      <item>Dubravka Curi, OIB 79441531885</item>
      <item>Vladimir Fijačko</item>
      <item>Željko Grgić, OIB 98731937157</item>
      <item>Antonija Jagečić</item>
      <item>Marija Josipović</item>
      <item>Antonija Klanjičić</item>
      <item>Mirjana Mrzljak, OIB 05479038417</item>
      <item>Gordana Pavičić, OIB 93371711331</item>
      <item>Marija Piljek</item>
      <item>Nada Stepančec, OIB 15651775606</item>
      <item>Trpimir Gotal, OIB 37400963389</item>
      <item>Zdenko Poštek, OIB 92434505953</item>
    </derivirana_varijabla>
  </DomainObject.Predmet.StrankaListNazivFormatedOIB>
  <DomainObject.Predmet.ProtuStrankaListFormated>
    <izvorni_sadrzaj>
      <item>HOTELSKO TURISTIČKO DRUŠTVO MATIJA GUBEC d.d. zastupanog po punomoćniku Ivan Hudoletnjak</item>
    </izvorni_sadrzaj>
    <derivirana_varijabla naziv="DomainObject.Predmet.ProtuStrankaListFormated_1">
      <item>HOTELSKO TURISTIČKO DRUŠTVO MATIJA GUBEC d.d. zastupanog po punomoćniku Ivan Hudoletnjak</item>
    </derivirana_varijabla>
  </DomainObject.Predmet.ProtuStrankaListFormated>
  <DomainObject.Predmet.ProtuStrankaListFormatedOIB>
    <izvorni_sadrzaj>
      <item>HOTELSKO TURISTIČKO DRUŠTVO MATIJA GUBEC d.d., OIB 63048129745 zastupanog po punomoćniku Ivan Hudoletnjak</item>
    </izvorni_sadrzaj>
    <derivirana_varijabla naziv="DomainObject.Predmet.ProtuStrankaListFormatedOIB_1">
      <item>HOTELSKO TURISTIČKO DRUŠTVO MATIJA GUBEC d.d., OIB 63048129745 zastupanog po punomoćniku Ivan Hudoletnjak</item>
    </derivirana_varijabla>
  </DomainObject.Predmet.ProtuStrankaListFormatedOIB>
  <DomainObject.Predmet.ProtuStrankaListFormatedWithAdress>
    <izvorni_sadrzaj>
      <item>HOTELSKO TURISTIČKO DRUŠTVO MATIJA GUBEC d.d., Viktora Šipeka 31, 49240 Stubičke Toplice zastupanog po punomoćniku Ivan Hudoletnjak</item>
    </izvorni_sadrzaj>
    <derivirana_varijabla naziv="DomainObject.Predmet.ProtuStrankaListFormatedWithAdress_1">
      <item>HOTELSKO TURISTIČKO DRUŠTVO MATIJA GUBEC d.d., Viktora Šipeka 31, 49240 Stubičke Toplice zastupanog po punomoćniku Ivan Hudoletnjak</item>
    </derivirana_varijabla>
  </DomainObject.Predmet.ProtuStrankaListFormatedWithAdress>
  <DomainObject.Predmet.ProtuStrankaListFormatedWithAdressOIB>
    <izvorni_sadrzaj>
      <item>HOTELSKO TURISTIČKO DRUŠTVO MATIJA GUBEC d.d., OIB 63048129745, Viktora Šipeka 31, 49240 Stubičke Toplice zastupanog po punomoćniku Ivan Hudoletnjak</item>
    </izvorni_sadrzaj>
    <derivirana_varijabla naziv="DomainObject.Predmet.ProtuStrankaListFormatedWithAdressOIB_1">
      <item>HOTELSKO TURISTIČKO DRUŠTVO MATIJA GUBEC d.d., OIB 63048129745, Viktora Šipeka 31, 49240 Stubičke Toplice zastupanog po punomoćniku Ivan Hudoletnjak</item>
    </derivirana_varijabla>
  </DomainObject.Predmet.ProtuStrankaListFormatedWithAdressOIB>
  <DomainObject.Predmet.ProtuStrankaListNazivFormated>
    <izvorni_sadrzaj>
      <item>HOTELSKO TURISTIČKO DRUŠTVO MATIJA GUBEC d.d.</item>
    </izvorni_sadrzaj>
    <derivirana_varijabla naziv="DomainObject.Predmet.ProtuStrankaListNazivFormated_1">
      <item>HOTELSKO TURISTIČKO DRUŠTVO MATIJA GUBEC d.d.</item>
    </derivirana_varijabla>
  </DomainObject.Predmet.ProtuStrankaListNazivFormated>
  <DomainObject.Predmet.ProtuStrankaListNazivFormatedOIB>
    <izvorni_sadrzaj>
      <item>HOTELSKO TURISTIČKO DRUŠTVO MATIJA GUBEC d.d., OIB 63048129745</item>
    </izvorni_sadrzaj>
    <derivirana_varijabla naziv="DomainObject.Predmet.ProtuStrankaListNazivFormatedOIB_1">
      <item>HOTELSKO TURISTIČKO DRUŠTVO MATIJA GUBEC d.d., OIB 63048129745</item>
    </derivirana_varijabla>
  </DomainObject.Predmet.ProtuStrankaListNazivFormatedOIB>
  <DomainObject.Predmet.OstaliListFormated>
    <izvorni_sadrzaj>
      <item>Zlatko Ostroški punomoćnik sudionika u postupku Marija Piljek; Trpimir Gotal; Antonija Klanjičić; Nada Stepančec; Ivan Cvetko; Tatjana Brlobuš; Antonija Jagečić; Darinka Bezik; Marija Josipović; Dubravka Curi; Vladimir Fijačko; Gordana Pavičić; Željko Grgić; Mirjana Mrzljak</item>
      <item>Branko Ivić</item>
      <item>RH, MF, Porezna uprava</item>
      <item>Ivan Hudoletnjak punomoćnik sudionika u postupku HOTELSKO TURISTIČKO DRUŠTVO MATIJA GUBEC d.d.</item>
      <item>Jasminka Houška</item>
      <item>Mirjana Sajko</item>
      <item>Boženko Lozo</item>
      <item>Zdenko Poštek</item>
      <item>Marinko Paić</item>
    </izvorni_sadrzaj>
    <derivirana_varijabla naziv="DomainObject.Predmet.OstaliListFormated_1">
      <item>Zlatko Ostroški punomoćnik sudionika u postupku Marija Piljek; Trpimir Gotal; Antonija Klanjičić; Nada Stepančec; Ivan Cvetko; Tatjana Brlobuš; Antonija Jagečić; Darinka Bezik; Marija Josipović; Dubravka Curi; Vladimir Fijačko; Gordana Pavičić; Željko Grgić; Mirjana Mrzljak</item>
      <item>Branko Ivić</item>
      <item>RH, MF, Porezna uprava</item>
      <item>Ivan Hudoletnjak punomoćnik sudionika u postupku HOTELSKO TURISTIČKO DRUŠTVO MATIJA GUBEC d.d.</item>
      <item>Jasminka Houška</item>
      <item>Mirjana Sajko</item>
      <item>Boženko Lozo</item>
      <item>Zdenko Poštek</item>
      <item>Marinko Paić</item>
    </derivirana_varijabla>
  </DomainObject.Predmet.OstaliListFormated>
  <DomainObject.Predmet.OstaliListFormatedOIB>
    <izvorni_sadrzaj>
      <item>Zlatko Ostroški punomoćnik sudionika u postupku Marija Piljek; Trpimir Gotal; Antonija Klanjičić; Nada Stepančec; Ivan Cvetko; Tatjana Brlobuš; Antonija Jagečić; Darinka Bezik; Marija Josipović; Dubravka Curi; Vladimir Fijačko; Gordana Pavičić; Željko Grgić; Mirjana Mrzljak</item>
      <item>Branko Ivić</item>
      <item>RH, MF, Porezna uprava</item>
      <item>Ivan Hudoletnjak punomoćnik sudionika u postupku HOTELSKO TURISTIČKO DRUŠTVO MATIJA GUBEC d.d.</item>
      <item>Jasminka Houška, OIB </item>
      <item>Mirjana Sajko, OIB 81279096708</item>
      <item>Boženko Lozo, OIB 09240352402</item>
      <item>Zdenko Poštek, OIB 92434505953</item>
      <item>Marinko Paić, OIB 55654806007</item>
    </izvorni_sadrzaj>
    <derivirana_varijabla naziv="DomainObject.Predmet.OstaliListFormatedOIB_1">
      <item>Zlatko Ostroški punomoćnik sudionika u postupku Marija Piljek; Trpimir Gotal; Antonija Klanjičić; Nada Stepančec; Ivan Cvetko; Tatjana Brlobuš; Antonija Jagečić; Darinka Bezik; Marija Josipović; Dubravka Curi; Vladimir Fijačko; Gordana Pavičić; Željko Grgić; Mirjana Mrzljak</item>
      <item>Branko Ivić</item>
      <item>RH, MF, Porezna uprava</item>
      <item>Ivan Hudoletnjak punomoćnik sudionika u postupku HOTELSKO TURISTIČKO DRUŠTVO MATIJA GUBEC d.d.</item>
      <item>Jasminka Houška, OIB </item>
      <item>Mirjana Sajko, OIB 81279096708</item>
      <item>Boženko Lozo, OIB 09240352402</item>
      <item>Zdenko Poštek, OIB 92434505953</item>
      <item>Marinko Paić, OIB 55654806007</item>
    </derivirana_varijabla>
  </DomainObject.Predmet.OstaliListFormatedOIB>
  <DomainObject.Predmet.OstaliListFormatedWithAdress>
    <izvorni_sadrzaj>
      <item>Zlatko Ostroški, Đorđićeva 23/II, 10000 Zagreb punomoćnik sudionika u postupku Marija Piljek; Trpimir Gotal; Antonija Klanjičić; Nada Stepančec; Ivan Cvetko; Tatjana Brlobuš; Antonija Jagečić; Darinka Bezik; Marija Josipović; Dubravka Curi; Vladimir Fijačko; Gordana Pavičić; Željko Grgić; Mirjana Mrzljak</item>
      <item>Branko Ivić</item>
      <item>RH, MF, Porezna uprava</item>
      <item>Ivan Hudoletnjak punomoćnik sudionika u postupku HOTELSKO TURISTIČKO DRUŠTVO MATIJA GUBEC d.d.</item>
      <item>Jasminka Houška, Pavla Hatza 21, 10000 Zagreb</item>
      <item>Mirjana Sajko, Gupčeva Zvijezda 3, 10000 Zagreb</item>
      <item>Boženko Lozo, Varšavska 16, 10000 Zagreb</item>
      <item>Zdenko Poštek, Lj.b.đalskog 52, 49240 Stubičke Toplice</item>
      <item>Marinko Paić, Vi.požarinje 6, 10000 Zagreb</item>
    </izvorni_sadrzaj>
    <derivirana_varijabla naziv="DomainObject.Predmet.OstaliListFormatedWithAdress_1">
      <item>Zlatko Ostroški, Đorđićeva 23/II, 10000 Zagreb punomoćnik sudionika u postupku Marija Piljek; Trpimir Gotal; Antonija Klanjičić; Nada Stepančec; Ivan Cvetko; Tatjana Brlobuš; Antonija Jagečić; Darinka Bezik; Marija Josipović; Dubravka Curi; Vladimir Fijačko; Gordana Pavičić; Željko Grgić; Mirjana Mrzljak</item>
      <item>Branko Ivić</item>
      <item>RH, MF, Porezna uprava</item>
      <item>Ivan Hudoletnjak punomoćnik sudionika u postupku HOTELSKO TURISTIČKO DRUŠTVO MATIJA GUBEC d.d.</item>
      <item>Jasminka Houška, Pavla Hatza 21, 10000 Zagreb</item>
      <item>Mirjana Sajko, Gupčeva Zvijezda 3, 10000 Zagreb</item>
      <item>Boženko Lozo, Varšavska 16, 10000 Zagreb</item>
      <item>Zdenko Poštek, Lj.b.đalskog 52, 49240 Stubičke Toplice</item>
      <item>Marinko Paić, Vi.požarinje 6, 10000 Zagreb</item>
    </derivirana_varijabla>
  </DomainObject.Predmet.OstaliListFormatedWithAdress>
  <DomainObject.Predmet.OstaliListFormatedWithAdressOIB>
    <izvorni_sadrzaj>
      <item>Zlatko Ostroški, Đorđićeva 23/II, 10000 Zagreb punomoćnik sudionika u postupku Marija Piljek; Trpimir Gotal; Antonija Klanjičić; Nada Stepančec; Ivan Cvetko; Tatjana Brlobuš; Antonija Jagečić; Darinka Bezik; Marija Josipović; Dubravka Curi; Vladimir Fijačko; Gordana Pavičić; Željko Grgić; Mirjana Mrzljak</item>
      <item>Branko Ivić</item>
      <item>RH, MF, Porezna uprava</item>
      <item>Ivan Hudoletnjak punomoćnik sudionika u postupku HOTELSKO TURISTIČKO DRUŠTVO MATIJA GUBEC d.d.</item>
      <item>Jasminka Houška, OIB , Pavla Hatza 21, 10000 Zagreb</item>
      <item>Mirjana Sajko, OIB 81279096708, Gupčeva Zvijezda 3, 10000 Zagreb</item>
      <item>Boženko Lozo, OIB 09240352402, Varšavska 16, 10000 Zagreb</item>
      <item>Zdenko Poštek, OIB 92434505953, Lj.b.đalskog 52, 49240 Stubičke Toplice</item>
      <item>Marinko Paić, OIB 55654806007, Vi.požarinje 6, 10000 Zagreb</item>
    </izvorni_sadrzaj>
    <derivirana_varijabla naziv="DomainObject.Predmet.OstaliListFormatedWithAdressOIB_1">
      <item>Zlatko Ostroški, Đorđićeva 23/II, 10000 Zagreb punomoćnik sudionika u postupku Marija Piljek; Trpimir Gotal; Antonija Klanjičić; Nada Stepančec; Ivan Cvetko; Tatjana Brlobuš; Antonija Jagečić; Darinka Bezik; Marija Josipović; Dubravka Curi; Vladimir Fijačko; Gordana Pavičić; Željko Grgić; Mirjana Mrzljak</item>
      <item>Branko Ivić</item>
      <item>RH, MF, Porezna uprava</item>
      <item>Ivan Hudoletnjak punomoćnik sudionika u postupku HOTELSKO TURISTIČKO DRUŠTVO MATIJA GUBEC d.d.</item>
      <item>Jasminka Houška, OIB , Pavla Hatza 21, 10000 Zagreb</item>
      <item>Mirjana Sajko, OIB 81279096708, Gupčeva Zvijezda 3, 10000 Zagreb</item>
      <item>Boženko Lozo, OIB 09240352402, Varšavska 16, 10000 Zagreb</item>
      <item>Zdenko Poštek, OIB 92434505953, Lj.b.đalskog 52, 49240 Stubičke Toplice</item>
      <item>Marinko Paić, OIB 55654806007, Vi.požarinje 6, 10000 Zagreb</item>
    </derivirana_varijabla>
  </DomainObject.Predmet.OstaliListFormatedWithAdressOIB>
  <DomainObject.Predmet.OstaliListNazivFormated>
    <izvorni_sadrzaj>
      <item>Zlatko Ostroški</item>
      <item>Branko Ivić</item>
      <item>RH, MF, Porezna uprava</item>
      <item>Ivan Hudoletnjak</item>
      <item>Jasminka Houška</item>
      <item>Mirjana Sajko</item>
      <item>Boženko Lozo</item>
      <item>Zdenko Poštek</item>
      <item>Marinko Paić</item>
    </izvorni_sadrzaj>
    <derivirana_varijabla naziv="DomainObject.Predmet.OstaliListNazivFormated_1">
      <item>Zlatko Ostroški</item>
      <item>Branko Ivić</item>
      <item>RH, MF, Porezna uprava</item>
      <item>Ivan Hudoletnjak</item>
      <item>Jasminka Houška</item>
      <item>Mirjana Sajko</item>
      <item>Boženko Lozo</item>
      <item>Zdenko Poštek</item>
      <item>Marinko Paić</item>
    </derivirana_varijabla>
  </DomainObject.Predmet.OstaliListNazivFormated>
  <DomainObject.Predmet.OstaliListNazivFormatedOIB>
    <izvorni_sadrzaj>
      <item>Zlatko Ostroški</item>
      <item>Branko Ivić</item>
      <item>RH, MF, Porezna uprava</item>
      <item>Ivan Hudoletnjak</item>
      <item>Jasminka Houška, OIB </item>
      <item>Mirjana Sajko, OIB 81279096708</item>
      <item>Boženko Lozo, OIB 09240352402</item>
      <item>Zdenko Poštek, OIB 92434505953</item>
      <item>Marinko Paić, OIB 55654806007</item>
    </izvorni_sadrzaj>
    <derivirana_varijabla naziv="DomainObject.Predmet.OstaliListNazivFormatedOIB_1">
      <item>Zlatko Ostroški</item>
      <item>Branko Ivić</item>
      <item>RH, MF, Porezna uprava</item>
      <item>Ivan Hudoletnjak</item>
      <item>Jasminka Houška, OIB </item>
      <item>Mirjana Sajko, OIB 81279096708</item>
      <item>Boženko Lozo, OIB 09240352402</item>
      <item>Zdenko Poštek, OIB 92434505953</item>
      <item>Marinko Paić, OIB 55654806007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rujna 2018.</izvorni_sadrzaj>
    <derivirana_varijabla naziv="DomainObject.Datum_1">18. rujna 2018.</derivirana_varijabla>
  </DomainObject.Datum>
  <DomainObject.PoslovniBrojDokumenta>
    <izvorni_sadrzaj/>
    <derivirana_varijabla naziv="DomainObject.PoslovniBrojDokumenta_1"/>
  </DomainObject.PoslovniBrojDokumenta>
  <DomainObject.Predmet.StrankaIDrugi>
    <izvorni_sadrzaj>Darinka Bezik i dr.</izvorni_sadrzaj>
    <derivirana_varijabla naziv="DomainObject.Predmet.StrankaIDrugi_1">Darinka Bezik i dr.</derivirana_varijabla>
  </DomainObject.Predmet.StrankaIDrugi>
  <DomainObject.Predmet.ProtustrankaIDrugi>
    <izvorni_sadrzaj>HOTELSKO TURISTIČKO DRUŠTVO MATIJA GUBEC d.d.</izvorni_sadrzaj>
    <derivirana_varijabla naziv="DomainObject.Predmet.ProtustrankaIDrugi_1">HOTELSKO TURISTIČKO DRUŠTVO MATIJA GUBEC d.d.</derivirana_varijabla>
  </DomainObject.Predmet.ProtustrankaIDrugi>
  <DomainObject.Predmet.StrankaIDrugiAdressOIB>
    <izvorni_sadrzaj>Darinka Bezik, OIB 25505360613, Donja Podgora 73, 49240 Donja Podgora i dr.</izvorni_sadrzaj>
    <derivirana_varijabla naziv="DomainObject.Predmet.StrankaIDrugiAdressOIB_1">Darinka Bezik, OIB 25505360613, Donja Podgora 73, 49240 Donja Podgora i dr.</derivirana_varijabla>
  </DomainObject.Predmet.StrankaIDrugiAdressOIB>
  <DomainObject.Predmet.ProtustrankaIDrugiAdressOIB>
    <izvorni_sadrzaj>HOTELSKO TURISTIČKO DRUŠTVO MATIJA GUBEC d.d., OIB 63048129745, Viktora Šipeka 31, 49240 Stubičke Toplice</izvorni_sadrzaj>
    <derivirana_varijabla naziv="DomainObject.Predmet.ProtustrankaIDrugiAdressOIB_1">HOTELSKO TURISTIČKO DRUŠTVO MATIJA GUBEC d.d., OIB 63048129745, Viktora Šipeka 31, 49240 Stubičke Toplice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Darinka Bezik</item>
      <item>HOTELSKO TURISTIČKO DRUŠTVO MATIJA GUBEC d.d.</item>
      <item>Tatjana Brlobuš</item>
      <item>Ivan Cvetko</item>
      <item>Dubravka Curi</item>
      <item>Vladimir Fijačko</item>
      <item>Željko Grgić</item>
      <item>Antonija Jagečić</item>
      <item>Marija Josipović</item>
      <item>Antonija Klanjičić</item>
      <item>Mirjana Mrzljak</item>
      <item>Gordana Pavičić</item>
      <item>Marija Piljek</item>
      <item>Nada Stepančec</item>
      <item>Trpimir Gotal</item>
      <item>Zdenko Poštek</item>
      <item>Zlatko Ostroški</item>
      <item>Branko Ivić</item>
      <item>RH, MF, Porezna uprava</item>
      <item>Ivan Hudoletnjak</item>
      <item>Jasminka Houška</item>
      <item>Mirjana Sajko</item>
      <item>Boženko Lozo</item>
      <item>Zdenko Poštek</item>
      <item>Marinko Paić</item>
    </izvorni_sadrzaj>
    <derivirana_varijabla naziv="DomainObject.Predmet.SudioniciListNaziv_1">
      <item>Darinka Bezik</item>
      <item>HOTELSKO TURISTIČKO DRUŠTVO MATIJA GUBEC d.d.</item>
      <item>Tatjana Brlobuš</item>
      <item>Ivan Cvetko</item>
      <item>Dubravka Curi</item>
      <item>Vladimir Fijačko</item>
      <item>Željko Grgić</item>
      <item>Antonija Jagečić</item>
      <item>Marija Josipović</item>
      <item>Antonija Klanjičić</item>
      <item>Mirjana Mrzljak</item>
      <item>Gordana Pavičić</item>
      <item>Marija Piljek</item>
      <item>Nada Stepančec</item>
      <item>Trpimir Gotal</item>
      <item>Zdenko Poštek</item>
      <item>Zlatko Ostroški</item>
      <item>Branko Ivić</item>
      <item>RH, MF, Porezna uprava</item>
      <item>Ivan Hudoletnjak</item>
      <item>Jasminka Houška</item>
      <item>Mirjana Sajko</item>
      <item>Boženko Lozo</item>
      <item>Zdenko Poštek</item>
      <item>Marinko Paić</item>
    </derivirana_varijabla>
  </DomainObject.Predmet.SudioniciListNaziv>
  <DomainObject.Predmet.SudioniciListAdressOIB>
    <izvorni_sadrzaj>
      <item>Darinka Bezik, OIB 25505360613, Donja Podgora 73,49240 Donja Podgora</item>
      <item>HOTELSKO TURISTIČKO DRUŠTVO MATIJA GUBEC d.d., OIB 63048129745, Viktora Šipeka 31,49240 Stubičke Toplice</item>
      <item>Tatjana Brlobuš, OIB 93832602635, Podgorska 50,49240 Donja Stubica</item>
      <item>Ivan Cvetko, Šemnica Donja 81,49000 Lepajci</item>
      <item>Dubravka Curi, OIB 79441531885, Vinogorska Ulica 16,49243 Andraševec</item>
      <item>Vladimir Fijačko, Sljemenska 46,10297 Jakovlje</item>
      <item>Željko Grgić, OIB 98731937157, Selnica 159,49246 Marija Bistrica</item>
      <item>Antonija Jagečić, Stjepana Ptičeka 13 A,49243 Oroslavje</item>
      <item>Marija Josipović, Sljemenski put 2,49240 Stubičke Toplice</item>
      <item>Antonija Klanjičić, Samci 40,49240 Gornja Stubica</item>
      <item>Mirjana Mrzljak, OIB 05479038417, V.nazora 9,49240 Stubičke Toplice</item>
      <item>Gordana Pavičić, OIB 93371711331, V. Šipeka 26,49240 Stubičke Toplice</item>
      <item>Marija Piljek, Štrucljevo 85,49223 Sveti Križ Začretje</item>
      <item>Nada Stepančec, OIB 15651775606, Lj.babića 48,49243 Oroslavje</item>
      <item>Trpimir Gotal, OIB 37400963389, Ulica Mirka Ožegovića 14,10290 Zaprešić</item>
      <item>Zdenko Poštek, OIB 92434505953, Lj.b.đalskog 52,49240 Stubičke Toplice</item>
      <item>Zlatko Ostroški, Đorđićeva 23/II,10000 Zagreb</item>
      <item>Branko Ivić</item>
      <item>RH, MF, Porezna uprava</item>
      <item>Ivan Hudoletnjak</item>
      <item>Jasminka Houška, OIB , Pavla Hatza 21,10000 Zagreb</item>
      <item>Mirjana Sajko, OIB 81279096708, Gupčeva Zvijezda 3,10000 Zagreb</item>
      <item>Boženko Lozo, OIB 09240352402, Varšavska 16,10000 Zagreb</item>
      <item>Zdenko Poštek, OIB 92434505953, Lj.b.đalskog 52,49240 Stubičke Toplice</item>
      <item>Marinko Paić, OIB 55654806007, Vi.požarinje 6,10000 Zagreb</item>
    </izvorni_sadrzaj>
    <derivirana_varijabla naziv="DomainObject.Predmet.SudioniciListAdressOIB_1">
      <item>Darinka Bezik, OIB 25505360613, Donja Podgora 73,49240 Donja Podgora</item>
      <item>HOTELSKO TURISTIČKO DRUŠTVO MATIJA GUBEC d.d., OIB 63048129745, Viktora Šipeka 31,49240 Stubičke Toplice</item>
      <item>Tatjana Brlobuš, OIB 93832602635, Podgorska 50,49240 Donja Stubica</item>
      <item>Ivan Cvetko, Šemnica Donja 81,49000 Lepajci</item>
      <item>Dubravka Curi, OIB 79441531885, Vinogorska Ulica 16,49243 Andraševec</item>
      <item>Vladimir Fijačko, Sljemenska 46,10297 Jakovlje</item>
      <item>Željko Grgić, OIB 98731937157, Selnica 159,49246 Marija Bistrica</item>
      <item>Antonija Jagečić, Stjepana Ptičeka 13 A,49243 Oroslavje</item>
      <item>Marija Josipović, Sljemenski put 2,49240 Stubičke Toplice</item>
      <item>Antonija Klanjičić, Samci 40,49240 Gornja Stubica</item>
      <item>Mirjana Mrzljak, OIB 05479038417, V.nazora 9,49240 Stubičke Toplice</item>
      <item>Gordana Pavičić, OIB 93371711331, V. Šipeka 26,49240 Stubičke Toplice</item>
      <item>Marija Piljek, Štrucljevo 85,49223 Sveti Križ Začretje</item>
      <item>Nada Stepančec, OIB 15651775606, Lj.babića 48,49243 Oroslavje</item>
      <item>Trpimir Gotal, OIB 37400963389, Ulica Mirka Ožegovića 14,10290 Zaprešić</item>
      <item>Zdenko Poštek, OIB 92434505953, Lj.b.đalskog 52,49240 Stubičke Toplice</item>
      <item>Zlatko Ostroški, Đorđićeva 23/II,10000 Zagreb</item>
      <item>Branko Ivić</item>
      <item>RH, MF, Porezna uprava</item>
      <item>Ivan Hudoletnjak</item>
      <item>Jasminka Houška, OIB , Pavla Hatza 21,10000 Zagreb</item>
      <item>Mirjana Sajko, OIB 81279096708, Gupčeva Zvijezda 3,10000 Zagreb</item>
      <item>Boženko Lozo, OIB 09240352402, Varšavska 16,10000 Zagreb</item>
      <item>Zdenko Poštek, OIB 92434505953, Lj.b.đalskog 52,49240 Stubičke Toplice</item>
      <item>Marinko Paić, OIB 55654806007, Vi.požarinje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25505360613</item>
      <item>, OIB 63048129745</item>
      <item>, OIB 93832602635</item>
      <item>, OIB null</item>
      <item>, OIB 79441531885</item>
      <item>, OIB null</item>
      <item>, OIB 98731937157</item>
      <item>, OIB null</item>
      <item>, OIB null</item>
      <item>, OIB null</item>
      <item>, OIB 05479038417</item>
      <item>, OIB 93371711331</item>
      <item>, OIB null</item>
      <item>, OIB 15651775606</item>
      <item>, OIB 37400963389</item>
      <item>, OIB 92434505953</item>
      <item>, OIB null</item>
      <item>, OIB null</item>
      <item>, OIB null</item>
      <item>, OIB null</item>
      <item>, OIB </item>
      <item>, OIB 81279096708</item>
      <item>, OIB 09240352402</item>
      <item>, OIB 92434505953</item>
      <item>, OIB 55654806007</item>
    </izvorni_sadrzaj>
    <derivirana_varijabla naziv="DomainObject.Predmet.SudioniciListNazivOIB_1">
      <item>, OIB 25505360613</item>
      <item>, OIB 63048129745</item>
      <item>, OIB 93832602635</item>
      <item>, OIB null</item>
      <item>, OIB 79441531885</item>
      <item>, OIB null</item>
      <item>, OIB 98731937157</item>
      <item>, OIB null</item>
      <item>, OIB null</item>
      <item>, OIB null</item>
      <item>, OIB 05479038417</item>
      <item>, OIB 93371711331</item>
      <item>, OIB null</item>
      <item>, OIB 15651775606</item>
      <item>, OIB 37400963389</item>
      <item>, OIB 92434505953</item>
      <item>, OIB null</item>
      <item>, OIB null</item>
      <item>, OIB null</item>
      <item>, OIB null</item>
      <item>, OIB </item>
      <item>, OIB 81279096708</item>
      <item>, OIB 09240352402</item>
      <item>, OIB 92434505953</item>
      <item>, OIB 55654806007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438</properties:Words>
  <properties:Characters>2295</properties:Characters>
  <properties:Lines>78</properties:Lines>
  <properties:Paragraphs>24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2853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2018-09-18T09:10:00Z</dcterms:created>
  <dc:creator>nmarkovic</dc:creator>
  <cp:lastModifiedBy>Ljubica Radošević</cp:lastModifiedBy>
  <cp:lastPrinted>2016-09-01T10:55:00Z</cp:lastPrinted>
  <dcterms:modified xmlns:xsi="http://www.w3.org/2001/XMLSchema-instance" xsi:type="dcterms:W3CDTF">2018-09-18T09:19:00Z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utvrđen ispravak tablice stečajnog suca (St-276-14 rj-ispravak tablice-HTP Matija Gubec d.d. u stečaju, 18.9.18..docx)</vt:lpwstr>
  </prop:property>
  <prop:property name="CC_coloring" pid="4" fmtid="{D5CDD505-2E9C-101B-9397-08002B2CF9AE}">
    <vt:bool>false</vt:bool>
  </prop:property>
  <prop:property name="BrojStranica" pid="5" fmtid="{D5CDD505-2E9C-101B-9397-08002B2CF9AE}">
    <vt:i4>2</vt:i4>
  </prop:property>
</prop:Properties>
</file>