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3b7b" w14:paraId="94c3b7b" w:rsidRDefault="002C5A29" w:rsidP="00733BC3" w:rsidR="005B4DE0">
      <w:pPr>
        <w:jc w:val="right"/>
        <w15:collapsed w:val="false"/>
        <w:rPr>
          <w:rFonts w:eastAsia="Calibri"/>
          <w:b/>
          <w:noProof/>
        </w:rPr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C15F36">
        <w:t>4867/16</w:t>
      </w: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/>
    <w:p w:rsidRDefault="00746190" w:rsidR="00746190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 stečajnom postupku nad</w:t>
      </w:r>
      <w:r w:rsidR="00CD7207">
        <w:t xml:space="preserve"> stečajnim</w:t>
      </w:r>
      <w:r w:rsidR="007A550F" w:rsidRPr="00756A04">
        <w:t xml:space="preserve"> </w:t>
      </w:r>
      <w:r w:rsidR="00756A04" w:rsidRPr="00756A04">
        <w:t xml:space="preserve">dužnikom </w:t>
      </w:r>
      <w:r w:rsidR="00C15F36">
        <w:t>SMOKING d.o.o. u stečaju, Zagreb, Rabusova 13, OIB: 78644180553</w:t>
      </w:r>
      <w:r w:rsidR="007E0D81">
        <w:t>,</w:t>
      </w:r>
      <w:r w:rsidR="00756A04" w:rsidRPr="00756A04">
        <w:t xml:space="preserve"> </w:t>
      </w:r>
      <w:r w:rsidRPr="00756A04">
        <w:t xml:space="preserve"> </w:t>
      </w:r>
      <w:r w:rsidR="00C15F36">
        <w:t>28. svibnja</w:t>
      </w:r>
      <w:r w:rsidR="007E0D81">
        <w:t xml:space="preserve"> 2018.</w:t>
      </w:r>
    </w:p>
    <w:p w:rsidRDefault="00CD7207" w:rsidP="007A550F" w:rsidR="00CD7207" w:rsidRPr="00756A04">
      <w:pPr>
        <w:ind w:firstLine="720"/>
        <w:jc w:val="both"/>
      </w:pPr>
    </w:p>
    <w:p w:rsidRDefault="00A0682A" w:rsidP="002C5A29" w:rsidR="002C5A29" w:rsidRPr="00756A04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5B4DE0" w:rsidP="00CD7207" w:rsidR="005B4DE0">
      <w:pPr>
        <w:pStyle w:val="Odlomakpopisa"/>
        <w:ind w:left="1065"/>
        <w:jc w:val="both"/>
      </w:pPr>
    </w:p>
    <w:p w:rsidRDefault="005B4DE0" w:rsidP="00C15F36" w:rsidR="00CD7207">
      <w:pPr>
        <w:jc w:val="both"/>
      </w:pPr>
      <w:r>
        <w:tab/>
        <w:t xml:space="preserve">Utvrđuje se da </w:t>
      </w:r>
      <w:r w:rsidR="00C15F36">
        <w:t>H-ABDUCO d.o.o., Zagreb, Slavonska avenija 6a, OIB: 13667298928</w:t>
      </w:r>
      <w:r w:rsidR="007E0D81">
        <w:t>,</w:t>
      </w:r>
      <w:r w:rsidR="00733BC3">
        <w:t xml:space="preserve"> </w:t>
      </w:r>
      <w:r>
        <w:t xml:space="preserve">ulazi u pravni položaj </w:t>
      </w:r>
      <w:r w:rsidR="00C15F36">
        <w:t>Addiko bank d.d. (ranije Hypo Alpe-Adria bank d.d.), Zagreb, Slavonska avenija 6, OIB: 14036333877,</w:t>
      </w:r>
      <w:r>
        <w:t xml:space="preserve"> kako je to ugovoreno Ugovorom o </w:t>
      </w:r>
      <w:r w:rsidR="00C15F36">
        <w:t xml:space="preserve">prijenosu sredstava osiguranja od 12. travnja 2016., ovjerenog kod </w:t>
      </w:r>
      <w:r w:rsidR="007E0D81">
        <w:t xml:space="preserve">javnog bilježnika </w:t>
      </w:r>
      <w:r w:rsidR="00C15F36">
        <w:t>Mladena Ježeka</w:t>
      </w:r>
      <w:r w:rsidR="007E0D81">
        <w:t>, Zagreb, poslovni broj OV-</w:t>
      </w:r>
      <w:r w:rsidR="00C15F36">
        <w:t>1432/16 od 13. travnja 2016</w:t>
      </w:r>
      <w:r w:rsidR="007E0D81">
        <w:t>.</w:t>
      </w:r>
    </w:p>
    <w:p w:rsidRDefault="00733BC3" w:rsidP="00733BC3" w:rsidR="00733BC3" w:rsidRPr="00756A04">
      <w:pPr>
        <w:jc w:val="both"/>
      </w:pPr>
    </w:p>
    <w:p w:rsidRDefault="00A0682A" w:rsidP="00CD7207" w:rsidR="00CD7207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C15F36">
      <w:pPr>
        <w:jc w:val="both"/>
      </w:pPr>
      <w:r>
        <w:tab/>
      </w:r>
      <w:r w:rsidR="00C15F36">
        <w:t>H-ABDUCO d.o.o.,</w:t>
      </w:r>
      <w:r w:rsidR="00C15F36" w:rsidRPr="00C15F36">
        <w:t xml:space="preserve"> </w:t>
      </w:r>
      <w:r w:rsidR="00C15F36">
        <w:t>Zagreb, Slavonska avenija 6a, OIB: 13667298928, je obavijestio sud da je Ugovorom o prijenosu sredstava osiguranja od 12. travnja 2016. ovjerenog kod  javnog bilježnika Mladena Ježeka, Zagreb, poslovni broj OV-1432/16 od 13. travnja 2016., došlo do prijenosa sredstava sa ranijeg razlučnog vjerovnika Addiko bank d.d. (ranije Hypo Alpe-Adria bank d.d.), Zagreb, Slavonska avenija 6, OIB: 14036333877</w:t>
      </w:r>
      <w:r w:rsidR="007E0D81">
        <w:t xml:space="preserve">, </w:t>
      </w:r>
      <w:r w:rsidR="00C15F36">
        <w:t>te da je novi razlučni vjerovnik stupio</w:t>
      </w:r>
      <w:r w:rsidR="00733BC3">
        <w:t xml:space="preserve"> na mjesto </w:t>
      </w:r>
      <w:r w:rsidR="00C15F36">
        <w:t xml:space="preserve">ranijeg razlučnog vjerovnika u ovom stečajnom postupku, kako je to među njima ugovoreno. </w:t>
      </w:r>
    </w:p>
    <w:p w:rsidRDefault="00C15F36" w:rsidP="00CD7207" w:rsidR="00C15F36">
      <w:pPr>
        <w:jc w:val="both"/>
      </w:pPr>
    </w:p>
    <w:p w:rsidRDefault="00DB5D91" w:rsidP="00CD7207" w:rsidR="00DB5D91">
      <w:pPr>
        <w:jc w:val="both"/>
      </w:pPr>
      <w:r>
        <w:tab/>
        <w:t xml:space="preserve">Temeljem čl. </w:t>
      </w:r>
      <w:r w:rsidR="00746190">
        <w:t>146. st. 2.</w:t>
      </w:r>
      <w:r>
        <w:t xml:space="preserve"> Stečajnog zakona (Narodne novine broj </w:t>
      </w:r>
      <w:r w:rsidR="00746190">
        <w:t>71/15</w:t>
      </w:r>
      <w:r>
        <w:t>,</w:t>
      </w:r>
      <w:r w:rsidR="007E0D81">
        <w:t xml:space="preserve"> 104/17,</w:t>
      </w:r>
      <w:r>
        <w:t xml:space="preserve"> dalje:SZ) ako stečajni vjerovnik otuđi svoju tražbinu koju je prijavio u stečajnom postupku, njezin stjecatelj ulazi u pravni položaj svoga prednika.</w:t>
      </w:r>
    </w:p>
    <w:p w:rsidRDefault="00CD7207" w:rsidP="00CD7207" w:rsidR="00CD7207">
      <w:pPr>
        <w:jc w:val="both"/>
      </w:pPr>
    </w:p>
    <w:p w:rsidRDefault="00CD7207" w:rsidP="00D409E9" w:rsidR="00A043A3">
      <w:pPr>
        <w:jc w:val="both"/>
      </w:pPr>
      <w:r>
        <w:tab/>
        <w:t>Slijedom navedeno</w:t>
      </w:r>
      <w:r w:rsidR="00B24AC0">
        <w:t>g</w:t>
      </w:r>
      <w:r>
        <w:t xml:space="preserve"> odlučeno je kao u izreci rješenja.</w:t>
      </w:r>
    </w:p>
    <w:p w:rsidRDefault="00DB5D91" w:rsidP="00D409E9" w:rsidR="00DB5D91">
      <w:pPr>
        <w:jc w:val="both"/>
        <w:rPr>
          <w:b/>
        </w:rPr>
      </w:pPr>
    </w:p>
    <w:p w:rsidRDefault="00C30221" w:rsidP="00D409E9" w:rsidR="00C3022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C15F36">
        <w:t>28. svibnja</w:t>
      </w:r>
      <w:r w:rsidR="007E0D81">
        <w:t xml:space="preserve"> 2018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sectPr w:rsidSect="00A0682A" w:rsidR="00DB5D91" w:rsidRPr="00B3586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37D" w:rsidR="0024637D">
      <w:r>
        <w:separator/>
      </w:r>
    </w:p>
  </w:endnote>
  <w:endnote w:id="0" w:type="continuationSeparator">
    <w:p w:rsidRDefault="0024637D" w:rsidR="00246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37D" w:rsidR="0024637D">
      <w:r>
        <w:separator/>
      </w:r>
    </w:p>
  </w:footnote>
  <w:footnote w:id="0" w:type="continuationSeparator">
    <w:p w:rsidRDefault="0024637D" w:rsidR="002463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0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C15F36">
      <w:t>4867/16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905DD"/>
    <w:rsid w:val="003927BA"/>
    <w:rsid w:val="003A5527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E67DB"/>
    <w:rsid w:val="00600DC2"/>
    <w:rsid w:val="00615C6B"/>
    <w:rsid w:val="006220F9"/>
    <w:rsid w:val="00666D09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7A92"/>
    <w:rsid w:val="007E0D81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A043A3"/>
    <w:rsid w:val="00A0682A"/>
    <w:rsid w:val="00A22E26"/>
    <w:rsid w:val="00A27FEE"/>
    <w:rsid w:val="00A41272"/>
    <w:rsid w:val="00A45BA8"/>
    <w:rsid w:val="00A505C4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30221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E5219A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4867</izvorni_sadrzaj>
    <derivirana_varijabla naziv="DomainObject.Predmet.Broj_1">4867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St-4867/2016</izvorni_sadrzaj>
    <derivirana_varijabla naziv="DomainObject.Predmet.OznakaBroj_1">St-4867/2016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SMOKING društvo s ograničenom odgovornošću za trgovinu i usluge, putnička agencija u stečaju</izvorni_sadrzaj>
    <derivirana_varijabla naziv="DomainObject.Predmet.ProtustrankaFormated_1">  SMOKING društvo s ograničenom odgovornošću za trgovinu i usluge, putnička agencija u stečaju</derivirana_varijabla>
  </DomainObject.Predmet.ProtustrankaFormated>
  <DomainObject.Predmet.ProtustrankaFormatedOIB>
    <izvorni_sadrzaj>  SMOKING društvo s ograničenom odgovornošću za trgovinu i usluge, putnička agencija u stečaju, OIB 78644180553</izvorni_sadrzaj>
    <derivirana_varijabla naziv="DomainObject.Predmet.ProtustrankaFormatedOIB_1">  SMOKING društvo s ograničenom odgovornošću za trgovinu i usluge, putnička agencija u stečaju, OIB 78644180553</derivirana_varijabla>
  </DomainObject.Predmet.ProtustrankaFormatedOIB>
  <DomainObject.Predmet.ProtustrankaFormatedWithAdress>
    <izvorni_sadrzaj> SMOKING društvo s ograničenom odgovornošću za trgovinu i usluge, putnička agencija u stečaju, Rabusova 13, 10000 Zagreb</izvorni_sadrzaj>
    <derivirana_varijabla naziv="DomainObject.Predmet.ProtustrankaFormatedWithAdress_1"> SMOKING društvo s ograničenom odgovornošću za trgovinu i usluge, putnička agencija u stečaju, Rabusova 13, 10000 Zagreb</derivirana_varijabla>
  </DomainObject.Predmet.ProtustrankaFormatedWithAdress>
  <DomainObject.Predmet.ProtustrankaFormatedWithAdressOIB>
    <izvorni_sadrzaj> SMOKING društvo s ograničenom odgovornošću za trgovinu i usluge, putnička agencija u stečaju, OIB 78644180553, Rabusova 13, 10000 Zagreb</izvorni_sadrzaj>
    <derivirana_varijabla naziv="DomainObject.Predmet.ProtustrankaFormatedWithAdressOIB_1"> SMOKING društvo s ograničenom odgovornošću za trgovinu i usluge, putnička agencija u stečaju, OIB 78644180553, Rabusova 13, 10000 Zagreb</derivirana_varijabla>
  </DomainObject.Predmet.ProtustrankaFormatedWithAdressOIB>
  <DomainObject.Predmet.ProtustrankaWithAdress>
    <izvorni_sadrzaj>SMOKING društvo s ograničenom odgovornošću za trgovinu i usluge, putnička agencija u stečaju Rabusova 13, 10000 Zagreb</izvorni_sadrzaj>
    <derivirana_varijabla naziv="DomainObject.Predmet.ProtustrankaWithAdress_1">SMOKING društvo s ograničenom odgovornošću za trgovinu i usluge, putnička agencija u stečaju Rabusova 13, 10000 Zagreb</derivirana_varijabla>
  </DomainObject.Predmet.ProtustrankaWithAdress>
  <DomainObject.Predmet.ProtustrankaWithAdressOIB>
    <izvorni_sadrzaj>SMOKING društvo s ograničenom odgovornošću za trgovinu i usluge, putnička agencija u stečaju, OIB 78644180553, Rabusova 13, 10000 Zagreb</izvorni_sadrzaj>
    <derivirana_varijabla naziv="DomainObject.Predmet.ProtustrankaWithAdressOIB_1">SMOKING društvo s ograničenom odgovornošću za trgovinu i usluge, putnička agencija u stečaju, OIB 78644180553, Rabusova 13, 10000 Zagreb</derivirana_varijabla>
  </DomainObject.Predmet.ProtustrankaWithAdressOIB>
  <DomainObject.Predmet.ProtustrankaNazivFormated>
    <izvorni_sadrzaj>SMOKING društvo s ograničenom odgovornošću za trgovinu i usluge, putnička agencija u stečaju</izvorni_sadrzaj>
    <derivirana_varijabla naziv="DomainObject.Predmet.ProtustrankaNazivFormated_1">SMOKING društvo s ograničenom odgovornošću za trgovinu i usluge, putnička agencija u stečaju</derivirana_varijabla>
  </DomainObject.Predmet.ProtustrankaNazivFormated>
  <DomainObject.Predmet.ProtustrankaNazivFormatedOIB>
    <izvorni_sadrzaj>SMOKING društvo s ograničenom odgovornošću za trgovinu i usluge, putnička agencija u stečaju, OIB 78644180553</izvorni_sadrzaj>
    <derivirana_varijabla naziv="DomainObject.Predmet.ProtustrankaNazivFormatedOIB_1">SMOKING društvo s ograničenom odgovornošću za trgovinu i usluge, putnička agencija u stečaju,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SMOKING društvo s ograničenom odgovornošću za trgovinu i usluge, putnička agencija; VJEROVNICI</izvorni_sadrzaj>
    <derivirana_varijabla naziv="DomainObject.Predmet.StrankaFormated_1">  SMOKING društvo s ograničenom odgovornošću za trgovinu i usluge, putnička agencija; VJEROVNICI</derivirana_varijabla>
  </DomainObject.Predmet.StrankaFormated>
  <DomainObject.Predmet.StrankaFormatedOIB>
    <izvorni_sadrzaj>  SMOKING društvo s ograničenom odgovornošću za trgovinu i usluge, putnička agencija, OIB 78644180553; VJEROVNICI</izvorni_sadrzaj>
    <derivirana_varijabla naziv="DomainObject.Predmet.StrankaFormatedOIB_1">  SMOKING društvo s ograničenom odgovornošću za trgovinu i usluge, putnička agencija, OIB 78644180553; VJEROVNICI</derivirana_varijabla>
  </DomainObject.Predmet.StrankaFormatedOIB>
  <DomainObject.Predmet.StrankaFormatedWithAdress>
    <izvorni_sadrzaj> SMOKING društvo s ograničenom odgovornošću za trgovinu i usluge, putnička agencija, Rabusova 13, 10000 Zagreb; VJEROVNICI</izvorni_sadrzaj>
    <derivirana_varijabla naziv="DomainObject.Predmet.StrankaFormatedWithAdress_1"> SMOKING društvo s ograničenom odgovornošću za trgovinu i usluge, putnička agencija, Rabusova 13, 10000 Zagreb; VJEROVNICI</derivirana_varijabla>
  </DomainObject.Predmet.StrankaFormatedWithAdress>
  <DomainObject.Predmet.StrankaFormatedWithAdressOIB>
    <izvorni_sadrzaj> SMOKING društvo s ograničenom odgovornošću za trgovinu i usluge, putnička agencija, OIB 78644180553, Rabusova 13, 10000 Zagreb; VJEROVNICI</izvorni_sadrzaj>
    <derivirana_varijabla naziv="DomainObject.Predmet.StrankaFormatedWithAdressOIB_1"> SMOKING društvo s ograničenom odgovornošću za trgovinu i usluge, putnička agencija, OIB 78644180553, Rabusova 13, 10000 Zagreb; VJEROVNICI</derivirana_varijabla>
  </DomainObject.Predmet.StrankaFormatedWithAdressOIB>
  <DomainObject.Predmet.StrankaWithAdress>
    <izvorni_sadrzaj>SMOKING društvo s ograničenom odgovornošću za trgovinu i usluge, putnička agencija Rabusova 13,10000 Zagreb,VJEROVNICI </izvorni_sadrzaj>
    <derivirana_varijabla naziv="DomainObject.Predmet.StrankaWithAdress_1">SMOKING društvo s ograničenom odgovornošću za trgovinu i usluge, putnička agencija Rabusova 13,10000 Zagreb,VJEROVNICI </derivirana_varijabla>
  </DomainObject.Predmet.StrankaWithAdress>
  <DomainObject.Predmet.StrankaWithAdressOIB>
    <izvorni_sadrzaj>SMOKING društvo s ograničenom odgovornošću za trgovinu i usluge, putnička agencija, OIB 78644180553, Rabusova 13,10000 Zagreb,VJEROVNICI</izvorni_sadrzaj>
    <derivirana_varijabla naziv="DomainObject.Predmet.StrankaWithAdressOIB_1">SMOKING društvo s ograničenom odgovornošću za trgovinu i usluge, putnička agencija, OIB 78644180553, Rabusova 13,10000 Zagreb,VJEROVNICI</derivirana_varijabla>
  </DomainObject.Predmet.StrankaWithAdressOIB>
  <DomainObject.Predmet.StrankaNazivFormated>
    <izvorni_sadrzaj>SMOKING društvo s ograničenom odgovornošću za trgovinu i usluge, putnička agencija,VJEROVNICI</izvorni_sadrzaj>
    <derivirana_varijabla naziv="DomainObject.Predmet.StrankaNazivFormated_1">SMOKING društvo s ograničenom odgovornošću za trgovinu i usluge, putnička agencija,VJEROVNICI</derivirana_varijabla>
  </DomainObject.Predmet.StrankaNazivFormated>
  <DomainObject.Predmet.StrankaNazivFormatedOIB>
    <izvorni_sadrzaj>SMOKING društvo s ograničenom odgovornošću za trgovinu i usluge, putnička agencija, OIB 78644180553,VJEROVNICI</izvorni_sadrzaj>
    <derivirana_varijabla naziv="DomainObject.Predmet.StrankaNazivFormatedOIB_1">SMOKING društvo s ograničenom odgovornošću za trgovinu i usluge, putnička agencija, OIB 78644180553,VJEROVNICI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SMOKING društvo s ograničenom odgovornošću za trgovinu i usluge, putnička agencija</item>
      <item>VJEROVNICI</item>
    </izvorni_sadrzaj>
    <derivirana_varijabla naziv="DomainObject.Predmet.StrankaListFormated_1">
      <item>SMOKING društvo s ograničenom odgovornošću za trgovinu i usluge, putnička agencija</item>
      <item>VJEROVNICI</item>
    </derivirana_varijabla>
  </DomainObject.Predmet.StrankaListFormated>
  <DomainObject.Predmet.StrankaListFormatedOIB>
    <izvorni_sadrzaj>
      <item>SMOKING društvo s ograničenom odgovornošću za trgovinu i usluge, putnička agencija, OIB 78644180553</item>
      <item>VJEROVNICI</item>
    </izvorni_sadrzaj>
    <derivirana_varijabla naziv="DomainObject.Predmet.StrankaListFormatedOIB_1">
      <item>SMOKING društvo s ograničenom odgovornošću za trgovinu i usluge, putnička agencija, OIB 78644180553</item>
      <item>VJEROVNICI</item>
    </derivirana_varijabla>
  </DomainObject.Predmet.StrankaListFormatedOIB>
  <DomainObject.Predmet.StrankaListFormatedWithAdress>
    <izvorni_sadrzaj>
      <item>SMOKING društvo s ograničenom odgovornošću za trgovinu i usluge, putnička agencija, Rabusova 13, 10000 Zagreb</item>
      <item>VJEROVNICI</item>
    </izvorni_sadrzaj>
    <derivirana_varijabla naziv="DomainObject.Predmet.StrankaListFormatedWithAdress_1">
      <item>SMOKING društvo s ograničenom odgovornošću za trgovinu i usluge, putnička agencija, Rabusova 13, 10000 Zagreb</item>
      <item>VJEROVNICI</item>
    </derivirana_varijabla>
  </DomainObject.Predmet.StrankaListFormatedWithAdress>
  <DomainObject.Predmet.StrankaListFormatedWithAdressOIB>
    <izvorni_sadrzaj>
      <item>SMOKING društvo s ograničenom odgovornošću za trgovinu i usluge, putnička agencija, OIB 78644180553, Rabusova 13, 10000 Zagreb</item>
      <item>VJEROVNICI</item>
    </izvorni_sadrzaj>
    <derivirana_varijabla naziv="DomainObject.Predmet.StrankaListFormatedWithAdressOIB_1">
      <item>SMOKING društvo s ograničenom odgovornošću za trgovinu i usluge, putnička agencija, OIB 78644180553, Rabusova 13, 10000 Zagreb</item>
      <item>VJEROVNICI</item>
    </derivirana_varijabla>
  </DomainObject.Predmet.StrankaListFormatedWithAdressOIB>
  <DomainObject.Predmet.StrankaListNazivFormated>
    <izvorni_sadrzaj>
      <item>SMOKING društvo s ograničenom odgovornošću za trgovinu i usluge, putnička agencija</item>
      <item>VJEROVNICI</item>
    </izvorni_sadrzaj>
    <derivirana_varijabla naziv="DomainObject.Predmet.StrankaListNazivFormated_1">
      <item>SMOKING društvo s ograničenom odgovornošću za trgovinu i usluge, putnička agencija</item>
      <item>VJEROVNICI</item>
    </derivirana_varijabla>
  </DomainObject.Predmet.StrankaListNazivFormated>
  <DomainObject.Predmet.StrankaListNazivFormatedOIB>
    <izvorni_sadrzaj>
      <item>SMOKING društvo s ograničenom odgovornošću za trgovinu i usluge, putnička agencija, OIB 78644180553</item>
      <item>VJEROVNICI</item>
    </izvorni_sadrzaj>
    <derivirana_varijabla naziv="DomainObject.Predmet.StrankaListNazivFormatedOIB_1">
      <item>SMOKING društvo s ograničenom odgovornošću za trgovinu i usluge, putnička agencija, OIB 78644180553</item>
      <item>VJEROVNICI</item>
    </derivirana_varijabla>
  </DomainObject.Predmet.StrankaListNazivFormatedOIB>
  <DomainObject.Predmet.ProtuStrankaListFormated>
    <izvorni_sadrzaj>
      <item>SMOKING društvo s ograničenom odgovornošću za trgovinu i usluge, putnička agencija u stečaju</item>
    </izvorni_sadrzaj>
    <derivirana_varijabla naziv="DomainObject.Predmet.ProtuStrankaListFormated_1">
      <item>SMOKING društvo s ograničenom odgovornošću za trgovinu i usluge, putnička agencija u stečaju</item>
    </derivirana_varijabla>
  </DomainObject.Predmet.ProtuStrankaListFormated>
  <DomainObject.Predmet.ProtuStrankaListFormatedOIB>
    <izvorni_sadrzaj>
      <item>SMOKING društvo s ograničenom odgovornošću za trgovinu i usluge, putnička agencija u stečaju, OIB 78644180553</item>
    </izvorni_sadrzaj>
    <derivirana_varijabla naziv="DomainObject.Predmet.ProtuStrankaListFormatedOIB_1">
      <item>SMOKING društvo s ograničenom odgovornošću za trgovinu i usluge, putnička agencija u stečaju, OIB 78644180553</item>
    </derivirana_varijabla>
  </DomainObject.Predmet.ProtuStrankaListFormatedOIB>
  <DomainObject.Predmet.ProtuStrankaListFormatedWithAdress>
    <izvorni_sadrzaj>
      <item>SMOKING društvo s ograničenom odgovornošću za trgovinu i usluge, putnička agencija u stečaju, Rabusova 13, 10000 Zagreb</item>
    </izvorni_sadrzaj>
    <derivirana_varijabla naziv="DomainObject.Predmet.ProtuStrankaListFormatedWithAdress_1">
      <item>SMOKING društvo s ograničenom odgovornošću za trgovinu i usluge, putnička agencija u stečaju, Rabusova 13, 10000 Zagreb</item>
    </derivirana_varijabla>
  </DomainObject.Predmet.ProtuStrankaListFormatedWithAdress>
  <DomainObject.Predmet.ProtuStrankaListFormatedWithAdressOIB>
    <izvorni_sadrzaj>
      <item>SMOKING društvo s ograničenom odgovornošću za trgovinu i usluge, putnička agencija u stečaju, OIB 78644180553, Rabusova 13, 10000 Zagreb</item>
    </izvorni_sadrzaj>
    <derivirana_varijabla naziv="DomainObject.Predmet.ProtuStrankaListFormatedWithAdressOIB_1">
      <item>SMOKING društvo s ograničenom odgovornošću za trgovinu i usluge, putnička agencija u stečaju, OIB 78644180553, Rabusova 13, 10000 Zagreb</item>
    </derivirana_varijabla>
  </DomainObject.Predmet.ProtuStrankaListFormatedWithAdressOIB>
  <DomainObject.Predmet.ProtuStrankaListNazivFormated>
    <izvorni_sadrzaj>
      <item>SMOKING društvo s ograničenom odgovornošću za trgovinu i usluge, putnička agencija u stečaju</item>
    </izvorni_sadrzaj>
    <derivirana_varijabla naziv="DomainObject.Predmet.ProtuStrankaListNazivFormated_1">
      <item>SMOKING društvo s ograničenom odgovornošću za trgovinu i usluge, putnička agencija u stečaju</item>
    </derivirana_varijabla>
  </DomainObject.Predmet.ProtuStrankaListNazivFormated>
  <DomainObject.Predmet.ProtuStrankaListNazivFormatedOIB>
    <izvorni_sadrzaj>
      <item>SMOKING društvo s ograničenom odgovornošću za trgovinu i usluge, putnička agencija u stečaju, OIB 78644180553</item>
    </izvorni_sadrzaj>
    <derivirana_varijabla naziv="DomainObject.Predmet.ProtuStrankaListNazivFormatedOIB_1">
      <item>SMOKING društvo s ograničenom odgovornošću za trgovinu i usluge, putnička agencija u stečaju, OIB 78644180553</item>
    </derivirana_varijabla>
  </DomainObject.Predmet.ProtuStrankaListNazivFormatedOIB>
  <DomainObject.Predmet.OstaliList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izvorni_sadrzaj>
    <derivirana_varijabla naziv="DomainObject.Predmet.OstaliList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derivirana_varijabla>
  </DomainObject.Predmet.OstaliListFormated>
  <DomainObject.Predmet.OstaliList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izvorni_sadrzaj>
    <derivirana_varijabla naziv="DomainObject.Predmet.OstaliList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derivirana_varijabla>
  </DomainObject.Predmet.OstaliListFormatedOIB>
  <DomainObject.Predmet.OstaliListFormatedWithAdress>
    <izvorni_sadrzaj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  <item>Damir Rajtarić, Velikopoljska 14, 10000 Zagreb</item>
      <item>Pero Jelinić, Stjepana pl. Horvata 38, 35000 Slavonski Brod</item>
      <item>Ivan Jušćak, Stjepana pl. Horvata 38, 35000 Slavonski Brod</item>
      <item>Mirko Duspara, Vukovarska 1, 35000 Slavonski Brod</item>
    </izvorni_sadrzaj>
    <derivirana_varijabla naziv="DomainObject.Predmet.OstaliListFormatedWithAdress_1"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  <item>Damir Rajtarić, Velikopoljska 14, 10000 Zagreb</item>
      <item>Pero Jelinić, Stjepana pl. Horvata 38, 35000 Slavonski Brod</item>
      <item>Ivan Jušćak, Stjepana pl. Horvata 38, 35000 Slavonski Brod</item>
      <item>Mirko Duspara, Vukovarska 1, 35000 Slavonski Brod</item>
    </derivirana_varijabla>
  </DomainObject.Predmet.OstaliListFormatedWithAdress>
  <DomainObject.Predmet.OstaliListFormatedWithAdressOIB>
    <izvorni_sadrzaj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  <item>Damir Rajtarić, Velikopoljska 14, 10000 Zagreb</item>
      <item>Pero Jelinić, OIB 04159967614, Stjepana pl. Horvata 38, 35000 Slavonski Brod</item>
      <item>Ivan Jušćak, OIB 61347286949, Stjepana pl. Horvata 38, 35000 Slavonski Brod</item>
      <item>Mirko Duspara, Vukovarska 1, 35000 Slavonski Brod</item>
    </izvorni_sadrzaj>
    <derivirana_varijabla naziv="DomainObject.Predmet.OstaliListFormatedWithAdressOIB_1"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  <item>Damir Rajtarić, Velikopoljska 14, 10000 Zagreb</item>
      <item>Pero Jelinić, OIB 04159967614, Stjepana pl. Horvata 38, 35000 Slavonski Brod</item>
      <item>Ivan Jušćak, OIB 61347286949, Stjepana pl. Horvata 38, 35000 Slavonski Brod</item>
      <item>Mirko Duspara, Vukovarska 1, 35000 Slavonski Brod</item>
    </derivirana_varijabla>
  </DomainObject.Predmet.OstaliListFormatedWithAdressOIB>
  <DomainObject.Predmet.OstaliListNaziv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izvorni_sadrzaj>
    <derivirana_varijabla naziv="DomainObject.Predmet.OstaliListNaziv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derivirana_varijabla>
  </DomainObject.Predmet.OstaliListNazivFormated>
  <DomainObject.Predmet.OstaliListNaziv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izvorni_sadrzaj>
    <derivirana_varijabla naziv="DomainObject.Predmet.OstaliListNaziv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SMOKING društvo s ograničenom odgovornošću za trgovinu i usluge, putnička agencija i dr.</izvorni_sadrzaj>
    <derivirana_varijabla naziv="DomainObject.Predmet.StrankaIDrugi_1">SMOKING društvo s ograničenom odgovornošću za trgovinu i usluge, putnička agencija i dr.</derivirana_varijabla>
  </DomainObject.Predmet.StrankaIDrugi>
  <DomainObject.Predmet.ProtustrankaIDrugi>
    <izvorni_sadrzaj>SMOKING društvo s ograničenom odgovornošću za trgovinu i usluge, putnička agencija u stečaju</izvorni_sadrzaj>
    <derivirana_varijabla naziv="DomainObject.Predmet.ProtustrankaIDrugi_1">SMOKING društvo s ograničenom odgovornošću za trgovinu i usluge, putnička agencija u stečaju</derivirana_varijabla>
  </DomainObject.Predmet.ProtustrankaIDrugi>
  <DomainObject.Predmet.StrankaIDrugiAdressOIB>
    <izvorni_sadrzaj>SMOKING društvo s ograničenom odgovornošću za trgovinu i usluge, putnička agencija, OIB 78644180553, Rabusova 13, 10000 Zagreb i dr.</izvorni_sadrzaj>
    <derivirana_varijabla naziv="DomainObject.Predmet.StrankaIDrugiAdressOIB_1">SMOKING društvo s ograničenom odgovornošću za trgovinu i usluge, putnička agencija, OIB 78644180553, Rabusova 13, 10000 Zagreb i dr.</derivirana_varijabla>
  </DomainObject.Predmet.StrankaIDrugiAdressOIB>
  <DomainObject.Predmet.ProtustrankaIDrugiAdressOIB>
    <izvorni_sadrzaj>SMOKING društvo s ograničenom odgovornošću za trgovinu i usluge, putnička agencija u stečaju, OIB 78644180553, Rabusova 13, 10000 Zagreb</izvorni_sadrzaj>
    <derivirana_varijabla naziv="DomainObject.Predmet.ProtustrankaIDrugiAdressOIB_1">SMOKING društvo s ograničenom odgovornošću za trgovinu i usluge, putnička agencija u stečaju,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Spajić</item>
      <item>SMOKING društvo s ograničenom odgovornošću za trgovinu i usluge, putnička agencija</item>
      <item>SMOKING društvo s ograničenom odgovornošću za trgovinu i usluge, putnička agencija u stečaju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VJEROVNICI</item>
      <item>Damir Rajtarić</item>
      <item>Pero Jelinić</item>
      <item>Ivan Jušćak</item>
      <item>Mirko Duspara</item>
    </izvorni_sadrzaj>
    <derivirana_varijabla naziv="DomainObject.Predmet.SudioniciListNaziv_1">
      <item>Ljubica Spajić</item>
      <item>SMOKING društvo s ograničenom odgovornošću za trgovinu i usluge, putnička agencija</item>
      <item>SMOKING društvo s ograničenom odgovornošću za trgovinu i usluge, putnička agencija u stečaju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VJEROVNICI</item>
      <item>Damir Rajtarić</item>
      <item>Pero Jelinić</item>
      <item>Ivan Jušćak</item>
      <item>Mirko Duspara</item>
    </derivirana_varijabla>
  </DomainObject.Predmet.SudioniciListNaziv>
  <DomainObject.Predmet.SudioniciListAdressOIB>
    <izvorni_sadrzaj>
      <item>Ljubica Spajić, Ilica 139/I,10000 Zagreb</item>
      <item>SMOKING društvo s ograničenom odgovornošću za trgovinu i usluge, putnička agencija, OIB 78644180553, Rabusova 13,10000 Zagreb</item>
      <item>SMOKING društvo s ograničenom odgovornošću za trgovinu i usluge, putnička agencija u stečaju,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  <item>VJEROVNICI</item>
      <item>Damir Rajtarić, Velikopoljska 14,10000 Zagreb</item>
      <item>Pero Jelinić, OIB 04159967614, Stjepana pl. Horvata 38,35000 Slavonski Brod</item>
      <item>Ivan Jušćak, OIB 61347286949, Stjepana pl. Horvata 38,35000 Slavonski Brod</item>
      <item>Mirko Duspara, Vukovarska 1,35000 Slavonski Brod</item>
    </izvorni_sadrzaj>
    <derivirana_varijabla naziv="DomainObject.Predmet.SudioniciListAdressOIB_1">
      <item>Ljubica Spajić, Ilica 139/I,10000 Zagreb</item>
      <item>SMOKING društvo s ograničenom odgovornošću za trgovinu i usluge, putnička agencija, OIB 78644180553, Rabusova 13,10000 Zagreb</item>
      <item>SMOKING društvo s ograničenom odgovornošću za trgovinu i usluge, putnička agencija u stečaju,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  <item>VJEROVNICI</item>
      <item>Damir Rajtarić, Velikopoljska 14,10000 Zagreb</item>
      <item>Pero Jelinić, OIB 04159967614, Stjepana pl. Horvata 38,35000 Slavonski Brod</item>
      <item>Ivan Jušćak, OIB 61347286949, Stjepana pl. Horvata 38,35000 Slavonski Brod</item>
      <item>Mirko Duspara, Vukovarska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78644180553</item>
      <item>, OIB 78644180553</item>
      <item>, OIB 09187794167</item>
      <item>, OIB 18210975322</item>
      <item>, OIB 68178969783</item>
      <item>, OIB null</item>
      <item>, OIB null</item>
      <item>, OIB 04159967614</item>
      <item>, OIB 61347286949</item>
      <item>, OIB null</item>
    </izvorni_sadrzaj>
    <derivirana_varijabla naziv="DomainObject.Predmet.SudioniciListNazivOIB_1">
      <item>, OIB null</item>
      <item>, OIB 78644180553</item>
      <item>, OIB 78644180553</item>
      <item>, OIB 09187794167</item>
      <item>, OIB 18210975322</item>
      <item>, OIB 68178969783</item>
      <item>, OIB null</item>
      <item>, OIB null</item>
      <item>, OIB 04159967614</item>
      <item>, OIB 61347286949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CDBCB-D154-462B-8E24-754DD93DE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311</properties:Words>
  <properties:Characters>1662</properties:Characters>
  <properties:Lines>55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2018-05-28T12:03:00Z</dcterms:created>
  <dc:creator>Korisnik</dc:creator>
  <cp:lastModifiedBy>Draženka Prpić</cp:lastModifiedBy>
  <cp:lastPrinted>2018-05-28T12:09:00Z</cp:lastPrinted>
  <dcterms:modified xmlns:xsi="http://www.w3.org/2001/XMLSchema-instance" xsi:type="dcterms:W3CDTF">2018-05-28T12:09:00Z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STEČAJU-St-4867-16.docx)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