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fe97" w14:paraId="661fe97" w:rsidRDefault="001D7C1D" w:rsidP="001D7C1D" w:rsidR="001D7C1D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340" w:rsidP="001D7C1D" w:rsidR="00380340"/>
    <w:p w:rsidRDefault="001D7C1D" w:rsidP="001D7C1D" w:rsidR="001D7C1D" w:rsidRPr="0010222F">
      <w:r w:rsidRPr="0010222F">
        <w:t>REPUBLIKA HRVATSKA</w:t>
      </w:r>
    </w:p>
    <w:p w:rsidRDefault="001D7C1D" w:rsidP="001D7C1D" w:rsidR="001D7C1D" w:rsidRPr="0010222F">
      <w:r w:rsidRPr="0010222F">
        <w:t>TRGOVAČKI SUD U ZAGREBU</w:t>
      </w:r>
    </w:p>
    <w:p w:rsidRDefault="001D7C1D" w:rsidP="001D7C1D" w:rsidR="001D7C1D" w:rsidRPr="0063308C">
      <w:r w:rsidRPr="0010222F">
        <w:t xml:space="preserve">Zagreb, </w:t>
      </w:r>
      <w:proofErr w:type="spellStart"/>
      <w:r w:rsidRPr="0010222F">
        <w:t>Amruševa</w:t>
      </w:r>
      <w:proofErr w:type="spellEnd"/>
      <w:r w:rsidRPr="0010222F">
        <w:t xml:space="preserve"> 2/II</w:t>
      </w:r>
      <w:r w:rsidR="003F5856">
        <w:t xml:space="preserve">     </w:t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  <w:t>89</w:t>
      </w:r>
      <w:r w:rsidR="0010222F">
        <w:t>.</w:t>
      </w:r>
      <w:r w:rsidR="00380340">
        <w:t xml:space="preserve"> St</w:t>
      </w:r>
      <w:r w:rsidRPr="0063308C">
        <w:t>-</w:t>
      </w:r>
      <w:r w:rsidR="00C824FF">
        <w:t>3042</w:t>
      </w:r>
      <w:r w:rsidR="00DC675C">
        <w:t>/16</w:t>
      </w:r>
      <w:r w:rsidR="00017091">
        <w:t>-2</w:t>
      </w:r>
    </w:p>
    <w:p w:rsidRDefault="00494008" w:rsidP="00494008" w:rsidR="00494008">
      <w:pPr>
        <w:jc w:val="center"/>
      </w:pPr>
    </w:p>
    <w:p w:rsidRDefault="00380340" w:rsidP="00494008" w:rsidR="00380340">
      <w:pPr>
        <w:jc w:val="center"/>
      </w:pPr>
    </w:p>
    <w:p w:rsidRDefault="00380340" w:rsidP="00494008" w:rsidR="00380340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0222F" w:rsidP="001D7C1D" w:rsidR="0010222F">
      <w:pPr>
        <w:jc w:val="center"/>
      </w:pP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3F5856">
        <w:t>Nikolini Dorić Hadžisejdić</w:t>
      </w:r>
      <w:r w:rsidRPr="00565C4F">
        <w:t>, u</w:t>
      </w:r>
      <w:r w:rsidR="00DC6C11">
        <w:t xml:space="preserve"> </w:t>
      </w:r>
      <w:proofErr w:type="spellStart"/>
      <w:r w:rsidR="00DC6C11">
        <w:t>predstečajnom</w:t>
      </w:r>
      <w:proofErr w:type="spellEnd"/>
      <w:r w:rsidR="00DC6C11">
        <w:t xml:space="preserve"> postupku</w:t>
      </w:r>
      <w:r w:rsidRPr="00565C4F">
        <w:t xml:space="preserve"> u povodu prijedloga dužnika </w:t>
      </w:r>
      <w:r w:rsidR="00C824FF">
        <w:t>REA CORPORATION d.o.o. za usluge</w:t>
      </w:r>
      <w:r w:rsidR="00DC6C11">
        <w:t xml:space="preserve">, Zagreb, </w:t>
      </w:r>
      <w:proofErr w:type="spellStart"/>
      <w:r w:rsidR="00C824FF">
        <w:t>Preradovićeva</w:t>
      </w:r>
      <w:proofErr w:type="spellEnd"/>
      <w:r w:rsidR="00C824FF">
        <w:t xml:space="preserve"> </w:t>
      </w:r>
      <w:r w:rsidR="003F5856">
        <w:t>7</w:t>
      </w:r>
      <w:r w:rsidR="00C824FF">
        <w:t>/1</w:t>
      </w:r>
      <w:r w:rsidR="003F5856">
        <w:t>,</w:t>
      </w:r>
      <w:r w:rsidR="00DC6C11">
        <w:t xml:space="preserve"> OIB: </w:t>
      </w:r>
      <w:r w:rsidR="00C824FF">
        <w:t>12511012197</w:t>
      </w:r>
      <w:r>
        <w:t xml:space="preserve">, </w:t>
      </w:r>
      <w:r w:rsidR="00C824FF">
        <w:t>dana 6</w:t>
      </w:r>
      <w:r w:rsidR="00DC6C11">
        <w:t xml:space="preserve">. </w:t>
      </w:r>
      <w:r w:rsidR="00C824FF">
        <w:t>travnja</w:t>
      </w:r>
      <w:r w:rsidR="00DC6C11">
        <w:t xml:space="preserve"> 2016</w:t>
      </w:r>
      <w:r w:rsidR="0010222F">
        <w:t>.</w:t>
      </w:r>
      <w:r>
        <w:t xml:space="preserve">, </w:t>
      </w:r>
    </w:p>
    <w:p w:rsidRDefault="001D7C1D" w:rsidP="00552AAE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 xml:space="preserve">r i j e š i o  </w:t>
      </w:r>
      <w:r w:rsidR="00380340">
        <w:t xml:space="preserve"> </w:t>
      </w:r>
      <w:r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1D7C1D">
        <w:t xml:space="preserve">dužnik </w:t>
      </w:r>
      <w:r w:rsidR="00C824FF">
        <w:t xml:space="preserve">REA CORPORATION d.o.o. za usluge, Zagreb, </w:t>
      </w:r>
      <w:proofErr w:type="spellStart"/>
      <w:r w:rsidR="00C824FF">
        <w:t>Preradovićeva</w:t>
      </w:r>
      <w:proofErr w:type="spellEnd"/>
      <w:r w:rsidR="00C824FF">
        <w:t xml:space="preserve"> 7/1, OIB: 12511012197</w:t>
      </w:r>
      <w:r w:rsidR="0010222F">
        <w:t xml:space="preserve">, </w:t>
      </w:r>
      <w:r w:rsidR="003F5856">
        <w:t>u roku</w:t>
      </w:r>
      <w:r w:rsidRPr="00C30926">
        <w:t xml:space="preserve">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Default="0042407B" w:rsidP="0042407B" w:rsidR="0042407B" w:rsidRPr="00C30926">
      <w:pPr>
        <w:jc w:val="both"/>
      </w:pPr>
    </w:p>
    <w:p w:rsidRDefault="0042407B" w:rsidP="0010222F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C824FF">
        <w:t>3042</w:t>
      </w:r>
      <w:r w:rsidR="00DC6C11">
        <w:t>-2016</w:t>
      </w:r>
      <w:r w:rsidR="001D7C1D">
        <w:t xml:space="preserve">, opis plaćanja: predujam za troškove </w:t>
      </w:r>
      <w:proofErr w:type="spellStart"/>
      <w:r w:rsidR="001D7C1D">
        <w:t>predstečajnog</w:t>
      </w:r>
      <w:proofErr w:type="spellEnd"/>
      <w:r w:rsidR="001D7C1D">
        <w:t xml:space="preserve">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proofErr w:type="spellStart"/>
      <w:r w:rsidR="001D7C1D">
        <w:t>predstečajnog</w:t>
      </w:r>
      <w:proofErr w:type="spellEnd"/>
      <w:r w:rsidR="001D7C1D">
        <w:t xml:space="preserve"> postupka</w:t>
      </w:r>
      <w:r w:rsidRPr="00C30926">
        <w:t>,</w:t>
      </w:r>
    </w:p>
    <w:p w:rsidRDefault="0042407B" w:rsidP="0042407B" w:rsidR="0042407B"/>
    <w:p w:rsidRDefault="0042407B" w:rsidP="0010222F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>dostavi</w:t>
      </w:r>
      <w:r w:rsidR="0010222F">
        <w:t>ti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proofErr w:type="spellStart"/>
      <w:r w:rsidRPr="00C30926">
        <w:t>ovosudni</w:t>
      </w:r>
      <w:proofErr w:type="spellEnd"/>
      <w:r w:rsidRPr="00C30926">
        <w:t xml:space="preserve"> spis.</w:t>
      </w:r>
    </w:p>
    <w:p w:rsidRDefault="0042407B" w:rsidP="0042407B" w:rsidR="0042407B" w:rsidRPr="00C30926">
      <w:pPr>
        <w:ind w:left="1440"/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Ako </w:t>
      </w:r>
      <w:r w:rsidR="0010222F">
        <w:t>dužnik</w:t>
      </w:r>
      <w:r w:rsidRPr="00C30926">
        <w:t xml:space="preserve"> ne postupi po nalogu suda iz točke I. alineja </w:t>
      </w:r>
      <w:r>
        <w:t>1</w:t>
      </w:r>
      <w:r w:rsidRPr="00C30926">
        <w:t xml:space="preserve">. ovog </w:t>
      </w:r>
      <w:r w:rsidR="001D7C1D">
        <w:t>rješenja</w:t>
      </w:r>
      <w:r w:rsidRPr="00C30926">
        <w:t xml:space="preserve">, prijedlog za otvaranje </w:t>
      </w:r>
      <w:proofErr w:type="spellStart"/>
      <w:r w:rsidR="0010222F">
        <w:t>pred</w:t>
      </w:r>
      <w:r w:rsidRPr="00C30926">
        <w:t>stečajnog</w:t>
      </w:r>
      <w:proofErr w:type="spellEnd"/>
      <w:r w:rsidRPr="00C30926">
        <w:t xml:space="preserve"> postupka će se odbaciti (čl. </w:t>
      </w:r>
      <w:r w:rsidR="001D7C1D">
        <w:t>28</w:t>
      </w:r>
      <w:r w:rsidR="0010222F">
        <w:t xml:space="preserve">. </w:t>
      </w:r>
      <w:r w:rsidRPr="00C30926">
        <w:t>st.</w:t>
      </w:r>
      <w:r w:rsidR="0010222F">
        <w:t xml:space="preserve"> </w:t>
      </w:r>
      <w:r w:rsidR="001D7C1D">
        <w:t>3. Stečajnog zakona</w:t>
      </w:r>
      <w:r w:rsidRPr="00C30926">
        <w:t>).</w:t>
      </w:r>
    </w:p>
    <w:p w:rsidRDefault="0010222F" w:rsidP="0042407B" w:rsidR="0010222F">
      <w:pPr>
        <w:jc w:val="center"/>
        <w:rPr>
          <w:b/>
        </w:rPr>
      </w:pPr>
    </w:p>
    <w:p w:rsidRDefault="00380340" w:rsidP="0042407B" w:rsidR="00380340">
      <w:pPr>
        <w:jc w:val="center"/>
        <w:rPr>
          <w:b/>
        </w:rPr>
      </w:pPr>
    </w:p>
    <w:p w:rsidRDefault="0042407B" w:rsidP="0042407B" w:rsidR="0042407B" w:rsidRPr="0010222F">
      <w:pPr>
        <w:jc w:val="center"/>
      </w:pPr>
      <w:r w:rsidRPr="0010222F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0222F" w:rsidR="001D7C1D">
      <w:pPr>
        <w:ind w:firstLine="708"/>
        <w:jc w:val="both"/>
      </w:pPr>
      <w:r w:rsidRPr="00D0792E">
        <w:t>Dužnik</w:t>
      </w:r>
      <w:r w:rsidR="0010222F">
        <w:t xml:space="preserve"> je</w:t>
      </w:r>
      <w:r w:rsidR="00380340">
        <w:t>,</w:t>
      </w:r>
      <w:r w:rsidR="0010222F">
        <w:t xml:space="preserve"> kao podnositelj prijedloga</w:t>
      </w:r>
      <w:r w:rsidR="00380340">
        <w:t>,</w:t>
      </w:r>
      <w:r w:rsidRPr="00D0792E">
        <w:t xml:space="preserve"> podnio ov</w:t>
      </w:r>
      <w:r>
        <w:t>om sudu</w:t>
      </w:r>
      <w:r w:rsidR="0010222F">
        <w:t>,</w:t>
      </w:r>
      <w:r>
        <w:t xml:space="preserve">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</w:t>
      </w:r>
      <w:r w:rsidR="0010222F">
        <w:t>,</w:t>
      </w:r>
      <w:r w:rsidRPr="00D02C24">
        <w:t xml:space="preserve"> prijedlog za</w:t>
      </w:r>
      <w:r w:rsidR="0010222F">
        <w:t xml:space="preserve"> otvaranje</w:t>
      </w:r>
      <w:r w:rsidRPr="00D02C24">
        <w:t xml:space="preserve"> </w:t>
      </w:r>
      <w:proofErr w:type="spellStart"/>
      <w:r w:rsidRPr="00D02C24">
        <w:t>preds</w:t>
      </w:r>
      <w:r w:rsidR="0010222F">
        <w:t>tečajnog</w:t>
      </w:r>
      <w:proofErr w:type="spellEnd"/>
      <w:r w:rsidR="0010222F">
        <w:t xml:space="preserve"> postupka</w:t>
      </w:r>
      <w:r w:rsidRPr="00D0792E">
        <w:t xml:space="preserve">. </w:t>
      </w:r>
    </w:p>
    <w:p w:rsidRDefault="0010222F" w:rsidP="0010222F" w:rsidR="0010222F" w:rsidRPr="00D0792E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t>Odredbom čl.</w:t>
      </w:r>
      <w:r w:rsidR="001D7C1D">
        <w:t xml:space="preserve"> 28.</w:t>
      </w:r>
      <w:r w:rsidR="008715DA">
        <w:t xml:space="preserve"> </w:t>
      </w:r>
      <w:r w:rsidR="001D7C1D">
        <w:t>st.</w:t>
      </w:r>
      <w:r w:rsidR="008715DA">
        <w:t xml:space="preserve"> </w:t>
      </w:r>
      <w:r w:rsidR="001D7C1D">
        <w:t>1. S</w:t>
      </w:r>
      <w:r w:rsidR="00C824FF">
        <w:t>Z-a</w:t>
      </w:r>
      <w:r>
        <w:t xml:space="preserve"> propisano je da je podnositelj prijedloga dužan</w:t>
      </w:r>
      <w:r w:rsidRPr="0010222F">
        <w:t xml:space="preserve"> uplatiti predujam za troškove </w:t>
      </w:r>
      <w:proofErr w:type="spellStart"/>
      <w:r w:rsidRPr="0010222F">
        <w:t>predstečajnoga</w:t>
      </w:r>
      <w:proofErr w:type="spellEnd"/>
      <w:r w:rsidRPr="0010222F">
        <w:t xml:space="preserve"> postupka u iznosu od 5</w:t>
      </w:r>
      <w:r>
        <w:t>.000,00 kn.</w:t>
      </w:r>
    </w:p>
    <w:p w:rsidRDefault="0010222F" w:rsidP="0010222F" w:rsidR="0010222F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lastRenderedPageBreak/>
        <w:t xml:space="preserve">Slijedom navedenog, sud je pozvao podnositelja prijedloga (dužnika) predujmiti </w:t>
      </w:r>
      <w:r w:rsidRPr="0010222F">
        <w:t xml:space="preserve">troškove </w:t>
      </w:r>
      <w:proofErr w:type="spellStart"/>
      <w:r w:rsidRPr="0010222F">
        <w:t>predstečajnoga</w:t>
      </w:r>
      <w:proofErr w:type="spellEnd"/>
      <w:r w:rsidRPr="0010222F">
        <w:t xml:space="preserve"> postupka u iznosu od 5.000,00 kn</w:t>
      </w:r>
      <w:r w:rsidR="008715DA">
        <w:t xml:space="preserve"> (točka I. izreke)</w:t>
      </w:r>
      <w:r>
        <w:t xml:space="preserve"> uz upozorenje na pravne posljedice ako se ne predujmi navedeni iznos (</w:t>
      </w:r>
      <w:r w:rsidR="008715DA">
        <w:t>točka II. izreke</w:t>
      </w:r>
      <w:r>
        <w:t>)</w:t>
      </w:r>
      <w:r w:rsidR="008715DA">
        <w:t xml:space="preserve">. </w:t>
      </w:r>
    </w:p>
    <w:p w:rsidRDefault="001D7C1D" w:rsidP="00DC6C11" w:rsidR="001D7C1D"/>
    <w:p w:rsidRDefault="001D7C1D" w:rsidP="001D7C1D" w:rsidR="001D7C1D">
      <w:pPr>
        <w:jc w:val="center"/>
      </w:pPr>
      <w:r>
        <w:t xml:space="preserve">U Zagrebu </w:t>
      </w:r>
      <w:r w:rsidR="00C824FF">
        <w:t>6</w:t>
      </w:r>
      <w:r w:rsidR="00DC6C11">
        <w:t xml:space="preserve">. </w:t>
      </w:r>
      <w:r w:rsidR="00C824FF">
        <w:t>travnja</w:t>
      </w:r>
      <w:r>
        <w:t xml:space="preserve"> 201</w:t>
      </w:r>
      <w:r w:rsidR="00DC6C11">
        <w:t>6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3F5856" w:rsidP="003F5856" w:rsidR="00494008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8715DA"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3F5856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Nikolina Dorić Hadžisejdić</w:t>
      </w:r>
      <w:r w:rsidR="003451B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94008" w:rsidP="00E91121" w:rsidR="004940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8715DA" w:rsidR="001D7C1D" w:rsidRPr="009969B9">
      <w:pPr>
        <w:jc w:val="both"/>
      </w:pPr>
      <w:r>
        <w:t>Protiv ovog rješenj</w:t>
      </w:r>
      <w:r w:rsidR="000B1D94">
        <w:t>a</w:t>
      </w:r>
      <w:r>
        <w:t xml:space="preserve"> žalba </w:t>
      </w:r>
      <w:r w:rsidR="008715DA">
        <w:t xml:space="preserve">se može izjaviti. </w:t>
      </w:r>
      <w:r>
        <w:t xml:space="preserve"> </w:t>
      </w:r>
      <w:r w:rsidR="008715DA" w:rsidRPr="008715DA">
        <w:t xml:space="preserve">Žalba se izjavljuje u roku od osam dana od dostave </w:t>
      </w:r>
      <w:r w:rsidR="008715DA">
        <w:t>ovog</w:t>
      </w:r>
      <w:r w:rsidR="008715DA" w:rsidRPr="008715DA">
        <w:t xml:space="preserve"> rješenja</w:t>
      </w:r>
      <w:r w:rsidR="008715DA">
        <w:t>.</w:t>
      </w:r>
    </w:p>
    <w:p w:rsidRDefault="001D7C1D" w:rsidP="001D7C1D" w:rsidR="001D7C1D"/>
    <w:p w:rsidRDefault="00494008" w:rsidP="001D7C1D" w:rsidR="00494008"/>
    <w:p w:rsidRDefault="003451BD" w:rsidR="003451B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451BD" w:rsidR="003451BD" w:rsidRPr="00694D64">
      <w:r w:rsidRPr="00694D64">
        <w:t>Karmela Dolenc</w:t>
      </w:r>
    </w:p>
    <w:p w:rsidRDefault="008715DA" w:rsidP="008715DA" w:rsidR="008715DA" w:rsidRPr="008715DA"/>
    <w:p w:rsidRDefault="00494008" w:rsidP="001D7C1D" w:rsidR="00494008"/>
    <w:p w:rsidRDefault="00915A5B" w:rsidP="001D7C1D" w:rsidR="00494008">
      <w:r>
        <w:t>DNA:</w:t>
      </w:r>
    </w:p>
    <w:p w:rsidRDefault="00915A5B" w:rsidP="00915A5B" w:rsidR="00915A5B">
      <w:pPr>
        <w:pStyle w:val="Odlomakpopisa"/>
        <w:numPr>
          <w:ilvl w:val="0"/>
          <w:numId w:val="4"/>
        </w:numPr>
      </w:pPr>
      <w:r>
        <w:t>dužniku</w:t>
      </w:r>
    </w:p>
    <w:p w:rsidRDefault="00915A5B" w:rsidP="00915A5B" w:rsidR="00915A5B">
      <w:pPr>
        <w:pStyle w:val="Odlomakpopisa"/>
        <w:numPr>
          <w:ilvl w:val="0"/>
          <w:numId w:val="4"/>
        </w:numPr>
      </w:pPr>
      <w:r>
        <w:t>e-oglasna ploča – 8 dana</w:t>
      </w:r>
    </w:p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2407B" w:rsidR="0042407B">
      <w:bookmarkStart w:name="_GoBack" w:id="0"/>
      <w:bookmarkEnd w:id="0"/>
    </w:p>
    <w:sectPr w:rsidSect="000B1D94" w:rsidR="0042407B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70F" w:rsidR="00DA770F">
      <w:r>
        <w:separator/>
      </w:r>
    </w:p>
  </w:endnote>
  <w:endnote w:id="0" w:type="continuationSeparator">
    <w:p w:rsidRDefault="00DA770F" w:rsidR="00DA7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70F" w:rsidR="00DA770F">
      <w:r>
        <w:separator/>
      </w:r>
    </w:p>
  </w:footnote>
  <w:footnote w:id="0" w:type="continuationSeparator">
    <w:p w:rsidRDefault="00DA770F" w:rsidR="00DA7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856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>89</w:t>
    </w:r>
    <w:r w:rsidR="000149C1">
      <w:t>.</w:t>
    </w:r>
    <w:r w:rsidR="00CD09E2">
      <w:t xml:space="preserve"> St -</w:t>
    </w:r>
    <w:r w:rsidR="00C824FF">
      <w:t>3042</w:t>
    </w:r>
    <w:r w:rsidR="008715DA">
      <w:t>/</w:t>
    </w:r>
    <w:r w:rsidR="00DC6C11">
      <w:t>16</w:t>
    </w:r>
    <w:r w:rsidR="00017091">
      <w:t>-2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5F64ED"/>
    <w:multiLevelType w:val="hybridMultilevel"/>
    <w:tmpl w:val="FFCA7852"/>
    <w:lvl w:tplc="899821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17091"/>
    <w:rsid w:val="00065FA4"/>
    <w:rsid w:val="000846DF"/>
    <w:rsid w:val="000B1D94"/>
    <w:rsid w:val="0010222F"/>
    <w:rsid w:val="00160A5E"/>
    <w:rsid w:val="001D7C1D"/>
    <w:rsid w:val="00220063"/>
    <w:rsid w:val="003451BD"/>
    <w:rsid w:val="00380340"/>
    <w:rsid w:val="003F5856"/>
    <w:rsid w:val="0042407B"/>
    <w:rsid w:val="00494008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15DA"/>
    <w:rsid w:val="00873338"/>
    <w:rsid w:val="00915A5B"/>
    <w:rsid w:val="009903DB"/>
    <w:rsid w:val="009C3707"/>
    <w:rsid w:val="00A545CD"/>
    <w:rsid w:val="00A73B0F"/>
    <w:rsid w:val="00AA3D9E"/>
    <w:rsid w:val="00B13F51"/>
    <w:rsid w:val="00B86AA5"/>
    <w:rsid w:val="00BC21E9"/>
    <w:rsid w:val="00C22FB5"/>
    <w:rsid w:val="00C25555"/>
    <w:rsid w:val="00C53A9A"/>
    <w:rsid w:val="00C73C08"/>
    <w:rsid w:val="00C824FF"/>
    <w:rsid w:val="00CD09E2"/>
    <w:rsid w:val="00CF4318"/>
    <w:rsid w:val="00D03905"/>
    <w:rsid w:val="00D91CEA"/>
    <w:rsid w:val="00DA3B51"/>
    <w:rsid w:val="00DA770F"/>
    <w:rsid w:val="00DC675C"/>
    <w:rsid w:val="00DC6C11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A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0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St-3042/2016-2</izvorni_sadrzaj>
    <derivirana_varijabla naziv="DomainObject.Oznaka_1">St-3042/2016-2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St-3042/2016</izvorni_sadrzaj>
    <derivirana_varijabla naziv="DomainObject.Predmet.OznakaBroj_1">St-3042/2016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 CORPORATION d.o.o.</izvorni_sadrzaj>
    <derivirana_varijabla naziv="DomainObject.Predmet.ProtustrankaFormated_1">  REA CORPORATION d.o.o.</derivirana_varijabla>
  </DomainObject.Predmet.ProtustrankaFormated>
  <DomainObject.Predmet.ProtustrankaFormatedOIB>
    <izvorni_sadrzaj>  REA CORPORATION d.o.o., OIB 12511012197</izvorni_sadrzaj>
    <derivirana_varijabla naziv="DomainObject.Predmet.ProtustrankaFormatedOIB_1">  REA CORPORATION d.o.o., OIB 12511012197</derivirana_varijabla>
  </DomainObject.Predmet.ProtustrankaFormatedOIB>
  <DomainObject.Predmet.ProtustrankaFormatedWithAdress>
    <izvorni_sadrzaj> REA CORPORATION d.o.o., Preradovićeva 7/1, 10000 Zagreb</izvorni_sadrzaj>
    <derivirana_varijabla naziv="DomainObject.Predmet.ProtustrankaFormatedWithAdress_1"> REA CORPORATION d.o.o., Preradovićeva 7/1, 10000 Zagreb</derivirana_varijabla>
  </DomainObject.Predmet.ProtustrankaFormatedWithAdress>
  <DomainObject.Predmet.ProtustrankaFormatedWithAdressOIB>
    <izvorni_sadrzaj> REA CORPORATION d.o.o., OIB 12511012197, Preradovićeva 7/1, 10000 Zagreb</izvorni_sadrzaj>
    <derivirana_varijabla naziv="DomainObject.Predmet.ProtustrankaFormatedWithAdressOIB_1"> REA CORPORATION d.o.o., OIB 12511012197, Preradovićeva 7/1, 10000 Zagreb</derivirana_varijabla>
  </DomainObject.Predmet.ProtustrankaFormatedWithAdressOIB>
  <DomainObject.Predmet.ProtustrankaWithAdress>
    <izvorni_sadrzaj>REA CORPORATION d.o.o. Preradovićeva 7/1, 10000 Zagreb</izvorni_sadrzaj>
    <derivirana_varijabla naziv="DomainObject.Predmet.ProtustrankaWithAdress_1">REA CORPORATION d.o.o. Preradovićeva 7/1, 10000 Zagreb</derivirana_varijabla>
  </DomainObject.Predmet.ProtustrankaWithAdress>
  <DomainObject.Predmet.ProtustrankaWithAdressOIB>
    <izvorni_sadrzaj>REA CORPORATION d.o.o., OIB 12511012197, Preradovićeva 7/1, 10000 Zagreb</izvorni_sadrzaj>
    <derivirana_varijabla naziv="DomainObject.Predmet.ProtustrankaWithAdressOIB_1">REA CORPORATION d.o.o., OIB 12511012197, Preradovićeva 7/1, 10000 Zagreb</derivirana_varijabla>
  </DomainObject.Predmet.ProtustrankaWithAdressOIB>
  <DomainObject.Predmet.ProtustrankaNazivFormated>
    <izvorni_sadrzaj>REA CORPORATION d.o.o.</izvorni_sadrzaj>
    <derivirana_varijabla naziv="DomainObject.Predmet.ProtustrankaNazivFormated_1">REA CORPORATION d.o.o.</derivirana_varijabla>
  </DomainObject.Predmet.ProtustrankaNazivFormated>
  <DomainObject.Predmet.ProtustrankaNazivFormatedOIB>
    <izvorni_sadrzaj>REA CORPORATION d.o.o., OIB 12511012197</izvorni_sadrzaj>
    <derivirana_varijabla naziv="DomainObject.Predmet.ProtustrankaNazivFormatedOIB_1">REA CORPORATION d.o.o., OIB 12511012197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REA CORPORATION d.o.o.</izvorni_sadrzaj>
    <derivirana_varijabla naziv="DomainObject.Predmet.StrankaFormated_1">  REA CORPORATION d.o.o.</derivirana_varijabla>
  </DomainObject.Predmet.StrankaFormated>
  <DomainObject.Predmet.StrankaFormatedOIB>
    <izvorni_sadrzaj>  REA CORPORATION d.o.o., OIB 12511012197</izvorni_sadrzaj>
    <derivirana_varijabla naziv="DomainObject.Predmet.StrankaFormatedOIB_1">  REA CORPORATION d.o.o., OIB 12511012197</derivirana_varijabla>
  </DomainObject.Predmet.StrankaFormatedOIB>
  <DomainObject.Predmet.StrankaFormatedWithAdress>
    <izvorni_sadrzaj> REA CORPORATION d.o.o., Preradovićeva 7/1, 10000 Zagreb</izvorni_sadrzaj>
    <derivirana_varijabla naziv="DomainObject.Predmet.StrankaFormatedWithAdress_1"> REA CORPORATION d.o.o., Preradovićeva 7/1, 10000 Zagreb</derivirana_varijabla>
  </DomainObject.Predmet.StrankaFormatedWithAdress>
  <DomainObject.Predmet.StrankaFormatedWithAdressOIB>
    <izvorni_sadrzaj> REA CORPORATION d.o.o., OIB 12511012197, Preradovićeva 7/1, 10000 Zagreb</izvorni_sadrzaj>
    <derivirana_varijabla naziv="DomainObject.Predmet.StrankaFormatedWithAdressOIB_1"> REA CORPORATION d.o.o., OIB 12511012197, Preradovićeva 7/1, 10000 Zagreb</derivirana_varijabla>
  </DomainObject.Predmet.StrankaFormatedWithAdressOIB>
  <DomainObject.Predmet.StrankaWithAdress>
    <izvorni_sadrzaj>REA CORPORATION d.o.o. Preradovićeva 7/1,10000 Zagreb</izvorni_sadrzaj>
    <derivirana_varijabla naziv="DomainObject.Predmet.StrankaWithAdress_1">REA CORPORATION d.o.o. Preradovićeva 7/1,10000 Zagreb</derivirana_varijabla>
  </DomainObject.Predmet.StrankaWithAdress>
  <DomainObject.Predmet.StrankaWithAdressOIB>
    <izvorni_sadrzaj>REA CORPORATION d.o.o., OIB 12511012197, Preradovićeva 7/1,10000 Zagreb</izvorni_sadrzaj>
    <derivirana_varijabla naziv="DomainObject.Predmet.StrankaWithAdressOIB_1">REA CORPORATION d.o.o., OIB 12511012197, Preradovićeva 7/1,10000 Zagreb</derivirana_varijabla>
  </DomainObject.Predmet.StrankaWithAdressOIB>
  <DomainObject.Predmet.StrankaNazivFormated>
    <izvorni_sadrzaj>REA CORPORATION d.o.o.</izvorni_sadrzaj>
    <derivirana_varijabla naziv="DomainObject.Predmet.StrankaNazivFormated_1">REA CORPORATION d.o.o.</derivirana_varijabla>
  </DomainObject.Predmet.StrankaNazivFormated>
  <DomainObject.Predmet.StrankaNazivFormatedOIB>
    <izvorni_sadrzaj>REA CORPORATION d.o.o., OIB 12511012197</izvorni_sadrzaj>
    <derivirana_varijabla naziv="DomainObject.Predmet.StrankaNazivFormatedOIB_1">REA CORPORATION d.o.o., OIB 12511012197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REA CORPORATION d.o.o.</item>
    </izvorni_sadrzaj>
    <derivirana_varijabla naziv="DomainObject.Predmet.StrankaListFormated_1">
      <item>REA CORPORATION d.o.o.</item>
    </derivirana_varijabla>
  </DomainObject.Predmet.StrankaListFormated>
  <DomainObject.Predmet.StrankaListFormatedOIB>
    <izvorni_sadrzaj>
      <item>REA CORPORATION d.o.o., OIB 12511012197</item>
    </izvorni_sadrzaj>
    <derivirana_varijabla naziv="DomainObject.Predmet.StrankaListFormatedOIB_1">
      <item>REA CORPORATION d.o.o., OIB 12511012197</item>
    </derivirana_varijabla>
  </DomainObject.Predmet.StrankaListFormatedOIB>
  <DomainObject.Predmet.StrankaListFormatedWithAdress>
    <izvorni_sadrzaj>
      <item>REA CORPORATION d.o.o., Preradovićeva 7/1, 10000 Zagreb</item>
    </izvorni_sadrzaj>
    <derivirana_varijabla naziv="DomainObject.Predmet.StrankaListFormatedWithAdress_1">
      <item>REA CORPORATION d.o.o., Preradovićeva 7/1, 10000 Zagreb</item>
    </derivirana_varijabla>
  </DomainObject.Predmet.StrankaListFormatedWithAdress>
  <DomainObject.Predmet.StrankaListFormatedWithAdressOIB>
    <izvorni_sadrzaj>
      <item>REA CORPORATION d.o.o., OIB 12511012197, Preradovićeva 7/1, 10000 Zagreb</item>
    </izvorni_sadrzaj>
    <derivirana_varijabla naziv="DomainObject.Predmet.StrankaListFormatedWithAdressOIB_1">
      <item>REA CORPORATION d.o.o., OIB 12511012197, Preradovićeva 7/1, 10000 Zagreb</item>
    </derivirana_varijabla>
  </DomainObject.Predmet.StrankaListFormatedWithAdressOIB>
  <DomainObject.Predmet.StrankaListNazivFormated>
    <izvorni_sadrzaj>
      <item>REA CORPORATION d.o.o.</item>
    </izvorni_sadrzaj>
    <derivirana_varijabla naziv="DomainObject.Predmet.StrankaListNazivFormated_1">
      <item>REA CORPORATION d.o.o.</item>
    </derivirana_varijabla>
  </DomainObject.Predmet.StrankaListNazivFormated>
  <DomainObject.Predmet.StrankaListNazivFormatedOIB>
    <izvorni_sadrzaj>
      <item>REA CORPORATION d.o.o., OIB 12511012197</item>
    </izvorni_sadrzaj>
    <derivirana_varijabla naziv="DomainObject.Predmet.StrankaListNazivFormatedOIB_1">
      <item>REA CORPORATION d.o.o., OIB 12511012197</item>
    </derivirana_varijabla>
  </DomainObject.Predmet.StrankaListNazivFormatedOIB>
  <DomainObject.Predmet.ProtuStrankaListFormated>
    <izvorni_sadrzaj>
      <item>REA CORPORATION d.o.o.</item>
    </izvorni_sadrzaj>
    <derivirana_varijabla naziv="DomainObject.Predmet.ProtuStrankaListFormated_1">
      <item>REA CORPORATION d.o.o.</item>
    </derivirana_varijabla>
  </DomainObject.Predmet.ProtuStrankaListFormated>
  <DomainObject.Predmet.ProtuStrankaListFormatedOIB>
    <izvorni_sadrzaj>
      <item>REA CORPORATION d.o.o., OIB 12511012197</item>
    </izvorni_sadrzaj>
    <derivirana_varijabla naziv="DomainObject.Predmet.ProtuStrankaListFormatedOIB_1">
      <item>REA CORPORATION d.o.o., OIB 12511012197</item>
    </derivirana_varijabla>
  </DomainObject.Predmet.ProtuStrankaListFormatedOIB>
  <DomainObject.Predmet.ProtuStrankaListFormatedWithAdress>
    <izvorni_sadrzaj>
      <item>REA CORPORATION d.o.o., Preradovićeva 7/1, 10000 Zagreb</item>
    </izvorni_sadrzaj>
    <derivirana_varijabla naziv="DomainObject.Predmet.ProtuStrankaListFormatedWithAdress_1">
      <item>REA CORPORATION d.o.o., Preradovićeva 7/1, 10000 Zagreb</item>
    </derivirana_varijabla>
  </DomainObject.Predmet.ProtuStrankaListFormatedWithAdress>
  <DomainObject.Predmet.ProtuStrankaListFormatedWithAdressOIB>
    <izvorni_sadrzaj>
      <item>REA CORPORATION d.o.o., OIB 12511012197, Preradovićeva 7/1, 10000 Zagreb</item>
    </izvorni_sadrzaj>
    <derivirana_varijabla naziv="DomainObject.Predmet.ProtuStrankaListFormatedWithAdressOIB_1">
      <item>REA CORPORATION d.o.o., OIB 12511012197, Preradovićeva 7/1, 10000 Zagreb</item>
    </derivirana_varijabla>
  </DomainObject.Predmet.ProtuStrankaListFormatedWithAdressOIB>
  <DomainObject.Predmet.ProtuStrankaListNazivFormated>
    <izvorni_sadrzaj>
      <item>REA CORPORATION d.o.o.</item>
    </izvorni_sadrzaj>
    <derivirana_varijabla naziv="DomainObject.Predmet.ProtuStrankaListNazivFormated_1">
      <item>REA CORPORATION d.o.o.</item>
    </derivirana_varijabla>
  </DomainObject.Predmet.ProtuStrankaListNazivFormated>
  <DomainObject.Predmet.ProtuStrankaListNazivFormatedOIB>
    <izvorni_sadrzaj>
      <item>REA CORPORATION d.o.o., OIB 12511012197</item>
    </izvorni_sadrzaj>
    <derivirana_varijabla naziv="DomainObject.Predmet.ProtuStrankaListNazivFormatedOIB_1">
      <item>REA CORPORATION d.o.o., OIB 12511012197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St-3042/2016-2</izvorni_sadrzaj>
    <derivirana_varijabla naziv="DomainObject.PoslovniBrojDokumenta_1">St-3042/2016-2</derivirana_varijabla>
  </DomainObject.PoslovniBrojDokumenta>
  <DomainObject.Predmet.StrankaIDrugi>
    <izvorni_sadrzaj>REA CORPORATION d.o.o.</izvorni_sadrzaj>
    <derivirana_varijabla naziv="DomainObject.Predmet.StrankaIDrugi_1">REA CORPORATION d.o.o.</derivirana_varijabla>
  </DomainObject.Predmet.StrankaIDrugi>
  <DomainObject.Predmet.ProtustrankaIDrugi>
    <izvorni_sadrzaj>REA CORPORATION d.o.o.</izvorni_sadrzaj>
    <derivirana_varijabla naziv="DomainObject.Predmet.ProtustrankaIDrugi_1">REA CORPORATION d.o.o.</derivirana_varijabla>
  </DomainObject.Predmet.ProtustrankaIDrugi>
  <DomainObject.Predmet.StrankaIDrugiAdressOIB>
    <izvorni_sadrzaj>REA CORPORATION d.o.o., OIB 12511012197, Preradovićeva 7/1, 10000 Zagreb</izvorni_sadrzaj>
    <derivirana_varijabla naziv="DomainObject.Predmet.StrankaIDrugiAdressOIB_1">REA CORPORATION d.o.o., OIB 12511012197, Preradovićeva 7/1, 10000 Zagreb</derivirana_varijabla>
  </DomainObject.Predmet.StrankaIDrugiAdressOIB>
  <DomainObject.Predmet.ProtustrankaIDrugiAdressOIB>
    <izvorni_sadrzaj>REA CORPORATION d.o.o., OIB 12511012197, Preradovićeva 7/1, 10000 Zagreb</izvorni_sadrzaj>
    <derivirana_varijabla naziv="DomainObject.Predmet.ProtustrankaIDrugiAdressOIB_1">REA CORPORATION d.o.o., OIB 12511012197, Preradovićeva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CORPORATION d.o.o.</item>
      <item>REA CORPORATION d.o.o.</item>
    </izvorni_sadrzaj>
    <derivirana_varijabla naziv="DomainObject.Predmet.SudioniciListNaziv_1">
      <item>REA CORPORATION d.o.o.</item>
      <item>REA CORPORATION d.o.o.</item>
    </derivirana_varijabla>
  </DomainObject.Predmet.SudioniciListNaziv>
  <DomainObject.Predmet.SudioniciListAdressOIB>
    <izvorni_sadrzaj>
      <item>REA CORPORATION d.o.o., OIB 12511012197, Preradovićeva 7/1,10000 Zagreb</item>
      <item>REA CORPORATION d.o.o., OIB 12511012197, Preradovićeva 7/1,10000 Zagreb</item>
    </izvorni_sadrzaj>
    <derivirana_varijabla naziv="DomainObject.Predmet.SudioniciListAdressOIB_1">
      <item>REA CORPORATION d.o.o., OIB 12511012197, Preradovićeva 7/1,10000 Zagreb</item>
      <item>REA CORPORATION d.o.o., OIB 12511012197, Preradovićeva 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12511012197</item>
      <item>, OIB 12511012197</item>
    </izvorni_sadrzaj>
    <derivirana_varijabla naziv="DomainObject.Predmet.SudioniciListNazivOIB_1">
      <item>, OIB 12511012197</item>
      <item>, OIB 12511012197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1622</properties:Characters>
  <properties:Lines>69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2016-02-01T22:20:00Z</dcterms:created>
  <dc:creator>nribaric</dc:creator>
  <cp:lastModifiedBy>Karmela Dolenc</cp:lastModifiedBy>
  <cp:lastPrinted>2016-04-06T08:55:00Z</cp:lastPrinted>
  <dcterms:modified xmlns:xsi="http://www.w3.org/2001/XMLSchema-instance" xsi:type="dcterms:W3CDTF">2016-04-06T08:57:00Z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St-3042/2016-2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