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981d" w14:paraId="1ee981d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</w:rPr>
        <w:t>AL-MUHAMADI d.o.o. za trgovinu i usluge, OIB: 57746693481, Zagreb (Grad Zagreb), Iblerov trg 10</w:t>
      </w:r>
      <w:r w:rsidR="00DB73C8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B73C8">
        <w:rPr>
          <w:rFonts w:hAnsi="Times New Roman" w:ascii="Times New Roman"/>
        </w:rPr>
        <w:t>AL-MUHAMADI d.o.o. za trgovinu i usluge, OIB: 57746693481, Zagreb (Grad Zagreb), Iblerov trg 10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DB73C8">
        <w:rPr>
          <w:rFonts w:hAnsi="Times New Roman" w:ascii="Times New Roman"/>
          <w:b/>
          <w:i/>
          <w:szCs w:val="24"/>
          <w:lang w:val="hr-HR"/>
        </w:rPr>
        <w:t>300016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88572E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88572E">
        <w:rPr>
          <w:rFonts w:hAnsi="Times New Roman" w:ascii="Times New Roman"/>
          <w:szCs w:val="24"/>
          <w:lang w:val="hr-HR"/>
        </w:rPr>
        <w:t>,v.r.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8572E" w:rsidP="00324504" w:rsidR="0088572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8572E" w:rsidP="00324504" w:rsidR="0088572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8572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B73C8">
      <w:rPr>
        <w:rFonts w:hAnsi="Times New Roman" w:ascii="Times New Roman"/>
        <w:szCs w:val="24"/>
        <w:lang w:val="hr-HR"/>
      </w:rPr>
      <w:t>3000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B73C8">
      <w:rPr>
        <w:rFonts w:hAnsi="Times New Roman" w:ascii="Times New Roman"/>
        <w:szCs w:val="24"/>
        <w:lang w:val="hr-HR"/>
      </w:rPr>
      <w:t>3000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8572E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5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7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7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7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7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5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7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7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7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7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St-3000/2016</izvorni_sadrzaj>
    <derivirana_varijabla naziv="DomainObject.Predmet.OznakaBroj_1">St-3000/2016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AL-MUHAMADI d.o.o. za trgovinu i usluge zastupanog po punomoćniku Ouday Mohammed Al-muhamadi</izvorni_sadrzaj>
    <derivirana_varijabla naziv="DomainObject.Predmet.ProtustrankaFormated_1">  AL-MUHAMADI d.o.o. za trgovinu i usluge zastupanog po punomoćniku Ouday Mohammed Al-muhamadi</derivirana_varijabla>
  </DomainObject.Predmet.ProtustrankaFormated>
  <DomainObject.Predmet.ProtustrankaFormatedOIB>
    <izvorni_sadrzaj>  AL-MUHAMADI d.o.o. za trgovinu i usluge, OIB 57746693481 zastupanog po punomoćniku Ouday Mohammed Al-muhamadi</izvorni_sadrzaj>
    <derivirana_varijabla naziv="DomainObject.Predmet.ProtustrankaFormatedOIB_1">  AL-MUHAMADI d.o.o. za trgovinu i usluge, OIB 57746693481 zastupanog po punomoćniku Ouday Mohammed Al-muhamadi</derivirana_varijabla>
  </DomainObject.Predmet.ProtustrankaFormatedOIB>
  <DomainObject.Predmet.ProtustrankaFormatedWithAdress>
    <izvorni_sadrzaj> AL-MUHAMADI d.o.o. za trgovinu i usluge, Iblerov trg 10, 10000 Zagreb zastupanog po punomoćniku Ouday Mohammed Al-muhamadi</izvorni_sadrzaj>
    <derivirana_varijabla naziv="DomainObject.Predmet.ProtustrankaFormatedWithAdress_1"> AL-MUHAMADI d.o.o. za trgovinu i usluge, Iblerov trg 10, 10000 Zagreb zastupanog po punomoćniku Ouday Mohammed Al-muhamadi</derivirana_varijabla>
  </DomainObject.Predmet.ProtustrankaFormatedWithAdress>
  <DomainObject.Predmet.ProtustrankaFormatedWithAdressOIB>
    <izvorni_sadrzaj> AL-MUHAMADI d.o.o. za trgovinu i usluge, OIB 57746693481, Iblerov trg 10, 10000 Zagreb zastupanog po punomoćniku Ouday Mohammed Al-muhamadi</izvorni_sadrzaj>
    <derivirana_varijabla naziv="DomainObject.Predmet.ProtustrankaFormatedWithAdressOIB_1"> AL-MUHAMADI d.o.o. za trgovinu i usluge, OIB 57746693481, Iblerov trg 10, 10000 Zagreb zastupanog po punomoćniku Ouday Mohammed Al-muhamadi</derivirana_varijabla>
  </DomainObject.Predmet.ProtustrankaFormatedWithAdressOIB>
  <DomainObject.Predmet.ProtustrankaWithAdress>
    <izvorni_sadrzaj>AL-MUHAMADI d.o.o. za trgovinu i usluge Iblerov trg 10, 10000 Zagreb</izvorni_sadrzaj>
    <derivirana_varijabla naziv="DomainObject.Predmet.ProtustrankaWithAdress_1">AL-MUHAMADI d.o.o. za trgovinu i usluge Iblerov trg 10, 10000 Zagreb</derivirana_varijabla>
  </DomainObject.Predmet.ProtustrankaWithAdress>
  <DomainObject.Predmet.ProtustrankaWithAdressOIB>
    <izvorni_sadrzaj>AL-MUHAMADI d.o.o. za trgovinu i usluge, OIB 57746693481, Iblerov trg 10, 10000 Zagreb</izvorni_sadrzaj>
    <derivirana_varijabla naziv="DomainObject.Predmet.ProtustrankaWithAdressOIB_1">AL-MUHAMADI d.o.o. za trgovinu i usluge, OIB 57746693481, Iblerov trg 10, 10000 Zagreb</derivirana_varijabla>
  </DomainObject.Predmet.ProtustrankaWithAdressOIB>
  <DomainObject.Predmet.ProtustrankaNazivFormated>
    <izvorni_sadrzaj>AL-MUHAMADI d.o.o. za trgovinu i usluge</izvorni_sadrzaj>
    <derivirana_varijabla naziv="DomainObject.Predmet.ProtustrankaNazivFormated_1">AL-MUHAMADI d.o.o. za trgovinu i usluge</derivirana_varijabla>
  </DomainObject.Predmet.ProtustrankaNazivFormated>
  <DomainObject.Predmet.ProtustrankaNazivFormatedOIB>
    <izvorni_sadrzaj>AL-MUHAMADI d.o.o. za trgovinu i usluge, OIB 57746693481</izvorni_sadrzaj>
    <derivirana_varijabla naziv="DomainObject.Predmet.ProtustrankaNazivFormatedOIB_1">AL-MUHAMADI d.o.o. za trgovinu i usluge, OIB 57746693481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Ouday Mohammed Al-Muhamadi</izvorni_sadrzaj>
    <derivirana_varijabla naziv="DomainObject.Predmet.StrankaFormated_1">  FINA Regionalni centar Zagreb; Ouday Mohammed Al-Muhamadi</derivirana_varijabla>
  </DomainObject.Predmet.StrankaFormated>
  <DomainObject.Predmet.StrankaFormatedOIB>
    <izvorni_sadrzaj>  FINA Regionalni centar Zagreb, OIB 85821130368; Ouday Mohammed Al-Muhamadi, OIB 29935550037</izvorni_sadrzaj>
    <derivirana_varijabla naziv="DomainObject.Predmet.StrankaFormatedOIB_1">  FINA Regionalni centar Zagreb, OIB 85821130368; Ouday Mohammed Al-Muhamadi, OIB 29935550037</derivirana_varijabla>
  </DomainObject.Predmet.StrankaFormatedOIB>
  <DomainObject.Predmet.StrankaFormatedWithAdress>
    <izvorni_sadrzaj> FINA Regionalni centar Zagreb, Trg svibanjskih žrtava 1995. br. 1, 10000 Zagreb; Ouday Mohammed Al-Muhamadi, Usorska Ulica 59, 10000 Zagreb</izvorni_sadrzaj>
    <derivirana_varijabla naziv="DomainObject.Predmet.StrankaFormatedWithAdress_1"> FINA Regionalni centar Zagreb, Trg svibanjskih žrtava 1995. br. 1, 10000 Zagreb; Ouday Mohammed Al-Muhamadi, Usorska Ulica 59, 10000 Zagreb</derivirana_varijabla>
  </DomainObject.Predmet.StrankaFormatedWithAdress>
  <DomainObject.Predmet.StrankaFormatedWithAdressOIB>
    <izvorni_sadrzaj> FINA Regionalni centar Zagreb, OIB 85821130368, Trg svibanjskih žrtava 1995. br. 1, 10000 Zagreb; Ouday Mohammed Al-Muhamadi, OIB 29935550037, Usorska Ulica 59, 10000 Zagreb</izvorni_sadrzaj>
    <derivirana_varijabla naziv="DomainObject.Predmet.StrankaFormatedWithAdressOIB_1"> FINA Regionalni centar Zagreb, OIB 85821130368, Trg svibanjskih žrtava 1995. br. 1, 10000 Zagreb; Ouday Mohammed Al-Muhamadi, OIB 29935550037, Usorska Ulica 59, 10000 Zagreb</derivirana_varijabla>
  </DomainObject.Predmet.StrankaFormatedWithAdressOIB>
  <DomainObject.Predmet.StrankaWithAdress>
    <izvorni_sadrzaj>FINA Regionalni centar Zagreb Trg svibanjskih žrtava 1995. br. 1,10000 Zagreb,Ouday Mohammed Al-Muhamadi Usorska Ulica 59,10000 Zagreb</izvorni_sadrzaj>
    <derivirana_varijabla naziv="DomainObject.Predmet.StrankaWithAdress_1">FINA Regionalni centar Zagreb Trg svibanjskih žrtava 1995. br. 1,10000 Zagreb,Ouday Mohammed Al-Muhamadi Usorska Ulica 59,10000 Zagreb</derivirana_varijabla>
  </DomainObject.Predmet.StrankaWithAdress>
  <DomainObject.Predmet.StrankaWithAdressOIB>
    <izvorni_sadrzaj>FINA Regionalni centar Zagreb, OIB 85821130368, Trg svibanjskih žrtava 1995. br. 1,10000 Zagreb,Ouday Mohammed Al-Muhamadi, OIB 29935550037, Usorska Ulica 59,10000 Zagreb</izvorni_sadrzaj>
    <derivirana_varijabla naziv="DomainObject.Predmet.StrankaWithAdressOIB_1">FINA Regionalni centar Zagreb, OIB 85821130368, Trg svibanjskih žrtava 1995. br. 1,10000 Zagreb,Ouday Mohammed Al-Muhamadi, OIB 29935550037, Usorska Ulica 59,10000 Zagreb</derivirana_varijabla>
  </DomainObject.Predmet.StrankaWithAdressOIB>
  <DomainObject.Predmet.StrankaNazivFormated>
    <izvorni_sadrzaj>FINA Regionalni centar Zagreb,Ouday Mohammed Al-Muhamadi</izvorni_sadrzaj>
    <derivirana_varijabla naziv="DomainObject.Predmet.StrankaNazivFormated_1">FINA Regionalni centar Zagreb,Ouday Mohammed Al-Muhamadi</derivirana_varijabla>
  </DomainObject.Predmet.StrankaNazivFormated>
  <DomainObject.Predmet.StrankaNazivFormatedOIB>
    <izvorni_sadrzaj>FINA Regionalni centar Zagreb, OIB 85821130368,Ouday Mohammed Al-Muhamadi, OIB 29935550037</izvorni_sadrzaj>
    <derivirana_varijabla naziv="DomainObject.Predmet.StrankaNazivFormatedOIB_1">FINA Regionalni centar Zagreb, OIB 85821130368,Ouday Mohammed Al-Muhamadi, OIB 29935550037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Ouday Mohammed Al-Muhamadi</item>
    </izvorni_sadrzaj>
    <derivirana_varijabla naziv="DomainObject.Predmet.StrankaListFormated_1">
      <item>FINA Regionalni centar Zagreb</item>
      <item>Ouday Mohammed Al-Muhamadi</item>
    </derivirana_varijabla>
  </DomainObject.Predmet.StrankaListFormated>
  <DomainObject.Predmet.StrankaListFormatedOIB>
    <izvorni_sadrzaj>
      <item>FINA Regionalni centar Zagreb, OIB 85821130368</item>
      <item>Ouday Mohammed Al-Muhamadi, OIB 29935550037</item>
    </izvorni_sadrzaj>
    <derivirana_varijabla naziv="DomainObject.Predmet.StrankaListFormatedOIB_1">
      <item>FINA Regionalni centar Zagreb, OIB 85821130368</item>
      <item>Ouday Mohammed Al-Muhamadi, OIB 29935550037</item>
    </derivirana_varijabla>
  </DomainObject.Predmet.StrankaListFormatedOIB>
  <DomainObject.Predmet.StrankaListFormatedWithAdress>
    <izvorni_sadrzaj>
      <item>FINA Regionalni centar Zagreb, Trg svibanjskih žrtava 1995. br. 1, 10000 Zagreb</item>
      <item>Ouday Mohammed Al-Muhamadi, Usorska Ulica 59, 10000 Zagreb</item>
    </izvorni_sadrzaj>
    <derivirana_varijabla naziv="DomainObject.Predmet.StrankaListFormatedWithAdress_1">
      <item>FINA Regionalni centar Zagreb, Trg svibanjskih žrtava 1995. br. 1, 10000 Zagreb</item>
      <item>Ouday Mohammed Al-Muhamadi, Usorska Ulica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Ouday Mohammed Al-Muhamadi, OIB 29935550037, Usorska Ulica 59, 10000 Zagreb</item>
    </izvorni_sadrzaj>
    <derivirana_varijabla naziv="DomainObject.Predmet.StrankaListFormatedWithAdressOIB_1">
      <item>FINA Regionalni centar Zagreb, OIB 85821130368, Trg svibanjskih žrtava 1995. br. 1, 10000 Zagreb</item>
      <item>Ouday Mohammed Al-Muhamadi, OIB 29935550037, Usorska Ulica 59, 10000 Zagreb</item>
    </derivirana_varijabla>
  </DomainObject.Predmet.StrankaListFormatedWithAdressOIB>
  <DomainObject.Predmet.StrankaListNazivFormated>
    <izvorni_sadrzaj>
      <item>FINA Regionalni centar Zagreb</item>
      <item>Ouday Mohammed Al-Muhamadi</item>
    </izvorni_sadrzaj>
    <derivirana_varijabla naziv="DomainObject.Predmet.StrankaListNazivFormated_1">
      <item>FINA Regionalni centar Zagreb</item>
      <item>Ouday Mohammed Al-Muhamadi</item>
    </derivirana_varijabla>
  </DomainObject.Predmet.StrankaListNazivFormated>
  <DomainObject.Predmet.StrankaListNazivFormatedOIB>
    <izvorni_sadrzaj>
      <item>FINA Regionalni centar Zagreb, OIB 85821130368</item>
      <item>Ouday Mohammed Al-Muhamadi, OIB 29935550037</item>
    </izvorni_sadrzaj>
    <derivirana_varijabla naziv="DomainObject.Predmet.StrankaListNazivFormatedOIB_1">
      <item>FINA Regionalni centar Zagreb, OIB 85821130368</item>
      <item>Ouday Mohammed Al-Muhamadi, OIB 29935550037</item>
    </derivirana_varijabla>
  </DomainObject.Predmet.StrankaListNazivFormatedOIB>
  <DomainObject.Predmet.ProtuStrankaListFormated>
    <izvorni_sadrzaj>
      <item>AL-MUHAMADI d.o.o. za trgovinu i usluge zastupanog po punomoćniku Ouday Mohammed Al-muhamadi</item>
    </izvorni_sadrzaj>
    <derivirana_varijabla naziv="DomainObject.Predmet.ProtuStrankaListFormated_1">
      <item>AL-MUHAMADI d.o.o. za trgovinu i usluge zastupanog po punomoćniku Ouday Mohammed Al-muhamadi</item>
    </derivirana_varijabla>
  </DomainObject.Predmet.ProtuStrankaListFormated>
  <DomainObject.Predmet.ProtuStrankaListFormatedOIB>
    <izvorni_sadrzaj>
      <item>AL-MUHAMADI d.o.o. za trgovinu i usluge, OIB 57746693481 zastupanog po punomoćniku Ouday Mohammed Al-muhamadi</item>
    </izvorni_sadrzaj>
    <derivirana_varijabla naziv="DomainObject.Predmet.ProtuStrankaListFormatedOIB_1">
      <item>AL-MUHAMADI d.o.o. za trgovinu i usluge, OIB 57746693481 zastupanog po punomoćniku Ouday Mohammed Al-muhamadi</item>
    </derivirana_varijabla>
  </DomainObject.Predmet.ProtuStrankaListFormatedOIB>
  <DomainObject.Predmet.ProtuStrankaListFormatedWithAdress>
    <izvorni_sadrzaj>
      <item>AL-MUHAMADI d.o.o. za trgovinu i usluge, Iblerov trg 10, 10000 Zagreb zastupanog po punomoćniku Ouday Mohammed Al-muhamadi</item>
    </izvorni_sadrzaj>
    <derivirana_varijabla naziv="DomainObject.Predmet.ProtuStrankaListFormatedWithAdress_1">
      <item>AL-MUHAMADI d.o.o. za trgovinu i usluge, Iblerov trg 10, 10000 Zagreb zastupanog po punomoćniku Ouday Mohammed Al-muhamadi</item>
    </derivirana_varijabla>
  </DomainObject.Predmet.ProtuStrankaListFormatedWithAdress>
  <DomainObject.Predmet.ProtuStrankaListFormatedWithAdressOIB>
    <izvorni_sadrzaj>
      <item>AL-MUHAMADI d.o.o. za trgovinu i usluge, OIB 57746693481, Iblerov trg 10, 10000 Zagreb zastupanog po punomoćniku Ouday Mohammed Al-muhamadi</item>
    </izvorni_sadrzaj>
    <derivirana_varijabla naziv="DomainObject.Predmet.ProtuStrankaListFormatedWithAdressOIB_1">
      <item>AL-MUHAMADI d.o.o. za trgovinu i usluge, OIB 57746693481, Iblerov trg 10, 10000 Zagreb zastupanog po punomoćniku Ouday Mohammed Al-muhamadi</item>
    </derivirana_varijabla>
  </DomainObject.Predmet.ProtuStrankaListFormatedWithAdressOIB>
  <DomainObject.Predmet.ProtuStrankaListNazivFormated>
    <izvorni_sadrzaj>
      <item>AL-MUHAMADI d.o.o. za trgovinu i usluge</item>
    </izvorni_sadrzaj>
    <derivirana_varijabla naziv="DomainObject.Predmet.ProtuStrankaListNazivFormated_1">
      <item>AL-MUHAMADI d.o.o. za trgovinu i usluge</item>
    </derivirana_varijabla>
  </DomainObject.Predmet.ProtuStrankaListNazivFormated>
  <DomainObject.Predmet.ProtuStrankaListNazivFormatedOIB>
    <izvorni_sadrzaj>
      <item>AL-MUHAMADI d.o.o. za trgovinu i usluge, OIB 57746693481</item>
    </izvorni_sadrzaj>
    <derivirana_varijabla naziv="DomainObject.Predmet.ProtuStrankaListNazivFormatedOIB_1">
      <item>AL-MUHAMADI d.o.o. za trgovinu i usluge, OIB 57746693481</item>
    </derivirana_varijabla>
  </DomainObject.Predmet.ProtuStrankaListNazivFormatedOIB>
  <DomainObject.Predmet.OstaliListFormated>
    <izvorni_sadrzaj>
      <item>Ouday Mohammed Al-muhamadi punomoćnik sudionika u postupku AL-MUHAMADI d.o.o. za trgovinu i usluge</item>
    </izvorni_sadrzaj>
    <derivirana_varijabla naziv="DomainObject.Predmet.OstaliListFormated_1">
      <item>Ouday Mohammed Al-muhamadi punomoćnik sudionika u postupku AL-MUHAMADI d.o.o. za trgovinu i usluge</item>
    </derivirana_varijabla>
  </DomainObject.Predmet.OstaliListFormated>
  <DomainObject.Predmet.OstaliListFormatedOIB>
    <izvorni_sadrzaj>
      <item>Ouday Mohammed Al-muhamadi, OIB 29935550037 punomoćnik sudionika u postupku AL-MUHAMADI d.o.o. za trgovinu i usluge</item>
    </izvorni_sadrzaj>
    <derivirana_varijabla naziv="DomainObject.Predmet.OstaliListFormatedOIB_1">
      <item>Ouday Mohammed Al-muhamadi, OIB 29935550037 punomoćnik sudionika u postupku AL-MUHAMADI d.o.o. za trgovinu i usluge</item>
    </derivirana_varijabla>
  </DomainObject.Predmet.OstaliListFormatedOIB>
  <DomainObject.Predmet.OstaliListFormatedWithAdress>
    <izvorni_sadrzaj>
      <item>Ouday Mohammed Al-muhamadi, Usorska Ulica 59, 10000 Zagreb punomoćnik sudionika u postupku AL-MUHAMADI d.o.o. za trgovinu i usluge</item>
    </izvorni_sadrzaj>
    <derivirana_varijabla naziv="DomainObject.Predmet.OstaliListFormatedWithAdress_1">
      <item>Ouday Mohammed Al-muhamadi, Usorska Ulica 59, 10000 Zagreb punomoćnik sudionika u postupku AL-MUHAMADI d.o.o. za trgovinu i usluge</item>
    </derivirana_varijabla>
  </DomainObject.Predmet.OstaliListFormatedWithAdress>
  <DomainObject.Predmet.OstaliListFormatedWithAdressOIB>
    <izvorni_sadrzaj>
      <item>Ouday Mohammed Al-muhamadi, OIB 29935550037, Usorska Ulica 59, 10000 Zagreb punomoćnik sudionika u postupku AL-MUHAMADI d.o.o. za trgovinu i usluge</item>
    </izvorni_sadrzaj>
    <derivirana_varijabla naziv="DomainObject.Predmet.OstaliListFormatedWithAdressOIB_1">
      <item>Ouday Mohammed Al-muhamadi, OIB 29935550037, Usorska Ulica 59, 10000 Zagreb punomoćnik sudionika u postupku AL-MUHAMADI d.o.o. za trgovinu i usluge</item>
    </derivirana_varijabla>
  </DomainObject.Predmet.OstaliListFormatedWithAdressOIB>
  <DomainObject.Predmet.OstaliListNazivFormated>
    <izvorni_sadrzaj>
      <item>Ouday Mohammed Al-muhamadi</item>
    </izvorni_sadrzaj>
    <derivirana_varijabla naziv="DomainObject.Predmet.OstaliListNazivFormated_1">
      <item>Ouday Mohammed Al-muhamadi</item>
    </derivirana_varijabla>
  </DomainObject.Predmet.OstaliListNazivFormated>
  <DomainObject.Predmet.OstaliListNazivFormatedOIB>
    <izvorni_sadrzaj>
      <item>Ouday Mohammed Al-muhamadi, OIB 29935550037</item>
    </izvorni_sadrzaj>
    <derivirana_varijabla naziv="DomainObject.Predmet.OstaliListNazivFormatedOIB_1">
      <item>Ouday Mohammed Al-muhamadi, OIB 29935550037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AL-MUHAMADI d.o.o. za trgovinu i usluge</izvorni_sadrzaj>
    <derivirana_varijabla naziv="DomainObject.Predmet.ProtustrankaIDrugi_1">AL-MUHAMADI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AL-MUHAMADI d.o.o. za trgovinu i usluge, OIB 57746693481, Iblerov trg 10, 10000 Zagreb</izvorni_sadrzaj>
    <derivirana_varijabla naziv="DomainObject.Predmet.ProtustrankaIDrugiAdressOIB_1">AL-MUHAMADI d.o.o. za trgovinu i usluge, OIB 57746693481,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AL-MUHAMADI d.o.o. za trgovinu i usluge</item>
      <item>Ouday Mohammed Al-muhamadi</item>
      <item>Ouday Mohammed Al-Muhamadi</item>
    </izvorni_sadrzaj>
    <derivirana_varijabla naziv="DomainObject.Predmet.SudioniciListNaziv_1">
      <item>FINA Regionalni centar Zagreb</item>
      <item>AL-MUHAMADI d.o.o. za trgovinu i usluge</item>
      <item>Ouday Mohammed Al-muhamadi</item>
      <item>Ouday Mohammed Al-Muhamadi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  <item>Ouday Mohammed Al-Muhamadi, OIB 29935550037, Usorska Ulica 59,10000 Zagreb</item>
    </izvorni_sadrzaj>
    <derivirana_varijabla naziv="DomainObject.Predmet.SudioniciListAdressOIB_1"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  <item>Ouday Mohammed Al-Muhamadi, OIB 29935550037, Usorska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57746693481</item>
      <item>, OIB 29935550037</item>
      <item>, OIB 29935550037</item>
    </izvorni_sadrzaj>
    <derivirana_varijabla naziv="DomainObject.Predmet.SudioniciListNazivOIB_1">
      <item>, OIB 85821130368</item>
      <item>, OIB 57746693481</item>
      <item>, OIB 29935550037</item>
      <item>, OIB 29935550037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2899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2017-09-28T06:46:00Z</dcterms:created>
  <dc:creator>rsticn</dc:creator>
  <cp:lastModifiedBy>Monika Grbac</cp:lastModifiedBy>
  <cp:lastPrinted>2017-09-28T06:44:00Z</cp:lastPrinted>
  <dcterms:modified xmlns:xsi="http://www.w3.org/2001/XMLSchema-instance" xsi:type="dcterms:W3CDTF">2017-09-28T06:48:00Z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