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1fc2" w14:paraId="22a1fc2" w:rsidRDefault="00500A3A" w:rsidP="00A55158" w:rsidR="00A55158">
      <w:pPr>
        <w15:collapsed w:val="false"/>
      </w:pPr>
      <w:bookmarkStart w:name="_GoBack" w:id="0"/>
      <w:bookmarkEnd w:id="0"/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C356B3" w:rsidP="00A55158" w:rsidR="00C356B3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0A0480">
        <w:rPr>
          <w:b/>
        </w:rPr>
        <w:t>1032</w:t>
      </w:r>
      <w:r w:rsidR="00A33A8A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1C4981">
        <w:t xml:space="preserve">Podružnica Slavonski Brod, </w:t>
      </w:r>
      <w:r w:rsidR="004A0D7B">
        <w:t xml:space="preserve">za </w:t>
      </w:r>
      <w:r w:rsidR="00A33A8A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0A0480">
        <w:rPr>
          <w:b/>
        </w:rPr>
        <w:t>S.C.B. TRADE j.d.o.o. za trgovinu, Slavonski Brod, Ulica Mate Ujevića 18, OIB 71071471790</w:t>
      </w:r>
      <w:r w:rsidR="001C4981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</w:t>
      </w:r>
      <w:r w:rsidR="000A0480">
        <w:t>25</w:t>
      </w:r>
      <w:r w:rsidR="00ED0881">
        <w:t>. srpnja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C356B3">
      <w:pPr>
        <w:pStyle w:val="Naslov1"/>
        <w:rPr>
          <w:sz w:val="24"/>
        </w:rPr>
      </w:pPr>
      <w:r w:rsidRPr="00C356B3">
        <w:rPr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0A0480">
        <w:rPr>
          <w:b/>
        </w:rPr>
        <w:t>S.C.B. TRADE j.d.o.o. za trgovinu, Slavonski Brod, Ulica Mate Ujevića 18, OIB 71071471790</w:t>
      </w:r>
      <w:r w:rsidR="000A0480">
        <w:t>,</w:t>
      </w:r>
      <w:r w:rsidR="00FF183F">
        <w:rPr>
          <w:b/>
        </w:rPr>
        <w:t xml:space="preserve"> </w:t>
      </w:r>
      <w:r>
        <w:t xml:space="preserve">iznosi </w:t>
      </w:r>
      <w:r w:rsidR="000A0480">
        <w:rPr>
          <w:b/>
        </w:rPr>
        <w:t>14.750,59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E2534B">
        <w:rPr>
          <w:b/>
        </w:rPr>
        <w:t>SVETLANA BRČIĆ, OIB 69630295088, Bileća, Plana 0, Bosna i Hercegovina,</w:t>
      </w:r>
      <w:r w:rsidR="00BE372E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</w:t>
      </w:r>
      <w:r w:rsidR="003E4DD9" w:rsidRPr="001C4981">
        <w:rPr>
          <w:b/>
        </w:rPr>
        <w:t>10.000,00 kn</w:t>
      </w:r>
      <w:r w:rsidR="003E4DD9">
        <w:t xml:space="preserve">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 xml:space="preserve">0 s pozivom na broj HR05 </w:t>
      </w:r>
      <w:r w:rsidR="00E021A5">
        <w:t>221</w:t>
      </w:r>
      <w:r w:rsidR="00106733">
        <w:t>-</w:t>
      </w:r>
      <w:r w:rsidR="00C356B3">
        <w:rPr>
          <w:b/>
        </w:rPr>
        <w:t>1032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1C4981">
        <w:t xml:space="preserve"> (čl.</w:t>
      </w:r>
      <w:r w:rsidR="00316816">
        <w:t xml:space="preserve"> 430 S</w:t>
      </w:r>
      <w:r w:rsidR="001C4981">
        <w:t>tečajnog zakona u vezi s čl.</w:t>
      </w:r>
      <w:r w:rsidR="00316816">
        <w:t xml:space="preserve"> 132. Stečajnog zakona</w:t>
      </w:r>
      <w:r w:rsidR="001C4981">
        <w:t>,</w:t>
      </w:r>
      <w:r w:rsidR="00316816">
        <w:t xml:space="preserve"> N</w:t>
      </w:r>
      <w:r w:rsidR="001C4981">
        <w:t>N br.</w:t>
      </w:r>
      <w:r w:rsidR="00316816">
        <w:t xml:space="preserve"> 71/15</w:t>
      </w:r>
      <w:r w:rsidR="001C498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</w:t>
      </w:r>
      <w:r w:rsidR="001C4981">
        <w:t xml:space="preserve">čl. </w:t>
      </w:r>
      <w:r w:rsidR="008B0E56">
        <w:t>132. i 133. te čl</w:t>
      </w:r>
      <w:r w:rsidR="001C4981">
        <w:t>.</w:t>
      </w:r>
      <w:r w:rsidR="008B0E56">
        <w:t xml:space="preserve">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C356B3">
        <w:t>25</w:t>
      </w:r>
      <w:r w:rsidR="00ED0881">
        <w:t>. srpnja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B29" w:rsidR="00374B29">
      <w:r>
        <w:separator/>
      </w:r>
    </w:p>
  </w:endnote>
  <w:endnote w:id="0" w:type="continuationSeparator">
    <w:p w:rsidRDefault="00374B29" w:rsidR="00374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B29" w:rsidR="00374B29">
      <w:r>
        <w:separator/>
      </w:r>
    </w:p>
  </w:footnote>
  <w:footnote w:id="0" w:type="continuationSeparator">
    <w:p w:rsidRDefault="00374B29" w:rsidR="00374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0480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A5BCB"/>
    <w:rsid w:val="001B13EF"/>
    <w:rsid w:val="001B49A2"/>
    <w:rsid w:val="001B53AC"/>
    <w:rsid w:val="001B5F20"/>
    <w:rsid w:val="001B70D9"/>
    <w:rsid w:val="001C1653"/>
    <w:rsid w:val="001C18BD"/>
    <w:rsid w:val="001C2732"/>
    <w:rsid w:val="001C4981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4B29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35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9144F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33A8A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44E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356B3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E459F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0BB1"/>
    <w:rsid w:val="00D57BE4"/>
    <w:rsid w:val="00D64021"/>
    <w:rsid w:val="00D71019"/>
    <w:rsid w:val="00D745AC"/>
    <w:rsid w:val="00D77EA4"/>
    <w:rsid w:val="00D86C49"/>
    <w:rsid w:val="00D87073"/>
    <w:rsid w:val="00D97782"/>
    <w:rsid w:val="00DA146A"/>
    <w:rsid w:val="00DA4636"/>
    <w:rsid w:val="00DA5A49"/>
    <w:rsid w:val="00DC42B1"/>
    <w:rsid w:val="00DD6682"/>
    <w:rsid w:val="00DE1BB4"/>
    <w:rsid w:val="00DE1D7C"/>
    <w:rsid w:val="00DE5F69"/>
    <w:rsid w:val="00DF15B2"/>
    <w:rsid w:val="00DF3E9C"/>
    <w:rsid w:val="00DF5C6E"/>
    <w:rsid w:val="00DF63DD"/>
    <w:rsid w:val="00E021A5"/>
    <w:rsid w:val="00E10511"/>
    <w:rsid w:val="00E2167F"/>
    <w:rsid w:val="00E23AF8"/>
    <w:rsid w:val="00E2417D"/>
    <w:rsid w:val="00E2534B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37A9"/>
    <w:rsid w:val="00EA4464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C12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st.1.</izvorni_sadrzaj>
    <derivirana_varijabla naziv="DomainObject.Predmet.Opis_1">čl.429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St-1032/2018</izvorni_sadrzaj>
    <derivirana_varijabla naziv="DomainObject.Predmet.OznakaBroj_1">St-1032/2018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S.C.B. TRADE jednostavno društvo s ograničenom odgovornošću za trgovinu</izvorni_sadrzaj>
    <derivirana_varijabla naziv="DomainObject.Predmet.ProtustrankaFormated_1">  S.C.B. TRADE jednostavno društvo s ograničenom odgovornošću za trgovinu</derivirana_varijabla>
  </DomainObject.Predmet.ProtustrankaFormated>
  <DomainObject.Predmet.ProtustrankaFormatedOIB>
    <izvorni_sadrzaj>  S.C.B. TRADE jednostavno društvo s ograničenom odgovornošću za trgovinu, OIB 71071471790</izvorni_sadrzaj>
    <derivirana_varijabla naziv="DomainObject.Predmet.ProtustrankaFormatedOIB_1">  S.C.B. TRADE jednostavno društvo s ograničenom odgovornošću za trgovinu, OIB 71071471790</derivirana_varijabla>
  </DomainObject.Predmet.ProtustrankaFormatedOIB>
  <DomainObject.Predmet.ProtustrankaFormatedWithAdress>
    <izvorni_sadrzaj> S.C.B. TRADE jednostavno društvo s ograničenom odgovornošću za trgovinu, Ulica Mate Ujevića 18, 35000 Slavonski Brod</izvorni_sadrzaj>
    <derivirana_varijabla naziv="DomainObject.Predmet.ProtustrankaFormatedWithAdress_1"> S.C.B. TRADE jednostavno društvo s ograničenom odgovornošću za trgovinu, Ulica Mate Ujevića 18, 35000 Slavonski Brod</derivirana_varijabla>
  </DomainObject.Predmet.ProtustrankaFormatedWithAdress>
  <DomainObject.Predmet.ProtustrankaFormatedWithAdressOIB>
    <izvorni_sadrzaj> S.C.B. TRADE jednostavno društvo s ograničenom odgovornošću za trgovinu, OIB 71071471790, Ulica Mate Ujevića 18, 35000 Slavonski Brod</izvorni_sadrzaj>
    <derivirana_varijabla naziv="DomainObject.Predmet.ProtustrankaFormatedWithAdressOIB_1"> S.C.B. TRADE jednostavno društvo s ograničenom odgovornošću za trgovinu, OIB 71071471790, Ulica Mate Ujevića 18, 35000 Slavonski Brod</derivirana_varijabla>
  </DomainObject.Predmet.ProtustrankaFormatedWithAdressOIB>
  <DomainObject.Predmet.ProtustrankaWithAdress>
    <izvorni_sadrzaj>S.C.B. TRADE jednostavno društvo s ograničenom odgovornošću za trgovinu Ulica Mate Ujevića 18, 35000 Slavonski Brod</izvorni_sadrzaj>
    <derivirana_varijabla naziv="DomainObject.Predmet.ProtustrankaWithAdress_1">S.C.B. TRADE jednostavno društvo s ograničenom odgovornošću za trgovinu Ulica Mate Ujevića 18, 35000 Slavonski Brod</derivirana_varijabla>
  </DomainObject.Predmet.ProtustrankaWithAdress>
  <DomainObject.Predmet.ProtustrankaWithAdressOIB>
    <izvorni_sadrzaj>S.C.B. TRADE jednostavno društvo s ograničenom odgovornošću za trgovinu, OIB 71071471790, Ulica Mate Ujevića 18, 35000 Slavonski Brod</izvorni_sadrzaj>
    <derivirana_varijabla naziv="DomainObject.Predmet.ProtustrankaWithAdressOIB_1">S.C.B. TRADE jednostavno društvo s ograničenom odgovornošću za trgovinu, OIB 71071471790, Ulica Mate Ujevića 18, 35000 Slavonski Brod</derivirana_varijabla>
  </DomainObject.Predmet.ProtustrankaWithAdressOIB>
  <DomainObject.Predmet.ProtustrankaNazivFormated>
    <izvorni_sadrzaj>S.C.B. TRADE jednostavno društvo s ograničenom odgovornošću za trgovinu</izvorni_sadrzaj>
    <derivirana_varijabla naziv="DomainObject.Predmet.ProtustrankaNazivFormated_1">S.C.B. TRADE jednostavno društvo s ograničenom odgovornošću za trgovinu</derivirana_varijabla>
  </DomainObject.Predmet.ProtustrankaNazivFormated>
  <DomainObject.Predmet.ProtustrankaNazivFormatedOIB>
    <izvorni_sadrzaj>S.C.B. TRADE jednostavno društvo s ograničenom odgovornošću za trgovinu, OIB 71071471790</izvorni_sadrzaj>
    <derivirana_varijabla naziv="DomainObject.Predmet.ProtustrankaNazivFormatedOIB_1">S.C.B. TRADE jednostavno društvo s ograničenom odgovornošću za trgovinu, OIB 71071471790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14750.59</izvorni_sadrzaj>
    <derivirana_varijabla naziv="DomainObject.Predmet.TrenutnaVrijednost_1">14750.59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S.C.B. TRADE jednostavno društvo s ograničenom odgovornošću za trgovinu</item>
    </izvorni_sadrzaj>
    <derivirana_varijabla naziv="DomainObject.Predmet.ProtuStrankaListFormated_1">
      <item>S.C.B. TRADE jednostavno društvo s ograničenom odgovornošću za trgovinu</item>
    </derivirana_varijabla>
  </DomainObject.Predmet.ProtuStrankaListFormated>
  <DomainObject.Predmet.ProtuStrankaListFormatedOIB>
    <izvorni_sadrzaj>
      <item>S.C.B. TRADE jednostavno društvo s ograničenom odgovornošću za trgovinu, OIB 71071471790</item>
    </izvorni_sadrzaj>
    <derivirana_varijabla naziv="DomainObject.Predmet.ProtuStrankaListFormatedOIB_1">
      <item>S.C.B. TRADE jednostavno društvo s ograničenom odgovornošću za trgovinu, OIB 71071471790</item>
    </derivirana_varijabla>
  </DomainObject.Predmet.ProtuStrankaListFormatedOIB>
  <DomainObject.Predmet.ProtuStrankaListFormatedWithAdress>
    <izvorni_sadrzaj>
      <item>S.C.B. TRADE jednostavno društvo s ograničenom odgovornošću za trgovinu, Ulica Mate Ujevića 18, 35000 Slavonski Brod</item>
    </izvorni_sadrzaj>
    <derivirana_varijabla naziv="DomainObject.Predmet.ProtuStrankaListFormatedWithAdress_1">
      <item>S.C.B. TRADE jednostavno društvo s ograničenom odgovornošću za trgovinu, Ulica Mate Ujevića 18, 35000 Slavonski Brod</item>
    </derivirana_varijabla>
  </DomainObject.Predmet.ProtuStrankaListFormatedWithAdress>
  <DomainObject.Predmet.ProtuStrankaListFormatedWithAdressOIB>
    <izvorni_sadrzaj>
      <item>S.C.B. TRADE jednostavno društvo s ograničenom odgovornošću za trgovinu, OIB 71071471790, Ulica Mate Ujevića 18, 35000 Slavonski Brod</item>
    </izvorni_sadrzaj>
    <derivirana_varijabla naziv="DomainObject.Predmet.ProtuStrankaListFormatedWithAdressOIB_1">
      <item>S.C.B. TRADE jednostavno društvo s ograničenom odgovornošću za trgovinu, OIB 71071471790, Ulica Mate Ujevića 18, 35000 Slavonski Brod</item>
    </derivirana_varijabla>
  </DomainObject.Predmet.ProtuStrankaListFormatedWithAdressOIB>
  <DomainObject.Predmet.ProtuStrankaListNazivFormated>
    <izvorni_sadrzaj>
      <item>S.C.B. TRADE jednostavno društvo s ograničenom odgovornošću za trgovinu</item>
    </izvorni_sadrzaj>
    <derivirana_varijabla naziv="DomainObject.Predmet.ProtuStrankaListNazivFormated_1">
      <item>S.C.B. TRADE jednostavno društvo s ograničenom odgovornošću za trgovinu</item>
    </derivirana_varijabla>
  </DomainObject.Predmet.ProtuStrankaListNazivFormated>
  <DomainObject.Predmet.ProtuStrankaListNazivFormatedOIB>
    <izvorni_sadrzaj>
      <item>S.C.B. TRADE jednostavno društvo s ograničenom odgovornošću za trgovinu, OIB 71071471790</item>
    </izvorni_sadrzaj>
    <derivirana_varijabla naziv="DomainObject.Predmet.ProtuStrankaListNazivFormatedOIB_1">
      <item>S.C.B. TRADE jednostavno društvo s ograničenom odgovornošću za trgovinu, OIB 71071471790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S.C.B. TRADE jednostavno društvo s ograničenom odgovornošću za trgovinu</izvorni_sadrzaj>
    <derivirana_varijabla naziv="DomainObject.Predmet.ProtustrankaIDrugi_1">S.C.B. TRADE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S.C.B. TRADE jednostavno društvo s ograničenom odgovornošću za trgovinu, OIB 71071471790, Ulica Mate Ujevića 18, 35000 Slavonski Brod</izvorni_sadrzaj>
    <derivirana_varijabla naziv="DomainObject.Predmet.ProtustrankaIDrugiAdressOIB_1">S.C.B. TRADE jednostavno društvo s ograničenom odgovornošću za trgovinu, OIB 71071471790, Ulica Mate Ujevića 18,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S.C.B. TRADE jednostavno društvo s ograničenom odgovornošću za trgovinu</item>
    </izvorni_sadrzaj>
    <derivirana_varijabla naziv="DomainObject.Predmet.SudioniciListNaziv_1">
      <item>Financijska agencija</item>
      <item>S.C.B. TRADE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S.C.B. TRADE jednostavno društvo s ograničenom odgovornošću za trgovinu, OIB 71071471790, Ulica Mate Ujevića 18,35000 Slavonski Brod</item>
    </izvorni_sadrzaj>
    <derivirana_varijabla naziv="DomainObject.Predmet.SudioniciListAdressOIB_1">
      <item>Financijska agencija, OIB 85821130368, Ulica grada Vukovara 70,10000 Zagreb</item>
      <item>S.C.B. TRADE jednostavno društvo s ograničenom odgovornošću za trgovinu, OIB 71071471790, Ulica Mate Ujevića 18,35000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71071471790</item>
    </izvorni_sadrzaj>
    <derivirana_varijabla naziv="DomainObject.Predmet.SudioniciListNazivOIB_1">
      <item>, OIB 85821130368</item>
      <item>, OIB 71071471790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373</properties:Words>
  <properties:Characters>1999</properties:Characters>
  <properties:Lines>52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2018-07-19T09:54:00Z</dcterms:created>
  <dc:creator>Korisnik</dc:creator>
  <cp:lastModifiedBy>wsadmin</cp:lastModifiedBy>
  <cp:lastPrinted>2018-07-25T06:36:00Z</cp:lastPrinted>
  <dcterms:modified xmlns:xsi="http://www.w3.org/2001/XMLSchema-instance" xsi:type="dcterms:W3CDTF">2018-07-25T07:43:00Z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1032-2018.docx)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