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6317" w:rsidP="009E6563" w:rsidRDefault="005B6317" w14:paraId="a39ab00" w14:textId="a39ab00">
      <w:pPr>
        <w:jc w:val="both"/>
        <w15:collapsed w:val="false"/>
      </w:pPr>
      <w:bookmarkStart w:name="_GoBack" w:id="0"/>
      <w:bookmarkEnd w:id="0"/>
      <w:r>
        <w:t xml:space="preserve">           </w:t>
      </w:r>
    </w:p>
    <w:p w:rsidR="005B6317" w:rsidP="009E6563" w:rsidRDefault="005B6317">
      <w:pPr>
        <w:jc w:val="both"/>
      </w:pPr>
      <w:r>
        <w:t xml:space="preserve">       </w:t>
      </w:r>
      <w:r w:rsidR="00D22ACC">
        <w:t xml:space="preserve">    </w:t>
      </w:r>
      <w:r w:rsidR="00D22ACC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6317" w:rsidP="009E6563" w:rsidRDefault="005B6317">
      <w:pPr>
        <w:jc w:val="both"/>
      </w:pPr>
      <w:r>
        <w:t>REPUBLIKA HRVATSKA</w:t>
      </w:r>
    </w:p>
    <w:p w:rsidR="005B6317" w:rsidP="009E6563" w:rsidRDefault="005B6317">
      <w:pPr>
        <w:jc w:val="both"/>
      </w:pPr>
      <w:r>
        <w:t xml:space="preserve"> Trgovački sud u Zagrebu</w:t>
      </w:r>
    </w:p>
    <w:p w:rsidR="005B6317" w:rsidP="009E6563" w:rsidRDefault="005B6317">
      <w:pPr>
        <w:jc w:val="both"/>
      </w:pPr>
      <w:r>
        <w:t xml:space="preserve">  Zagreb, Amruševa 2/II</w:t>
      </w:r>
    </w:p>
    <w:p w:rsidR="005B6317" w:rsidP="009E6563" w:rsidRDefault="005B631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</w:t>
      </w:r>
      <w:r w:rsidR="009E6563">
        <w:t>59</w:t>
      </w:r>
      <w:r w:rsidR="00B918E9">
        <w:t>1/2019</w:t>
      </w:r>
    </w:p>
    <w:p w:rsidR="005B6317" w:rsidP="009E6563" w:rsidRDefault="005B6317">
      <w:pPr>
        <w:jc w:val="both"/>
      </w:pPr>
    </w:p>
    <w:p w:rsidR="005B6317" w:rsidP="009E6563" w:rsidRDefault="005B6317">
      <w:pPr>
        <w:ind w:left="2124" w:firstLine="708"/>
        <w:jc w:val="both"/>
      </w:pPr>
      <w:r>
        <w:t>R E P U B L I K A    H R V A T S K A</w:t>
      </w:r>
    </w:p>
    <w:p w:rsidR="005B6317" w:rsidP="009E6563" w:rsidRDefault="005B6317">
      <w:pPr>
        <w:jc w:val="both"/>
      </w:pPr>
    </w:p>
    <w:p w:rsidR="005B6317" w:rsidP="009E6563" w:rsidRDefault="005B631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R J E Š E NJ E</w:t>
      </w:r>
    </w:p>
    <w:p w:rsidR="005B6317" w:rsidP="009E6563" w:rsidRDefault="005B6317">
      <w:pPr>
        <w:jc w:val="both"/>
      </w:pPr>
    </w:p>
    <w:p w:rsidR="005B6317" w:rsidP="009E6563" w:rsidRDefault="005B6317">
      <w:pPr>
        <w:jc w:val="both"/>
      </w:pPr>
    </w:p>
    <w:p w:rsidR="005B6317" w:rsidP="009E6563" w:rsidRDefault="005B6317">
      <w:pPr>
        <w:jc w:val="both"/>
      </w:pPr>
      <w:r>
        <w:tab/>
        <w:t>Trgovački sud u Zagrebu, sudac Danijela Uzelac</w:t>
      </w:r>
      <w:r w:rsidR="004C7A62">
        <w:t xml:space="preserve"> Ljubić</w:t>
      </w:r>
      <w:r>
        <w:t xml:space="preserve">, u stečajnom postupku nad dužnikom </w:t>
      </w:r>
      <w:r w:rsidRPr="005026DD" w:rsidR="005026DD">
        <w:t xml:space="preserve">PERSPECTIVE d.o.o., OIB 90884798553, Zagreb, Sortina 43, </w:t>
      </w:r>
      <w:r w:rsidR="005026DD">
        <w:t xml:space="preserve">30. kolovoza </w:t>
      </w:r>
      <w:r>
        <w:t>2019.</w:t>
      </w:r>
    </w:p>
    <w:p w:rsidR="005B6317" w:rsidP="009E6563" w:rsidRDefault="005B6317">
      <w:pPr>
        <w:jc w:val="both"/>
      </w:pPr>
    </w:p>
    <w:p w:rsidR="005B6317" w:rsidP="009E6563" w:rsidRDefault="005B6317">
      <w:pPr>
        <w:jc w:val="both"/>
      </w:pPr>
      <w:r>
        <w:t xml:space="preserve"> </w:t>
      </w:r>
    </w:p>
    <w:p w:rsidR="005B6317" w:rsidP="009E6563" w:rsidRDefault="005B631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r i j e š i o   j e</w:t>
      </w:r>
    </w:p>
    <w:p w:rsidR="005B6317" w:rsidP="009E6563" w:rsidRDefault="005B6317">
      <w:pPr>
        <w:jc w:val="both"/>
      </w:pPr>
    </w:p>
    <w:p w:rsidR="005B6317" w:rsidP="009E6563" w:rsidRDefault="005B6317">
      <w:pPr>
        <w:jc w:val="both"/>
      </w:pPr>
    </w:p>
    <w:p w:rsidR="005B6317" w:rsidP="009E6563" w:rsidRDefault="005B6317">
      <w:pPr>
        <w:ind w:firstLine="708"/>
        <w:jc w:val="both"/>
      </w:pPr>
      <w:r>
        <w:t>I. Poziva se dužnik</w:t>
      </w:r>
      <w:r w:rsidRPr="005026DD" w:rsidR="005026DD">
        <w:t xml:space="preserve"> PERSPECTIVE d.o.o., OIB </w:t>
      </w:r>
      <w:r w:rsidR="005026DD">
        <w:t>90884798553, Zagreb, Sortina 43</w:t>
      </w:r>
      <w:r>
        <w:t>, kao podnositelj prijedloga, u roku 8 dana od dana dostave ov</w:t>
      </w:r>
      <w:r w:rsidR="00C70678">
        <w:t>og rješenja uplatiti 1.000,00 kn</w:t>
      </w:r>
      <w:r>
        <w:t xml:space="preserve"> u Fond za namirenje troškova stečajnog postupka na račun IBAN broj: HR9223900011300000460, pozivom na broj 2001-</w:t>
      </w:r>
      <w:r w:rsidR="004C7A62">
        <w:t>59</w:t>
      </w:r>
      <w:r>
        <w:t>1-2019.</w:t>
      </w:r>
    </w:p>
    <w:p w:rsidR="005B6317" w:rsidP="009E6563" w:rsidRDefault="005B6317">
      <w:pPr>
        <w:jc w:val="both"/>
      </w:pPr>
    </w:p>
    <w:p w:rsidR="005B6317" w:rsidP="009E6563" w:rsidRDefault="005B6317">
      <w:pPr>
        <w:ind w:firstLine="708"/>
        <w:jc w:val="both"/>
      </w:pPr>
      <w:r>
        <w:t>II. Ako dužnik kao podnositelj prijedloga, u određenom roku ne uplati predujam u skladu s pozivom ovoga suda iz točke I. izreke ovog rješenja, sud će odbaciti prijedlog za otvaranje stečajnog postupka kao nedopušten.</w:t>
      </w:r>
    </w:p>
    <w:p w:rsidR="005B6317" w:rsidP="009E6563" w:rsidRDefault="005B6317">
      <w:pPr>
        <w:jc w:val="both"/>
      </w:pPr>
    </w:p>
    <w:p w:rsidR="005B6317" w:rsidP="009E6563" w:rsidRDefault="005B6317">
      <w:pPr>
        <w:jc w:val="both"/>
      </w:pPr>
    </w:p>
    <w:p w:rsidR="005B6317" w:rsidP="009E6563" w:rsidRDefault="005B6317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="001F0E09">
        <w:t xml:space="preserve">  </w:t>
      </w:r>
      <w:r>
        <w:t xml:space="preserve"> </w:t>
      </w:r>
      <w:r w:rsidR="00834974">
        <w:t xml:space="preserve">  </w:t>
      </w:r>
      <w:r>
        <w:t xml:space="preserve"> Obrazloženje</w:t>
      </w:r>
    </w:p>
    <w:p w:rsidR="005B6317" w:rsidP="009E6563" w:rsidRDefault="005B6317">
      <w:pPr>
        <w:jc w:val="both"/>
      </w:pPr>
    </w:p>
    <w:p w:rsidR="005B6317" w:rsidP="009E6563" w:rsidRDefault="005B6317">
      <w:pPr>
        <w:jc w:val="both"/>
      </w:pPr>
    </w:p>
    <w:p w:rsidR="005B6317" w:rsidP="009E6563" w:rsidRDefault="005B6317">
      <w:pPr>
        <w:ind w:firstLine="708"/>
        <w:jc w:val="both"/>
      </w:pPr>
      <w:r>
        <w:t xml:space="preserve">Dužnik je </w:t>
      </w:r>
      <w:r w:rsidR="005026DD">
        <w:t>5</w:t>
      </w:r>
      <w:r>
        <w:t xml:space="preserve">. ožujka 2019. po zastupniku po zakonu podnio prijedlog za otvaranje stečajnog postupka na temelju odredaba čl. 16. i čl. 109. Stečajnog zakona (“Narodne novine” broj: 71/15. i 104/17., dalje: SZ). U prijedlogu je u bitnome naveo da kod dužnika postoji </w:t>
      </w:r>
      <w:r w:rsidR="00C70678">
        <w:t>više evidentiranih neizvršenih osnova</w:t>
      </w:r>
      <w:r>
        <w:t xml:space="preserve"> za plaćanje </w:t>
      </w:r>
      <w:r w:rsidR="005026DD">
        <w:t xml:space="preserve">te da je imovina </w:t>
      </w:r>
      <w:r w:rsidR="00C70678">
        <w:t xml:space="preserve">dužnika </w:t>
      </w:r>
      <w:r w:rsidR="005026DD">
        <w:t xml:space="preserve">manja od dugova. Postupajući po zaključku suda </w:t>
      </w:r>
      <w:r w:rsidR="00724492">
        <w:t>15. srpnja 2019. dužnik je naveo</w:t>
      </w:r>
      <w:r w:rsidR="00C144B7">
        <w:t xml:space="preserve"> da </w:t>
      </w:r>
      <w:r w:rsidR="00724492">
        <w:t xml:space="preserve"> predlaže p</w:t>
      </w:r>
      <w:r w:rsidR="00C70678">
        <w:t>o</w:t>
      </w:r>
      <w:r w:rsidR="00724492">
        <w:t xml:space="preserve">kretanje postupka </w:t>
      </w:r>
      <w:r w:rsidR="00C144B7">
        <w:t>nad dužnikom zbog prezaduženosti.</w:t>
      </w:r>
    </w:p>
    <w:p w:rsidR="004C7A62" w:rsidP="009E6563" w:rsidRDefault="004C7A62">
      <w:pPr>
        <w:jc w:val="both"/>
      </w:pPr>
    </w:p>
    <w:p w:rsidR="005B6317" w:rsidP="009E6563" w:rsidRDefault="005B6317">
      <w:pPr>
        <w:ind w:firstLine="708"/>
        <w:jc w:val="both"/>
      </w:pPr>
      <w:r>
        <w:t>Prema odredbi čl. 16. st. 1. SZ-a, podnositelj prijedloga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popis imovine te popis obveza</w:t>
      </w:r>
      <w:r w:rsidR="007844E8">
        <w:t xml:space="preserve"> u</w:t>
      </w:r>
      <w:r w:rsidR="00C144B7">
        <w:t xml:space="preserve"> okviru prijedloga u</w:t>
      </w:r>
      <w:r w:rsidR="007844E8">
        <w:t xml:space="preserve"> kojem je naveo da ima </w:t>
      </w:r>
      <w:r w:rsidR="00C144B7">
        <w:t xml:space="preserve">novčana </w:t>
      </w:r>
      <w:r w:rsidR="007844E8">
        <w:t xml:space="preserve">sredstva na računu od 120,00 </w:t>
      </w:r>
      <w:r w:rsidR="007844E8">
        <w:lastRenderedPageBreak/>
        <w:t xml:space="preserve">kn, te da obveze iznose 500,00 kn, </w:t>
      </w:r>
      <w:r w:rsidR="00C144B7">
        <w:t xml:space="preserve">s time da je u naknadno dostavljenom </w:t>
      </w:r>
      <w:r w:rsidR="001F0E09">
        <w:t xml:space="preserve">podnesku od </w:t>
      </w:r>
      <w:r w:rsidR="00C144B7">
        <w:t xml:space="preserve">3. srpnja 2019. naveo da su se </w:t>
      </w:r>
      <w:r w:rsidR="001F0E09">
        <w:t>obveze</w:t>
      </w:r>
      <w:r w:rsidR="00C144B7">
        <w:t xml:space="preserve"> povećale te da</w:t>
      </w:r>
      <w:r w:rsidR="001F0E09">
        <w:t xml:space="preserve"> iznose 700,00 kn</w:t>
      </w:r>
      <w:r>
        <w:t>.</w:t>
      </w:r>
    </w:p>
    <w:p w:rsidR="005B6317" w:rsidP="009E6563" w:rsidRDefault="005B6317">
      <w:pPr>
        <w:jc w:val="both"/>
      </w:pPr>
    </w:p>
    <w:p w:rsidR="005B6317" w:rsidP="009E6563" w:rsidRDefault="005B6317">
      <w:pPr>
        <w:ind w:firstLine="708"/>
        <w:jc w:val="both"/>
      </w:pPr>
      <w:r>
        <w:t>Odredbom čl. 114. st. 1. SZ-a propisano je da je podnositelj prijedloga za otvaranje stečajnog postupka dužan platiti predujam u iznosu od 1.000,00 kuna u Fond za namirenje troškova stečajnog postupka</w:t>
      </w:r>
      <w:r w:rsidRPr="00DB2C58" w:rsidR="00DB2C58">
        <w:t>, te po nalogu suda u roku od 8 dana dodatni iznos predujma koji ne može biti viši od 20.000,00 kn ako Stečajnim</w:t>
      </w:r>
      <w:r w:rsidR="00DB2C58">
        <w:t xml:space="preserve"> zakonom nije drukčije određeno</w:t>
      </w:r>
      <w:r>
        <w:t>. Dakle, podnositelj prijedloga već prilikom podnošenja prijedloga mora uplatiti predujam u iznosu od 1.000,00 kuna u Fond za namirenje troškova stečajnog postupka.</w:t>
      </w:r>
    </w:p>
    <w:p w:rsidR="005B6317" w:rsidP="009E6563" w:rsidRDefault="005B6317">
      <w:pPr>
        <w:jc w:val="both"/>
      </w:pPr>
    </w:p>
    <w:p w:rsidR="005B6317" w:rsidP="009E6563" w:rsidRDefault="005B6317">
      <w:pPr>
        <w:ind w:firstLine="708"/>
        <w:jc w:val="both"/>
      </w:pPr>
      <w:r>
        <w:t xml:space="preserve">Iz Obavijesti Financijske agencije o osiguranju sredstava za namirenje troškova stečajnog postupka od </w:t>
      </w:r>
      <w:r w:rsidR="00394521">
        <w:t>13. ožujka</w:t>
      </w:r>
      <w:r>
        <w:t xml:space="preserve"> 2019.</w:t>
      </w:r>
      <w:r w:rsidR="00394521">
        <w:t xml:space="preserve"> i od 17. svibnja 2019.</w:t>
      </w:r>
      <w:r>
        <w:t xml:space="preserve"> proizlazi kako u konkretnom slučaju nema zaplijenjenih novčanih sredstava na ime predujma za namirenje troškova stečajnog postupka, a provjerom u računovodstvu Trgovačkog suda u Zagrebu izvršenom na dan donošenja ovoga rješenja utvrđeno je da podnositelj prijedloga nije</w:t>
      </w:r>
      <w:r w:rsidR="00FA4CF9">
        <w:t xml:space="preserve"> prilikom podnošenja prijedloga i naknadno</w:t>
      </w:r>
      <w:r>
        <w:t xml:space="preserve"> uplatio predujam u iznosu od 1.000,00 kuna u Fond za namirenje troškova stečajnog postupka.</w:t>
      </w:r>
      <w:r w:rsidRPr="00CB6BE6" w:rsidR="00CB6BE6">
        <w:t xml:space="preserve"> Navedeno proizlazi </w:t>
      </w:r>
      <w:r w:rsidR="00CB6BE6">
        <w:t>i iz kartice tro</w:t>
      </w:r>
      <w:r w:rsidR="006654A6">
        <w:t xml:space="preserve">škovi u E-spisu za ovaj predmet iz koje ujedno proizlazi da je uplatio </w:t>
      </w:r>
      <w:r w:rsidR="006E4409">
        <w:t xml:space="preserve">u državni proračun </w:t>
      </w:r>
      <w:r w:rsidR="006654A6">
        <w:t>sudsku pristojbu od 100,00 kn za prijedlog.</w:t>
      </w:r>
      <w:r w:rsidR="006E4409">
        <w:t xml:space="preserve"> </w:t>
      </w:r>
    </w:p>
    <w:p w:rsidR="006A4415" w:rsidP="009E6563" w:rsidRDefault="006A4415">
      <w:pPr>
        <w:ind w:firstLine="708"/>
        <w:jc w:val="both"/>
      </w:pPr>
    </w:p>
    <w:p w:rsidR="006A4415" w:rsidP="009E6563" w:rsidRDefault="006A4415">
      <w:pPr>
        <w:ind w:firstLine="708"/>
        <w:jc w:val="both"/>
      </w:pPr>
      <w:r>
        <w:t xml:space="preserve">Da dužnik nema </w:t>
      </w:r>
      <w:r w:rsidR="00FA4CF9">
        <w:t>zaplijenjenih sredstava na ime predujma sud je utvrdio</w:t>
      </w:r>
      <w:r w:rsidR="00CB6BE6">
        <w:t xml:space="preserve"> i na temelju</w:t>
      </w:r>
      <w:r w:rsidR="00FA4CF9">
        <w:t xml:space="preserve"> uvid</w:t>
      </w:r>
      <w:r w:rsidR="00CB6BE6">
        <w:t>a</w:t>
      </w:r>
      <w:r w:rsidR="00FA4CF9">
        <w:t xml:space="preserve"> u elektronički sustav </w:t>
      </w:r>
      <w:r w:rsidR="00AF005F">
        <w:t xml:space="preserve">Financijske agencije </w:t>
      </w:r>
      <w:r w:rsidR="00FA4CF9">
        <w:t xml:space="preserve">e-Blokade </w:t>
      </w:r>
      <w:r w:rsidRPr="00AF005F" w:rsidR="00AF005F">
        <w:t>koji j</w:t>
      </w:r>
      <w:r w:rsidR="00AF005F">
        <w:t xml:space="preserve">e izvršio po službenoj dužnosti </w:t>
      </w:r>
      <w:r w:rsidR="00FA4CF9">
        <w:t>30. kolovoza 2019.</w:t>
      </w:r>
      <w:r w:rsidR="001F0E09">
        <w:t xml:space="preserve"> </w:t>
      </w:r>
      <w:r w:rsidR="00AF005F">
        <w:t>na temelju ovlasti iz odredbe čl.11.st.3. SZ-a.</w:t>
      </w:r>
    </w:p>
    <w:p w:rsidR="005B6317" w:rsidP="009E6563" w:rsidRDefault="005B6317">
      <w:pPr>
        <w:jc w:val="both"/>
      </w:pPr>
    </w:p>
    <w:p w:rsidR="005B6317" w:rsidP="009E6563" w:rsidRDefault="005B6317">
      <w:pPr>
        <w:jc w:val="both"/>
      </w:pPr>
      <w:r>
        <w:tab/>
        <w:t>Slijedom navedenog, sud je na temelju odredbe čl. 114. st. 1. SZ-a pozvao dužnika kao podnositelja prijedloga platiti predujam u iznosu od 1.000,00 kuna u Fond za namirenje troškova stečajnog postupka čija je visina propisana odredbom čl. 114. st. 1. SZ-a, uz upozorenje na pravne posljedice ne postupanja po pozivu suda propisane odredbom  čl. 114. st. 5. SZ-a, odnosno da će sud odbaciti prijedlog za otvaranje stečajnog postupka ako u određenom roku ne uplati određeni iznos predujma.</w:t>
      </w:r>
    </w:p>
    <w:p w:rsidR="005B6317" w:rsidP="009E6563" w:rsidRDefault="005B6317">
      <w:pPr>
        <w:jc w:val="both"/>
      </w:pPr>
    </w:p>
    <w:p w:rsidR="005B6317" w:rsidP="009E6563" w:rsidRDefault="006A4415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 w:rsidR="00AF005F">
        <w:t xml:space="preserve">   </w:t>
      </w:r>
      <w:r w:rsidR="0012626B">
        <w:t xml:space="preserve">  </w:t>
      </w:r>
      <w:r w:rsidR="005B6317">
        <w:t>U Zagrebu</w:t>
      </w:r>
      <w:r w:rsidR="009E6563">
        <w:t xml:space="preserve"> </w:t>
      </w:r>
      <w:r w:rsidR="00866E95">
        <w:t>30. kolovoza</w:t>
      </w:r>
      <w:r w:rsidR="005B6317">
        <w:t xml:space="preserve"> 2019.</w:t>
      </w:r>
    </w:p>
    <w:p w:rsidR="005B6317" w:rsidP="007903F1" w:rsidRDefault="005B631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="005B6317" w:rsidP="007903F1" w:rsidRDefault="005A613C">
      <w:pPr>
        <w:jc w:val="righ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626B">
        <w:t xml:space="preserve">   </w:t>
      </w:r>
      <w:r w:rsidR="005B6317">
        <w:t xml:space="preserve"> Danijela Uzelac</w:t>
      </w:r>
      <w:r w:rsidR="009E6563">
        <w:t xml:space="preserve"> Ljubić</w:t>
      </w:r>
      <w:r>
        <w:t>, v.r.</w:t>
      </w:r>
    </w:p>
    <w:p w:rsidR="009E6563" w:rsidP="009E6563" w:rsidRDefault="009E6563">
      <w:pPr>
        <w:jc w:val="both"/>
      </w:pPr>
    </w:p>
    <w:p w:rsidR="005B6317" w:rsidP="009E6563" w:rsidRDefault="005B6317">
      <w:pPr>
        <w:jc w:val="both"/>
      </w:pPr>
    </w:p>
    <w:p w:rsidR="005B6317" w:rsidP="009E6563" w:rsidRDefault="005B6317">
      <w:pPr>
        <w:jc w:val="both"/>
      </w:pPr>
      <w:r>
        <w:t xml:space="preserve">Uputa o pravnom lijeku: Protiv ovog rješenja nezadovoljna stranka može izjaviti žalbu Visokom trgovačkom sudu Republike Hrvatske u roku od 8 dana od dostave rješenja. Dostava  se smatra obavljenom istekom osmoga dana od dana objave ovog rješenja na mrežnoj stranici e-Oglasna ploča (čl. 12. st. 1. SZ). Žalba se podnosi putem Trgovačkog suda u Zagrebu u 2 primjerka. </w:t>
      </w:r>
    </w:p>
    <w:p w:rsidR="005B6317" w:rsidP="009E6563" w:rsidRDefault="005B6317">
      <w:pPr>
        <w:jc w:val="both"/>
      </w:pPr>
    </w:p>
    <w:p w:rsidR="005B6317" w:rsidP="00B918E9" w:rsidRDefault="00B918E9">
      <w:pPr>
        <w:jc w:val="right"/>
      </w:pPr>
      <w:r>
        <w:t>Za točnost otpravka:</w:t>
      </w:r>
    </w:p>
    <w:p w:rsidR="00B918E9" w:rsidP="00B918E9" w:rsidRDefault="00B918E9">
      <w:pPr>
        <w:jc w:val="right"/>
      </w:pPr>
      <w:r>
        <w:t>Katarina Franjić</w:t>
      </w:r>
    </w:p>
    <w:p w:rsidR="00047C7F" w:rsidP="009E6563" w:rsidRDefault="00047C7F">
      <w:pPr>
        <w:jc w:val="both"/>
      </w:pPr>
    </w:p>
    <w:sectPr w:rsidR="00047C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5ED"/>
    <w:rsid w:val="000372F0"/>
    <w:rsid w:val="00047C7F"/>
    <w:rsid w:val="0012626B"/>
    <w:rsid w:val="001F0E09"/>
    <w:rsid w:val="003215ED"/>
    <w:rsid w:val="00394521"/>
    <w:rsid w:val="004C7A62"/>
    <w:rsid w:val="005026DD"/>
    <w:rsid w:val="005A613C"/>
    <w:rsid w:val="005A6F83"/>
    <w:rsid w:val="005B6317"/>
    <w:rsid w:val="00650175"/>
    <w:rsid w:val="006654A6"/>
    <w:rsid w:val="006A4415"/>
    <w:rsid w:val="006E4409"/>
    <w:rsid w:val="00724492"/>
    <w:rsid w:val="007844E8"/>
    <w:rsid w:val="007903F1"/>
    <w:rsid w:val="00834974"/>
    <w:rsid w:val="00866E95"/>
    <w:rsid w:val="009E6563"/>
    <w:rsid w:val="00AF005F"/>
    <w:rsid w:val="00B918E9"/>
    <w:rsid w:val="00C144B7"/>
    <w:rsid w:val="00C70678"/>
    <w:rsid w:val="00C93C3C"/>
    <w:rsid w:val="00CB6BE6"/>
    <w:rsid w:val="00D22ACC"/>
    <w:rsid w:val="00DB2C58"/>
    <w:rsid w:val="00FA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22AC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22AC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372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72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72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72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72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2A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AC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St-591/2019</izvorni_sadrzaj>
    <derivirana_varijabla naziv="DomainObject.Predmet.OznakaBroj_1">St-591/2019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PERSPECTIVE d.o.o.</izvorni_sadrzaj>
    <derivirana_varijabla naziv="DomainObject.Predmet.ProtustrankaFormated_1">  PERSPECTIVE d.o.o.</derivirana_varijabla>
  </DomainObject.Predmet.ProtustrankaFormated>
  <DomainObject.Predmet.ProtustrankaFormatedOIB>
    <izvorni_sadrzaj>  PERSPECTIVE d.o.o., OIB 90884798553</izvorni_sadrzaj>
    <derivirana_varijabla naziv="DomainObject.Predmet.ProtustrankaFormatedOIB_1">  PERSPECTIVE d.o.o., OIB 90884798553</derivirana_varijabla>
  </DomainObject.Predmet.ProtustrankaFormatedOIB>
  <DomainObject.Predmet.ProtustrankaFormatedWithAdress>
    <izvorni_sadrzaj> PERSPECTIVE d.o.o., Sortina 43, 10000 Zagreb</izvorni_sadrzaj>
    <derivirana_varijabla naziv="DomainObject.Predmet.ProtustrankaFormatedWithAdress_1"> PERSPECTIVE d.o.o., Sortina 43, 10000 Zagreb</derivirana_varijabla>
  </DomainObject.Predmet.ProtustrankaFormatedWithAdress>
  <DomainObject.Predmet.ProtustrankaFormatedWithAdressOIB>
    <izvorni_sadrzaj> PERSPECTIVE d.o.o., OIB 90884798553, Sortina 43, 10000 Zagreb</izvorni_sadrzaj>
    <derivirana_varijabla naziv="DomainObject.Predmet.ProtustrankaFormatedWithAdressOIB_1"> PERSPECTIVE d.o.o., OIB 90884798553, Sortina 43, 10000 Zagreb</derivirana_varijabla>
  </DomainObject.Predmet.ProtustrankaFormatedWithAdressOIB>
  <DomainObject.Predmet.ProtustrankaWithAdress>
    <izvorni_sadrzaj>PERSPECTIVE d.o.o. Sortina 43, 10000 Zagreb</izvorni_sadrzaj>
    <derivirana_varijabla naziv="DomainObject.Predmet.ProtustrankaWithAdress_1">PERSPECTIVE d.o.o. Sortina 43, 10000 Zagreb</derivirana_varijabla>
  </DomainObject.Predmet.ProtustrankaWithAdress>
  <DomainObject.Predmet.ProtustrankaWithAdressOIB>
    <izvorni_sadrzaj>PERSPECTIVE d.o.o., OIB 90884798553, Sortina 43, 10000 Zagreb</izvorni_sadrzaj>
    <derivirana_varijabla naziv="DomainObject.Predmet.ProtustrankaWithAdressOIB_1">PERSPECTIVE d.o.o., OIB 90884798553, Sortina 43, 10000 Zagreb</derivirana_varijabla>
  </DomainObject.Predmet.ProtustrankaWithAdressOIB>
  <DomainObject.Predmet.ProtustrankaNazivFormated>
    <izvorni_sadrzaj>PERSPECTIVE d.o.o.</izvorni_sadrzaj>
    <derivirana_varijabla naziv="DomainObject.Predmet.ProtustrankaNazivFormated_1">PERSPECTIVE d.o.o.</derivirana_varijabla>
  </DomainObject.Predmet.ProtustrankaNazivFormated>
  <DomainObject.Predmet.ProtustrankaNazivFormatedOIB>
    <izvorni_sadrzaj>PERSPECTIVE d.o.o., OIB 90884798553</izvorni_sadrzaj>
    <derivirana_varijabla naziv="DomainObject.Predmet.ProtustrankaNazivFormatedOIB_1">PERSPECTIVE d.o.o., OIB 90884798553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PERSPECTIVE d.o.o.</izvorni_sadrzaj>
    <derivirana_varijabla naziv="DomainObject.Predmet.StrankaFormated_1">  PERSPECTIVE d.o.o.</derivirana_varijabla>
  </DomainObject.Predmet.StrankaFormated>
  <DomainObject.Predmet.StrankaFormatedOIB>
    <izvorni_sadrzaj>  PERSPECTIVE d.o.o., OIB 90884798553</izvorni_sadrzaj>
    <derivirana_varijabla naziv="DomainObject.Predmet.StrankaFormatedOIB_1">  PERSPECTIVE d.o.o., OIB 90884798553</derivirana_varijabla>
  </DomainObject.Predmet.StrankaFormatedOIB>
  <DomainObject.Predmet.StrankaFormatedWithAdress>
    <izvorni_sadrzaj> PERSPECTIVE d.o.o., Sortina 43, 10000 Zagreb</izvorni_sadrzaj>
    <derivirana_varijabla naziv="DomainObject.Predmet.StrankaFormatedWithAdress_1"> PERSPECTIVE d.o.o., Sortina 43, 10000 Zagreb</derivirana_varijabla>
  </DomainObject.Predmet.StrankaFormatedWithAdress>
  <DomainObject.Predmet.StrankaFormatedWithAdressOIB>
    <izvorni_sadrzaj> PERSPECTIVE d.o.o., OIB 90884798553, Sortina 43, 10000 Zagreb</izvorni_sadrzaj>
    <derivirana_varijabla naziv="DomainObject.Predmet.StrankaFormatedWithAdressOIB_1"> PERSPECTIVE d.o.o., OIB 90884798553, Sortina 43, 10000 Zagreb</derivirana_varijabla>
  </DomainObject.Predmet.StrankaFormatedWithAdressOIB>
  <DomainObject.Predmet.StrankaWithAdress>
    <izvorni_sadrzaj>PERSPECTIVE d.o.o. Sortina 43,10000 Zagreb</izvorni_sadrzaj>
    <derivirana_varijabla naziv="DomainObject.Predmet.StrankaWithAdress_1">PERSPECTIVE d.o.o. Sortina 43,10000 Zagreb</derivirana_varijabla>
  </DomainObject.Predmet.StrankaWithAdress>
  <DomainObject.Predmet.StrankaWithAdressOIB>
    <izvorni_sadrzaj>PERSPECTIVE d.o.o., OIB 90884798553, Sortina 43,10000 Zagreb</izvorni_sadrzaj>
    <derivirana_varijabla naziv="DomainObject.Predmet.StrankaWithAdressOIB_1">PERSPECTIVE d.o.o., OIB 90884798553, Sortina 43,10000 Zagreb</derivirana_varijabla>
  </DomainObject.Predmet.StrankaWithAdressOIB>
  <DomainObject.Predmet.StrankaNazivFormated>
    <izvorni_sadrzaj>PERSPECTIVE d.o.o.</izvorni_sadrzaj>
    <derivirana_varijabla naziv="DomainObject.Predmet.StrankaNazivFormated_1">PERSPECTIVE d.o.o.</derivirana_varijabla>
  </DomainObject.Predmet.StrankaNazivFormated>
  <DomainObject.Predmet.StrankaNazivFormatedOIB>
    <izvorni_sadrzaj>PERSPECTIVE d.o.o., OIB 90884798553</izvorni_sadrzaj>
    <derivirana_varijabla naziv="DomainObject.Predmet.StrankaNazivFormatedOIB_1">PERSPECTIVE d.o.o., OIB 90884798553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PERSPECTIVE d.o.o.</item>
    </izvorni_sadrzaj>
    <derivirana_varijabla naziv="DomainObject.Predmet.StrankaListFormated_1">
      <item>PERSPECTIVE d.o.o.</item>
    </derivirana_varijabla>
  </DomainObject.Predmet.StrankaListFormated>
  <DomainObject.Predmet.StrankaListFormatedOIB>
    <izvorni_sadrzaj>
      <item>PERSPECTIVE d.o.o., OIB 90884798553</item>
    </izvorni_sadrzaj>
    <derivirana_varijabla naziv="DomainObject.Predmet.StrankaListFormatedOIB_1">
      <item>PERSPECTIVE d.o.o., OIB 90884798553</item>
    </derivirana_varijabla>
  </DomainObject.Predmet.StrankaListFormatedOIB>
  <DomainObject.Predmet.StrankaListFormatedWithAdress>
    <izvorni_sadrzaj>
      <item>PERSPECTIVE d.o.o., Sortina 43, 10000 Zagreb</item>
    </izvorni_sadrzaj>
    <derivirana_varijabla naziv="DomainObject.Predmet.StrankaListFormatedWithAdress_1">
      <item>PERSPECTIVE d.o.o., Sortina 43, 10000 Zagreb</item>
    </derivirana_varijabla>
  </DomainObject.Predmet.StrankaListFormatedWithAdress>
  <DomainObject.Predmet.StrankaListFormatedWithAdressOIB>
    <izvorni_sadrzaj>
      <item>PERSPECTIVE d.o.o., OIB 90884798553, Sortina 43, 10000 Zagreb</item>
    </izvorni_sadrzaj>
    <derivirana_varijabla naziv="DomainObject.Predmet.StrankaListFormatedWithAdressOIB_1">
      <item>PERSPECTIVE d.o.o., OIB 90884798553, Sortina 43, 10000 Zagreb</item>
    </derivirana_varijabla>
  </DomainObject.Predmet.StrankaListFormatedWithAdressOIB>
  <DomainObject.Predmet.StrankaListNazivFormated>
    <izvorni_sadrzaj>
      <item>PERSPECTIVE d.o.o.</item>
    </izvorni_sadrzaj>
    <derivirana_varijabla naziv="DomainObject.Predmet.StrankaListNazivFormated_1">
      <item>PERSPECTIVE d.o.o.</item>
    </derivirana_varijabla>
  </DomainObject.Predmet.StrankaListNazivFormated>
  <DomainObject.Predmet.StrankaListNazivFormatedOIB>
    <izvorni_sadrzaj>
      <item>PERSPECTIVE d.o.o., OIB 90884798553</item>
    </izvorni_sadrzaj>
    <derivirana_varijabla naziv="DomainObject.Predmet.StrankaListNazivFormatedOIB_1">
      <item>PERSPECTIVE d.o.o., OIB 90884798553</item>
    </derivirana_varijabla>
  </DomainObject.Predmet.StrankaListNazivFormatedOIB>
  <DomainObject.Predmet.ProtuStrankaListFormated>
    <izvorni_sadrzaj>
      <item>PERSPECTIVE d.o.o.</item>
    </izvorni_sadrzaj>
    <derivirana_varijabla naziv="DomainObject.Predmet.ProtuStrankaListFormated_1">
      <item>PERSPECTIVE d.o.o.</item>
    </derivirana_varijabla>
  </DomainObject.Predmet.ProtuStrankaListFormated>
  <DomainObject.Predmet.ProtuStrankaListFormatedOIB>
    <izvorni_sadrzaj>
      <item>PERSPECTIVE d.o.o., OIB 90884798553</item>
    </izvorni_sadrzaj>
    <derivirana_varijabla naziv="DomainObject.Predmet.ProtuStrankaListFormatedOIB_1">
      <item>PERSPECTIVE d.o.o., OIB 90884798553</item>
    </derivirana_varijabla>
  </DomainObject.Predmet.ProtuStrankaListFormatedOIB>
  <DomainObject.Predmet.ProtuStrankaListFormatedWithAdress>
    <izvorni_sadrzaj>
      <item>PERSPECTIVE d.o.o., Sortina 43, 10000 Zagreb</item>
    </izvorni_sadrzaj>
    <derivirana_varijabla naziv="DomainObject.Predmet.ProtuStrankaListFormatedWithAdress_1">
      <item>PERSPECTIVE d.o.o., Sortina 43, 10000 Zagreb</item>
    </derivirana_varijabla>
  </DomainObject.Predmet.ProtuStrankaListFormatedWithAdress>
  <DomainObject.Predmet.ProtuStrankaListFormatedWithAdressOIB>
    <izvorni_sadrzaj>
      <item>PERSPECTIVE d.o.o., OIB 90884798553, Sortina 43, 10000 Zagreb</item>
    </izvorni_sadrzaj>
    <derivirana_varijabla naziv="DomainObject.Predmet.ProtuStrankaListFormatedWithAdressOIB_1">
      <item>PERSPECTIVE d.o.o., OIB 90884798553, Sortina 43, 10000 Zagreb</item>
    </derivirana_varijabla>
  </DomainObject.Predmet.ProtuStrankaListFormatedWithAdressOIB>
  <DomainObject.Predmet.ProtuStrankaListNazivFormated>
    <izvorni_sadrzaj>
      <item>PERSPECTIVE d.o.o.</item>
    </izvorni_sadrzaj>
    <derivirana_varijabla naziv="DomainObject.Predmet.ProtuStrankaListNazivFormated_1">
      <item>PERSPECTIVE d.o.o.</item>
    </derivirana_varijabla>
  </DomainObject.Predmet.ProtuStrankaListNazivFormated>
  <DomainObject.Predmet.ProtuStrankaListNazivFormatedOIB>
    <izvorni_sadrzaj>
      <item>PERSPECTIVE d.o.o., OIB 90884798553</item>
    </izvorni_sadrzaj>
    <derivirana_varijabla naziv="DomainObject.Predmet.ProtuStrankaListNazivFormatedOIB_1">
      <item>PERSPECTIVE d.o.o., OIB 90884798553</item>
    </derivirana_varijabla>
  </DomainObject.Predmet.ProtuStrankaListNazivFormatedOIB>
  <DomainObject.Predmet.OstaliListFormated>
    <izvorni_sadrzaj>
      <item>Goran Vujković</item>
    </izvorni_sadrzaj>
    <derivirana_varijabla naziv="DomainObject.Predmet.OstaliListFormated_1">
      <item>Goran Vujković</item>
    </derivirana_varijabla>
  </DomainObject.Predmet.OstaliListFormated>
  <DomainObject.Predmet.OstaliListFormatedOIB>
    <izvorni_sadrzaj>
      <item>Goran Vujković, OIB 12393156499</item>
    </izvorni_sadrzaj>
    <derivirana_varijabla naziv="DomainObject.Predmet.OstaliListFormatedOIB_1">
      <item>Goran Vujković, OIB 12393156499</item>
    </derivirana_varijabla>
  </DomainObject.Predmet.OstaliListFormatedOIB>
  <DomainObject.Predmet.OstaliListFormatedWithAdress>
    <izvorni_sadrzaj>
      <item>Goran Vujković, Sortina 43, 10000 Zagreb</item>
    </izvorni_sadrzaj>
    <derivirana_varijabla naziv="DomainObject.Predmet.OstaliListFormatedWithAdress_1">
      <item>Goran Vujković, Sortina 43, 10000 Zagreb</item>
    </derivirana_varijabla>
  </DomainObject.Predmet.OstaliListFormatedWithAdress>
  <DomainObject.Predmet.OstaliListFormatedWithAdressOIB>
    <izvorni_sadrzaj>
      <item>Goran Vujković, OIB 12393156499, Sortina 43, 10000 Zagreb</item>
    </izvorni_sadrzaj>
    <derivirana_varijabla naziv="DomainObject.Predmet.OstaliListFormatedWithAdressOIB_1">
      <item>Goran Vujković, OIB 12393156499, Sortina 43, 10000 Zagreb</item>
    </derivirana_varijabla>
  </DomainObject.Predmet.OstaliListFormatedWithAdressOIB>
  <DomainObject.Predmet.OstaliListNazivFormated>
    <izvorni_sadrzaj>
      <item>Goran Vujković</item>
    </izvorni_sadrzaj>
    <derivirana_varijabla naziv="DomainObject.Predmet.OstaliListNazivFormated_1">
      <item>Goran Vujković</item>
    </derivirana_varijabla>
  </DomainObject.Predmet.OstaliListNazivFormated>
  <DomainObject.Predmet.OstaliListNazivFormatedOIB>
    <izvorni_sadrzaj>
      <item>Goran Vujković, OIB 12393156499</item>
    </izvorni_sadrzaj>
    <derivirana_varijabla naziv="DomainObject.Predmet.OstaliListNazivFormatedOIB_1">
      <item>Goran Vujković, OIB 12393156499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PERSPECTIVE d.o.o.</izvorni_sadrzaj>
    <derivirana_varijabla naziv="DomainObject.Predmet.StrankaIDrugi_1">PERSPECTIVE d.o.o.</derivirana_varijabla>
  </DomainObject.Predmet.StrankaIDrugi>
  <DomainObject.Predmet.ProtustrankaIDrugi>
    <izvorni_sadrzaj>PERSPECTIVE d.o.o.</izvorni_sadrzaj>
    <derivirana_varijabla naziv="DomainObject.Predmet.ProtustrankaIDrugi_1">PERSPECTIVE d.o.o.</derivirana_varijabla>
  </DomainObject.Predmet.ProtustrankaIDrugi>
  <DomainObject.Predmet.StrankaIDrugiAdressOIB>
    <izvorni_sadrzaj>PERSPECTIVE d.o.o., OIB 90884798553, Sortina 43, 10000 Zagreb</izvorni_sadrzaj>
    <derivirana_varijabla naziv="DomainObject.Predmet.StrankaIDrugiAdressOIB_1">PERSPECTIVE d.o.o., OIB 90884798553, Sortina 43, 10000 Zagreb</derivirana_varijabla>
  </DomainObject.Predmet.StrankaIDrugiAdressOIB>
  <DomainObject.Predmet.ProtustrankaIDrugiAdressOIB>
    <izvorni_sadrzaj>PERSPECTIVE d.o.o., OIB 90884798553, Sortina 43, 10000 Zagreb</izvorni_sadrzaj>
    <derivirana_varijabla naziv="DomainObject.Predmet.ProtustrankaIDrugiAdressOIB_1">PERSPECTIVE d.o.o., OIB 90884798553, Sortina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PERSPECTIVE d.o.o.</item>
      <item>PERSPECTIVE d.o.o.</item>
      <item>Goran Vujković</item>
    </izvorni_sadrzaj>
    <derivirana_varijabla naziv="DomainObject.Predmet.SudioniciListNaziv_1">
      <item>PERSPECTIVE d.o.o.</item>
      <item>PERSPECTIVE d.o.o.</item>
      <item>Goran Vujković</item>
    </derivirana_varijabla>
  </DomainObject.Predmet.SudioniciListNaziv>
  <DomainObject.Predmet.SudioniciListAdressOIB>
    <izvorni_sadrzaj>
      <item>PERSPECTIVE d.o.o., OIB 90884798553, Sortina 43,10000 Zagreb</item>
      <item>PERSPECTIVE d.o.o., OIB 90884798553, Sortina 43,10000 Zagreb</item>
      <item>Goran Vujković, OIB 12393156499, Sortina 43,10000 Zagreb</item>
    </izvorni_sadrzaj>
    <derivirana_varijabla naziv="DomainObject.Predmet.SudioniciListAdressOIB_1">
      <item>PERSPECTIVE d.o.o., OIB 90884798553, Sortina 43,10000 Zagreb</item>
      <item>PERSPECTIVE d.o.o., OIB 90884798553, Sortina 43,10000 Zagreb</item>
      <item>Goran Vujković, OIB 12393156499, Sortina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90884798553</item>
      <item>, OIB 90884798553</item>
      <item>, OIB 12393156499</item>
    </izvorni_sadrzaj>
    <derivirana_varijabla naziv="DomainObject.Predmet.SudioniciListNazivOIB_1">
      <item>, OIB 90884798553</item>
      <item>, OIB 90884798553</item>
      <item>, OIB 12393156499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St-591/2019-11</izvorni_sadrzaj>
    <derivirana_varijabla naziv="DomainObject.PredzadnjaOdlukaIzPredmeta.Oznaka_1">St-591/2019-11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707</properties:Words>
  <properties:Characters>3721</properties:Characters>
  <properties:Lines>89</properties:Lines>
  <properties:Paragraphs>23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2019-08-28T12:17:00Z</dcterms:created>
  <dc:creator>Danijela Uzelac</dc:creator>
  <dc:description/>
  <cp:keywords/>
  <cp:lastModifiedBy>Katarina Franjić</cp:lastModifiedBy>
  <cp:lastPrinted>2019-08-30T10:56:00Z</cp:lastPrinted>
  <dcterms:modified xmlns:xsi="http://www.w3.org/2001/XMLSchema-instance" xsi:type="dcterms:W3CDTF">2019-08-30T10:57:00Z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(st-591-19 rješenje predujam 1.000,00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