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58b5" w14:paraId="b4258b5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2F75DC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>
        <w:rPr>
          <w:rFonts w:cs="Times New Roman"/>
        </w:rPr>
        <w:t xml:space="preserve"> </w:t>
      </w:r>
      <w:r w:rsidR="007A7DF9">
        <w:rPr>
          <w:rFonts w:cs="Times New Roman"/>
        </w:rPr>
        <w:t>CIKLOTURIZAM d.o.o., OIB 43043284435, Kamenica 37/A (Grad Lepoglava)</w:t>
      </w:r>
      <w:r w:rsidRPr="00BA3155">
        <w:rPr>
          <w:rFonts w:cs="Times New Roman"/>
        </w:rPr>
        <w:t xml:space="preserve">, dana </w:t>
      </w:r>
      <w:r w:rsidR="007A7DF9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7A7DF9">
        <w:rPr>
          <w:rFonts w:cs="Times New Roman"/>
        </w:rPr>
        <w:t>CIKLOTURIZAM d.o.o., OIB 43043284435, Kamenica 37/A</w:t>
      </w:r>
      <w:r w:rsidRPr="00BA3155">
        <w:rPr>
          <w:rFonts w:cs="Times New Roman"/>
        </w:rPr>
        <w:t xml:space="preserve">, s danom </w:t>
      </w:r>
      <w:r w:rsidR="007A7DF9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7A7DF9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 w:rsidR="007A7DF9">
        <w:rPr>
          <w:rFonts w:cs="Times New Roman"/>
        </w:rPr>
        <w:t>CIKLOTURIZAM d.o.o., OIB 43043284435, Kamenica 37/A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7A7DF9">
        <w:rPr>
          <w:rFonts w:cs="Times New Roman"/>
        </w:rPr>
        <w:t>Ivan Hudoletnjak, OIB 80924395653, iz Ivanca, Zavojna ulica 3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7A7DF9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7A7DF9">
        <w:rPr>
          <w:rFonts w:cs="Times New Roman"/>
        </w:rPr>
        <w:t>CIKLOTURIZAM d.o.o., OIB 43043284435, Kamenica 37/A</w:t>
      </w:r>
      <w:r w:rsidRPr="00BA3155">
        <w:rPr>
          <w:rFonts w:cs="Times New Roman"/>
        </w:rPr>
        <w:t xml:space="preserve">, bit će brisan iz </w:t>
      </w:r>
      <w:r w:rsidRPr="007A7DF9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7A7DF9">
        <w:rPr>
          <w:rFonts w:cs="Times New Roman"/>
        </w:rPr>
        <w:t>25. studenoga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7A7DF9">
        <w:rPr>
          <w:rFonts w:cs="Times New Roman"/>
        </w:rPr>
        <w:t xml:space="preserve">nije podnijela javnobilježnički ovjerovljeni prokazni popis imovine i obveza dužnika te kako </w:t>
      </w:r>
      <w:r w:rsidRPr="00BA3155">
        <w:rPr>
          <w:rFonts w:cs="Times New Roman"/>
        </w:rPr>
        <w:t xml:space="preserve">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</w:t>
      </w:r>
      <w:r w:rsidR="007A7DF9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355C6A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7A7DF9">
        <w:rPr>
          <w:rFonts w:cs="Times New Roman"/>
        </w:rPr>
        <w:t xml:space="preserve">CIKLOTURIZAM d.o.o., Kamenica 37/A </w:t>
      </w:r>
    </w:p>
    <w:p w:rsidRDefault="00BA3155" w:rsidP="00BA3155" w:rsidR="00BA3155" w:rsidRPr="007A7DF9">
      <w:pPr>
        <w:numPr>
          <w:ilvl w:val="0"/>
          <w:numId w:val="2"/>
        </w:numPr>
        <w:spacing w:after="0"/>
        <w:rPr>
          <w:rFonts w:cs="Times New Roman"/>
        </w:rPr>
      </w:pPr>
      <w:r w:rsidRPr="007A7DF9">
        <w:rPr>
          <w:rFonts w:cs="Times New Roman"/>
        </w:rPr>
        <w:t xml:space="preserve">Direktor dužnika,  </w:t>
      </w:r>
      <w:r w:rsidR="007A7DF9" w:rsidRPr="007A7DF9">
        <w:rPr>
          <w:rFonts w:cs="Times New Roman"/>
        </w:rPr>
        <w:t>Darinka Jug, Sesvete, Ulica kaktusa 18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7A7DF9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 w:rsidRPr="00355C6A">
      <w:pPr>
        <w:numPr>
          <w:ilvl w:val="0"/>
          <w:numId w:val="2"/>
        </w:numPr>
        <w:spacing w:after="0"/>
        <w:rPr>
          <w:rFonts w:cs="Times New Roman"/>
        </w:rPr>
      </w:pPr>
      <w:r w:rsidRPr="00355C6A">
        <w:rPr>
          <w:rFonts w:cs="Times New Roman"/>
        </w:rPr>
        <w:t xml:space="preserve">Ministarstvo financija, Porezna uprava, Područni ured Sjeverna Hrvatska, Ispostava </w:t>
      </w:r>
      <w:r w:rsidR="00355C6A" w:rsidRPr="00355C6A">
        <w:rPr>
          <w:rFonts w:cs="Times New Roman"/>
        </w:rPr>
        <w:t>Varaždin, Graberje 1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Stečajni upravitelj </w:t>
      </w:r>
      <w:r w:rsidR="007A7DF9">
        <w:rPr>
          <w:rFonts w:cs="Times New Roman"/>
        </w:rPr>
        <w:t>Ivan Hudoletnjak, Ivanec, Zavojna ulica 3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355C6A" w:rsidP="00355C6A" w:rsidR="00355C6A">
      <w:pPr>
        <w:spacing w:after="0"/>
        <w:ind w:left="360"/>
        <w:rPr>
          <w:rFonts w:cs="Times New Roman"/>
        </w:rPr>
      </w:pPr>
    </w:p>
    <w:p w:rsidRDefault="00355C6A" w:rsidP="00355C6A" w:rsidR="00355C6A">
      <w:pPr>
        <w:spacing w:after="0"/>
        <w:ind w:left="360"/>
        <w:rPr>
          <w:rFonts w:cs="Times New Roman"/>
        </w:rPr>
      </w:pPr>
    </w:p>
    <w:p w:rsidRDefault="00355C6A" w:rsidP="00355C6A" w:rsidR="00355C6A">
      <w:pPr>
        <w:spacing w:after="0"/>
        <w:ind w:left="360"/>
        <w:rPr>
          <w:rFonts w:cs="Times New Roman"/>
        </w:rPr>
      </w:pPr>
    </w:p>
    <w:p w:rsidRDefault="007A7DF9" w:rsidP="007A7DF9" w:rsidR="007A7DF9" w:rsidRPr="00BA3155">
      <w:pPr>
        <w:spacing w:after="0"/>
        <w:ind w:left="360"/>
        <w:rPr>
          <w:rFonts w:cs="Times New Roman"/>
        </w:rPr>
      </w:pPr>
    </w:p>
    <w:sectPr w:rsidSect="00355C6A" w:rsidR="007A7DF9" w:rsidRPr="00BA3155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B17" w:rsidP="00BA3155" w:rsidR="00A65B17">
      <w:pPr>
        <w:spacing w:after="0"/>
      </w:pPr>
      <w:r>
        <w:separator/>
      </w:r>
    </w:p>
  </w:endnote>
  <w:endnote w:id="0" w:type="continuationSeparator">
    <w:p w:rsidRDefault="00A65B17" w:rsidP="00BA3155" w:rsidR="00A65B1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5DC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B17" w:rsidP="00BA3155" w:rsidR="00A65B17">
      <w:pPr>
        <w:spacing w:after="0"/>
      </w:pPr>
      <w:r>
        <w:separator/>
      </w:r>
    </w:p>
  </w:footnote>
  <w:footnote w:id="0" w:type="continuationSeparator">
    <w:p w:rsidRDefault="00A65B17" w:rsidP="00BA3155" w:rsidR="00A65B17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7A7DF9">
      <w:t>909/15-5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7A7DF9">
      <w:t>909/15-5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56997"/>
    <w:rsid w:val="00280824"/>
    <w:rsid w:val="002F75DC"/>
    <w:rsid w:val="00355C6A"/>
    <w:rsid w:val="00443F39"/>
    <w:rsid w:val="00521255"/>
    <w:rsid w:val="00535974"/>
    <w:rsid w:val="0057362D"/>
    <w:rsid w:val="007A7DF9"/>
    <w:rsid w:val="007D392C"/>
    <w:rsid w:val="00A65B17"/>
    <w:rsid w:val="00B72CD2"/>
    <w:rsid w:val="00BA3155"/>
    <w:rsid w:val="00D12B3F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F75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5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5DC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5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2F75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5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5DC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5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St-909/2015</izvorni_sadrzaj>
    <derivirana_varijabla naziv="DomainObject.Predmet.OznakaBroj_1">St-909/2015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CIKLOTURIZAM društvo s ograničenom odgovornošću za turističke usluge i trgovinu</izvorni_sadrzaj>
    <derivirana_varijabla naziv="DomainObject.Predmet.ProtustrankaFormated_1">  CIKLOTURIZAM društvo s ograničenom odgovornošću za turističke usluge i trgovinu</derivirana_varijabla>
  </DomainObject.Predmet.ProtustrankaFormated>
  <DomainObject.Predmet.ProtustrankaFormatedOIB>
    <izvorni_sadrzaj>  CIKLOTURIZAM društvo s ograničenom odgovornošću za turističke usluge i trgovinu, OIB 43043284435</izvorni_sadrzaj>
    <derivirana_varijabla naziv="DomainObject.Predmet.ProtustrankaFormatedOIB_1">  CIKLOTURIZAM društvo s ograničenom odgovornošću za turističke usluge i trgovinu, OIB 43043284435</derivirana_varijabla>
  </DomainObject.Predmet.ProtustrankaFormatedOIB>
  <DomainObject.Predmet.ProtustrankaFormatedWithAdress>
    <izvorni_sadrzaj> CIKLOTURIZAM društvo s ograničenom odgovornošću za turističke usluge i trgovinu, Kamenica 37/A, 42250 Kamenica</izvorni_sadrzaj>
    <derivirana_varijabla naziv="DomainObject.Predmet.ProtustrankaFormatedWithAdress_1"> CIKLOTURIZAM društvo s ograničenom odgovornošću za turističke usluge i trgovinu, Kamenica 37/A, 42250 Kamenica</derivirana_varijabla>
  </DomainObject.Predmet.ProtustrankaFormatedWithAdress>
  <DomainObject.Predmet.ProtustrankaFormatedWithAdressOIB>
    <izvorni_sadrzaj> CIKLOTURIZAM društvo s ograničenom odgovornošću za turističke usluge i trgovinu, OIB 43043284435, Kamenica 37/A, 42250 Kamenica</izvorni_sadrzaj>
    <derivirana_varijabla naziv="DomainObject.Predmet.ProtustrankaFormatedWithAdressOIB_1"> CIKLOTURIZAM društvo s ograničenom odgovornošću za turističke usluge i trgovinu, OIB 43043284435, Kamenica 37/A, 42250 Kamenica</derivirana_varijabla>
  </DomainObject.Predmet.ProtustrankaFormatedWithAdressOIB>
  <DomainObject.Predmet.ProtustrankaWithAdress>
    <izvorni_sadrzaj>CIKLOTURIZAM društvo s ograničenom odgovornošću za turističke usluge i trgovinu Kamenica 37/A, 42250 Kamenica</izvorni_sadrzaj>
    <derivirana_varijabla naziv="DomainObject.Predmet.ProtustrankaWithAdress_1">CIKLOTURIZAM društvo s ograničenom odgovornošću za turističke usluge i trgovinu Kamenica 37/A, 42250 Kamenica</derivirana_varijabla>
  </DomainObject.Predmet.ProtustrankaWithAdress>
  <DomainObject.Predmet.ProtustrankaWithAdressOIB>
    <izvorni_sadrzaj>CIKLOTURIZAM društvo s ograničenom odgovornošću za turističke usluge i trgovinu, OIB 43043284435, Kamenica 37/A, 42250 Kamenica</izvorni_sadrzaj>
    <derivirana_varijabla naziv="DomainObject.Predmet.ProtustrankaWithAdressOIB_1">CIKLOTURIZAM društvo s ograničenom odgovornošću za turističke usluge i trgovinu, OIB 43043284435, Kamenica 37/A, 42250 Kamenica</derivirana_varijabla>
  </DomainObject.Predmet.ProtustrankaWithAdressOIB>
  <DomainObject.Predmet.ProtustrankaNazivFormated>
    <izvorni_sadrzaj>CIKLOTURIZAM društvo s ograničenom odgovornošću za turističke usluge i trgovinu</izvorni_sadrzaj>
    <derivirana_varijabla naziv="DomainObject.Predmet.ProtustrankaNazivFormated_1">CIKLOTURIZAM društvo s ograničenom odgovornošću za turističke usluge i trgovinu</derivirana_varijabla>
  </DomainObject.Predmet.ProtustrankaNazivFormated>
  <DomainObject.Predmet.ProtustrankaNazivFormatedOIB>
    <izvorni_sadrzaj>CIKLOTURIZAM društvo s ograničenom odgovornošću za turističke usluge i trgovinu, OIB 43043284435</izvorni_sadrzaj>
    <derivirana_varijabla naziv="DomainObject.Predmet.ProtustrankaNazivFormatedOIB_1">CIKLOTURIZAM društvo s ograničenom odgovornošću za turističke usluge i trgovinu, OIB 43043284435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3299.09</izvorni_sadrzaj>
    <derivirana_varijabla naziv="DomainObject.Predmet.TrenutnaVrijednost_1">3299.09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CIKLOTURIZAM društvo s ograničenom odgovornošću za turističke usluge i trgovinu</item>
    </izvorni_sadrzaj>
    <derivirana_varijabla naziv="DomainObject.Predmet.ProtuStrankaListFormated_1">
      <item>CIKLOTURIZAM društvo s ograničenom odgovornošću za turističke usluge i trgovinu</item>
    </derivirana_varijabla>
  </DomainObject.Predmet.ProtuStrankaListFormated>
  <DomainObject.Predmet.ProtuStrankaListFormatedOIB>
    <izvorni_sadrzaj>
      <item>CIKLOTURIZAM društvo s ograničenom odgovornošću za turističke usluge i trgovinu, OIB 43043284435</item>
    </izvorni_sadrzaj>
    <derivirana_varijabla naziv="DomainObject.Predmet.ProtuStrankaListFormatedOIB_1">
      <item>CIKLOTURIZAM društvo s ograničenom odgovornošću za turističke usluge i trgovinu, OIB 43043284435</item>
    </derivirana_varijabla>
  </DomainObject.Predmet.ProtuStrankaListFormatedOIB>
  <DomainObject.Predmet.ProtuStrankaListFormatedWithAdress>
    <izvorni_sadrzaj>
      <item>CIKLOTURIZAM društvo s ograničenom odgovornošću za turističke usluge i trgovinu, Kamenica 37/A, 42250 Kamenica</item>
    </izvorni_sadrzaj>
    <derivirana_varijabla naziv="DomainObject.Predmet.ProtuStrankaListFormatedWithAdress_1">
      <item>CIKLOTURIZAM društvo s ograničenom odgovornošću za turističke usluge i trgovinu, Kamenica 37/A, 42250 Kamenica</item>
    </derivirana_varijabla>
  </DomainObject.Predmet.ProtuStrankaListFormatedWithAdress>
  <DomainObject.Predmet.ProtuStrankaListFormatedWithAdressOIB>
    <izvorni_sadrzaj>
      <item>CIKLOTURIZAM društvo s ograničenom odgovornošću za turističke usluge i trgovinu, OIB 43043284435, Kamenica 37/A, 42250 Kamenica</item>
    </izvorni_sadrzaj>
    <derivirana_varijabla naziv="DomainObject.Predmet.ProtuStrankaListFormatedWithAdressOIB_1">
      <item>CIKLOTURIZAM društvo s ograničenom odgovornošću za turističke usluge i trgovinu, OIB 43043284435, Kamenica 37/A, 42250 Kamenica</item>
    </derivirana_varijabla>
  </DomainObject.Predmet.ProtuStrankaListFormatedWithAdressOIB>
  <DomainObject.Predmet.ProtuStrankaListNazivFormated>
    <izvorni_sadrzaj>
      <item>CIKLOTURIZAM društvo s ograničenom odgovornošću za turističke usluge i trgovinu</item>
    </izvorni_sadrzaj>
    <derivirana_varijabla naziv="DomainObject.Predmet.ProtuStrankaListNazivFormated_1">
      <item>CIKLOTURIZAM društvo s ograničenom odgovornošću za turističke usluge i trgovinu</item>
    </derivirana_varijabla>
  </DomainObject.Predmet.ProtuStrankaListNazivFormated>
  <DomainObject.Predmet.ProtuStrankaListNazivFormatedOIB>
    <izvorni_sadrzaj>
      <item>CIKLOTURIZAM društvo s ograničenom odgovornošću za turističke usluge i trgovinu, OIB 43043284435</item>
    </izvorni_sadrzaj>
    <derivirana_varijabla naziv="DomainObject.Predmet.ProtuStrankaListNazivFormatedOIB_1">
      <item>CIKLOTURIZAM društvo s ograničenom odgovornošću za turističke usluge i trgovinu, OIB 43043284435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CIKLOTURIZAM društvo s ograničenom odgovornošću za turističke usluge i trgovinu</izvorni_sadrzaj>
    <derivirana_varijabla naziv="DomainObject.Predmet.ProtustrankaIDrugi_1">CIKLOTURIZAM društvo s ograničenom odgovornošću za turističke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CIKLOTURIZAM društvo s ograničenom odgovornošću za turističke usluge i trgovinu, OIB 43043284435, Kamenica 37/A, 42250 Kamenica</izvorni_sadrzaj>
    <derivirana_varijabla naziv="DomainObject.Predmet.ProtustrankaIDrugiAdressOIB_1">CIKLOTURIZAM društvo s ograničenom odgovornošću za turističke usluge i trgovinu, OIB 43043284435, Kamenica 37/A, 42250 Kamenica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CIKLOTURIZAM društvo s ograničenom odgovornošću za turističke usluge i trgovinu</item>
      <item>E-oglasna ploča</item>
      <item>Sudski registar, Trgovački sud u Varaždinu</item>
    </izvorni_sadrzaj>
    <derivirana_varijabla naziv="DomainObject.Predmet.SudioniciListNaziv_1">
      <item>Financijska agencija</item>
      <item>CIKLOTURIZAM društvo s ograničenom odgovornošću za turističke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CIKLOTURIZAM društvo s ograničenom odgovornošću za turističke usluge i trgovinu, OIB 43043284435, Kamenica 37/A,42250 Kamenica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CIKLOTURIZAM društvo s ograničenom odgovornošću za turističke usluge i trgovinu, OIB 43043284435, Kamenica 37/A,42250 Kamenica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43043284435</item>
      <item>, OIB null</item>
      <item>, OIB null</item>
    </izvorni_sadrzaj>
    <derivirana_varijabla naziv="DomainObject.Predmet.SudioniciListNazivOIB_1">
      <item>, OIB 85821130368</item>
      <item>, OIB 43043284435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022C6E-7645-493D-9832-DC2B966C45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2661</properties:Characters>
  <properties:Lines>71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2016-03-04T13:04:00Z</dcterms:created>
  <dc:creator>Ljubica Makovec</dc:creator>
  <cp:lastModifiedBy>Ljubica Makovec</cp:lastModifiedBy>
  <cp:lastPrinted>2016-03-07T11:53:00Z</cp:lastPrinted>
  <dcterms:modified xmlns:xsi="http://www.w3.org/2001/XMLSchema-instance" xsi:type="dcterms:W3CDTF">2016-03-07T11:54:00Z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