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f6ae" w14:paraId="5e3f6ae"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15:collapsed w:val="false"/>
        <w:rPr>
          <w:rFonts w:cs="Times New Roman" w:eastAsia="Times New Roman" w:hAnsi="Times New Roman" w:ascii="Times New Roman"/>
          <w:szCs w:val="20"/>
          <w:lang w:eastAsia="hr-HR"/>
        </w:rPr>
      </w:pPr>
      <w:bookmarkStart w:name="_GoBack" w:id="0"/>
      <w:bookmarkEnd w:id="0"/>
      <w:r w:rsidRPr="0011085F">
        <w:rPr>
          <w:rFonts w:cs="Times New Roman"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75F3"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                                                                                                      </w:t>
      </w:r>
    </w:p>
    <w:p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Trgovački sud u Zagrebu</w:t>
      </w:r>
    </w:p>
    <w:p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Zagreb, Amruševa 2/II                                                                            </w:t>
      </w: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postupku nad dužnikom </w:t>
      </w:r>
      <w:r w:rsidR="00E66508" w:rsidRPr="00E66508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GRANOLIO d.d. za proizvodnju, trgovinu i usluge iz Zagreba, Budmanijeva 5, OIB: 59064993527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članka 57. Stečajnog zakona („Narodne novine“ broj: 71/15, </w:t>
      </w:r>
      <w:r w:rsidR="00E665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>dalje: SZ)</w:t>
      </w:r>
      <w:r w:rsidR="00C237B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sastavio te javno objavljuje </w:t>
      </w: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POPIS VJEROVNIKA I PRAVA GLASA </w:t>
      </w: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>KOJA VJEROVNICIMA PRIPADAJU</w:t>
      </w:r>
    </w:p>
    <w:p w:rsidRDefault="0011085F" w:rsidP="0011085F" w:rsidR="0011085F" w:rsidRPr="0011085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11085F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11085F">
      <w:pPr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Calibri" w:eastAsia="Times New Roman" w:hAnsi="Times New Roman" w:ascii="Times New Roman"/>
          <w:b/>
          <w:sz w:val="24"/>
          <w:szCs w:val="24"/>
          <w:lang w:eastAsia="hr-HR"/>
        </w:rPr>
      </w:pP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>Planom restrukturiranja vjerovnici utvrđenih tražbina raspoređeni su sukladno čl.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>308.</w:t>
      </w:r>
      <w:r w:rsidR="008E4E21">
        <w:rPr>
          <w:rFonts w:cs="Times New Roman" w:eastAsia="Times New Roman" w:hAnsi="Times New Roman" w:ascii="Times New Roman"/>
          <w:sz w:val="24"/>
          <w:szCs w:val="24"/>
          <w:lang w:eastAsia="hr-HR"/>
        </w:rPr>
        <w:t>, a u svezi s člankom 56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</w:t>
      </w:r>
      <w:r w:rsidR="00E6650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kriteriju gospodarske istovrsnosti</w:t>
      </w:r>
      <w:r w:rsidR="00E6650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7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sljedeće skupine (grupe)</w:t>
      </w:r>
      <w:r w:rsidRPr="00110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11085F" w:rsidP="000661E7" w:rsidR="0011085F">
      <w:pPr>
        <w:spacing w:after="0"/>
        <w:rPr>
          <w:b/>
        </w:rPr>
      </w:pPr>
    </w:p>
    <w:p w:rsidRDefault="00E414A4" w:rsidP="000661E7" w:rsidR="00E414A4">
      <w:pPr>
        <w:spacing w:after="0"/>
        <w:rPr>
          <w:b/>
        </w:rPr>
      </w:pPr>
    </w:p>
    <w:p w:rsidRDefault="00A6561B" w:rsidP="000661E7" w:rsidR="003E4CAB" w:rsidRPr="00557D80">
      <w:pPr>
        <w:spacing w:after="0"/>
        <w:rPr>
          <w:b/>
        </w:rPr>
      </w:pPr>
      <w:r w:rsidRPr="00557D80">
        <w:rPr>
          <w:b/>
        </w:rPr>
        <w:t>Grupa 1.1</w:t>
      </w:r>
      <w:r w:rsidR="000661E7" w:rsidRPr="00557D80">
        <w:rPr>
          <w:b/>
        </w:rPr>
        <w:t>.</w:t>
      </w:r>
      <w:r w:rsidRPr="00557D80">
        <w:rPr>
          <w:b/>
        </w:rPr>
        <w:t xml:space="preserve"> - </w:t>
      </w:r>
      <w:proofErr w:type="spellStart"/>
      <w:r w:rsidRPr="00557D80">
        <w:rPr>
          <w:b/>
        </w:rPr>
        <w:t>Razlučni</w:t>
      </w:r>
      <w:proofErr w:type="spellEnd"/>
      <w:r w:rsidRPr="00557D80">
        <w:rPr>
          <w:b/>
        </w:rPr>
        <w:t xml:space="preserve"> vjerovnici</w:t>
      </w:r>
    </w:p>
    <w:tbl>
      <w:tblPr>
        <w:tblpPr w:tblpY="224" w:tblpXSpec="center" w:horzAnchor="margin" w:vertAnchor="text" w:rightFromText="180" w:leftFromText="180"/>
        <w:tblW w:type="dxa" w:w="10447"/>
        <w:tblLook w:val="04A0" w:noVBand="1" w:noHBand="0" w:lastColumn="0" w:firstColumn="1" w:lastRow="0" w:firstRow="1"/>
      </w:tblPr>
      <w:tblGrid>
        <w:gridCol w:w="659"/>
        <w:gridCol w:w="1035"/>
        <w:gridCol w:w="2971"/>
        <w:gridCol w:w="1822"/>
        <w:gridCol w:w="2080"/>
        <w:gridCol w:w="1880"/>
      </w:tblGrid>
      <w:tr w:rsidTr="00A6561B" w:rsidR="00A6561B" w:rsidRPr="00557D80">
        <w:trPr>
          <w:trHeight w:val="288"/>
        </w:trPr>
        <w:tc>
          <w:tcPr>
            <w:tcW w:type="dxa" w:w="46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1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6561B" w:rsidR="00A6561B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97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2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A6561B" w:rsidP="007D7786" w:rsidR="00A6561B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0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A6561B" w:rsidR="00A6561B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ERSTE &amp; STEIERMÄRKISCHE BANK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23057039320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Jadranski trg 3a,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95.465.099,02</w:t>
            </w:r>
          </w:p>
        </w:tc>
      </w:tr>
      <w:tr w:rsidTr="00A6561B" w:rsidR="00A6561B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397.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POŠTANSKA BANKA,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87939104217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Jurišićeva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19.903.847,25</w:t>
            </w:r>
          </w:p>
        </w:tc>
      </w:tr>
      <w:tr w:rsidTr="00A6561B" w:rsidR="00E7786C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E7786C" w:rsidP="00A6561B" w:rsidR="00E7786C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E7786C" w:rsidP="00A6561B" w:rsidR="00E7786C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401.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E7786C" w:rsidP="00A6561B" w:rsidR="00E7786C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ZAGREBAČKA BANKA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E7786C" w:rsidP="00A6561B" w:rsidR="00E7786C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92963223473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E7786C" w:rsidP="00A6561B" w:rsidR="00E7786C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Trg bana Josipa Jelačića 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E7786C" w:rsidP="00A6561B" w:rsidR="00E7786C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95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465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099,02</w:t>
            </w:r>
          </w:p>
        </w:tc>
      </w:tr>
      <w:tr w:rsidTr="00E7786C" w:rsidR="00A6561B" w:rsidRPr="00557D80">
        <w:trPr>
          <w:trHeight w:val="95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E7786C" w:rsidP="00A6561B" w:rsidR="00A6561B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B2 KAPITAL d.o.o. (Prije:</w:t>
            </w:r>
            <w:r w:rsidR="00E802C1" w:rsidRPr="00557D80">
              <w:rPr>
                <w:rFonts w:cs="Calibri" w:eastAsia="Times New Roman" w:hAnsi="Calibri" w:ascii="Calibri"/>
                <w:lang w:eastAsia="hr-HR"/>
              </w:rPr>
              <w:t xml:space="preserve"> PRIVREDNA BANKA ZAGREB</w:t>
            </w: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d.d</w:t>
            </w:r>
            <w:r w:rsidR="00E7786C">
              <w:rPr>
                <w:rFonts w:cs="Calibri" w:eastAsia="Times New Roman" w:hAnsi="Calibri" w:ascii="Calibri"/>
                <w:lang w:eastAsia="hr-HR"/>
              </w:rPr>
              <w:t>.)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57509775367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E7786C" w:rsidP="00A6561B" w:rsidR="00A6561B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7786C">
              <w:rPr>
                <w:rFonts w:cs="Calibri" w:eastAsia="Times New Roman" w:hAnsi="Calibri" w:ascii="Calibri"/>
                <w:lang w:eastAsia="hr-HR"/>
              </w:rPr>
              <w:t>115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877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E7786C">
              <w:rPr>
                <w:rFonts w:cs="Calibri" w:eastAsia="Times New Roman" w:hAnsi="Calibri" w:ascii="Calibri"/>
                <w:lang w:eastAsia="hr-HR"/>
              </w:rPr>
              <w:t>087,15</w:t>
            </w:r>
          </w:p>
        </w:tc>
      </w:tr>
      <w:tr w:rsidTr="00A6561B" w:rsidR="00A6561B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A6561B" w:rsidP="00A6561B" w:rsidR="00A6561B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326.711.132,44</w:t>
            </w:r>
          </w:p>
        </w:tc>
      </w:tr>
    </w:tbl>
    <w:p w:rsidRDefault="00A6561B" w:rsidR="00A6561B" w:rsidRPr="00557D80"/>
    <w:p w:rsidRDefault="00A6561B" w:rsidR="00A6561B"/>
    <w:p w:rsidRDefault="00E66508" w:rsidR="00E66508"/>
    <w:p w:rsidRDefault="00E66508" w:rsidR="00E66508"/>
    <w:p w:rsidRDefault="00E66508" w:rsidR="00E66508" w:rsidRPr="00557D80"/>
    <w:p w:rsidRDefault="00F475F3" w:rsidR="00F475F3">
      <w:pPr>
        <w:rPr>
          <w:b/>
        </w:rPr>
      </w:pPr>
    </w:p>
    <w:p w:rsidRDefault="000661E7" w:rsidR="00A6561B" w:rsidRPr="00557D80">
      <w:pPr>
        <w:rPr>
          <w:b/>
        </w:rPr>
      </w:pPr>
      <w:r w:rsidRPr="00557D80">
        <w:rPr>
          <w:b/>
        </w:rPr>
        <w:t>Grupa 2.1. - Vjerovnici iz kreditnih poslova bez založnog prava nastalih putem redovnih poslovnih odnosa</w:t>
      </w:r>
    </w:p>
    <w:tbl>
      <w:tblPr>
        <w:tblW w:type="dxa" w:w="10086"/>
        <w:tblInd w:type="dxa" w:w="-581"/>
        <w:tblLook w:val="04A0" w:noVBand="1" w:noHBand="0" w:lastColumn="0" w:firstColumn="1" w:lastRow="0" w:firstRow="1"/>
      </w:tblPr>
      <w:tblGrid>
        <w:gridCol w:w="659"/>
        <w:gridCol w:w="1035"/>
        <w:gridCol w:w="2564"/>
        <w:gridCol w:w="1567"/>
        <w:gridCol w:w="2587"/>
        <w:gridCol w:w="1772"/>
      </w:tblGrid>
      <w:tr w:rsidTr="00846492" w:rsidR="00846492" w:rsidRPr="00557D80">
        <w:trPr>
          <w:trHeight w:val="565"/>
        </w:trPr>
        <w:tc>
          <w:tcPr>
            <w:tcW w:type="dxa" w:w="621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97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56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56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846492" w:rsidP="007D7786" w:rsidR="00846492" w:rsidRPr="00557D80">
            <w:pPr>
              <w:spacing w:lineRule="auto" w:line="240" w:after="0"/>
              <w:ind w:firstLineChars="100" w:firstLine="221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58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77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846492" w:rsidR="00846492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CIM BANQUE SA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Geneve</w:t>
            </w:r>
            <w:proofErr w:type="spellEnd"/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merle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Aubigne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16, 1207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Geneve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Švicarska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7.499.165,00</w:t>
            </w:r>
          </w:p>
        </w:tc>
      </w:tr>
      <w:tr w:rsidTr="00846492" w:rsidR="00846492" w:rsidRPr="00557D80">
        <w:trPr>
          <w:trHeight w:val="1130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PRIMORSKA BANKA d.d. RIJEKA (3 prijave s osnova kredita,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bank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garancije i naknada)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96675880337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Scarpina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7, 51000 Rijeka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6.751.606,18</w:t>
            </w:r>
          </w:p>
        </w:tc>
      </w:tr>
      <w:tr w:rsidTr="00846492" w:rsidR="00846492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ŠTEDBANKA d.d.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58063088591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avenija 3, 10000 Zagreb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9.936.329,52</w:t>
            </w:r>
          </w:p>
        </w:tc>
      </w:tr>
      <w:tr w:rsidTr="00846492" w:rsidR="00846492" w:rsidRPr="00557D80">
        <w:trPr>
          <w:trHeight w:val="282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846492" w:rsidP="00846492" w:rsidR="00846492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24.187.100,70</w:t>
            </w:r>
          </w:p>
        </w:tc>
      </w:tr>
    </w:tbl>
    <w:p w:rsidRDefault="00A6561B" w:rsidR="00A6561B" w:rsidRPr="00557D80"/>
    <w:p w:rsidRDefault="005C5896" w:rsidR="00A6561B" w:rsidRPr="00557D80">
      <w:pPr>
        <w:rPr>
          <w:b/>
        </w:rPr>
      </w:pPr>
      <w:r w:rsidRPr="00557D80">
        <w:rPr>
          <w:b/>
        </w:rPr>
        <w:t xml:space="preserve"> Grupa </w:t>
      </w:r>
      <w:r w:rsidR="009A2DB8" w:rsidRPr="00557D80">
        <w:rPr>
          <w:b/>
        </w:rPr>
        <w:t xml:space="preserve">2.2. </w:t>
      </w:r>
      <w:r w:rsidRPr="00557D80">
        <w:rPr>
          <w:b/>
        </w:rPr>
        <w:t xml:space="preserve">- </w:t>
      </w:r>
      <w:r w:rsidR="009A2DB8" w:rsidRPr="00557D80">
        <w:rPr>
          <w:b/>
        </w:rPr>
        <w:t>Vjerovnici iz kreditnih poslova koji nisu osigurani založnim pravom, a koji su nastali putem kreditnih obveza od Agrokor Grupe</w:t>
      </w:r>
    </w:p>
    <w:tbl>
      <w:tblPr>
        <w:tblpPr w:tblpY="131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7E4A26" w:rsidR="007E4A26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D7786" w:rsidR="007E4A26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7E4A26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ERSTE FACTORING d.o.o.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factoring</w:t>
            </w:r>
            <w:proofErr w:type="spellEnd"/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10194059689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Lučića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66.427.573,24</w:t>
            </w:r>
          </w:p>
        </w:tc>
      </w:tr>
      <w:tr w:rsidTr="007E4A26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66.427.573,24</w:t>
            </w:r>
          </w:p>
        </w:tc>
      </w:tr>
    </w:tbl>
    <w:p w:rsidRDefault="007E4A26" w:rsidR="007E4A26" w:rsidRPr="00557D80"/>
    <w:p w:rsidRDefault="007E4A26" w:rsidP="007E4A26" w:rsidR="007E4A26">
      <w:pPr>
        <w:spacing w:after="0"/>
        <w:rPr>
          <w:b/>
        </w:rPr>
      </w:pPr>
      <w:r w:rsidRPr="00557D80">
        <w:rPr>
          <w:b/>
        </w:rPr>
        <w:t>Grupa 2.3. Tražbine prema dobavljačima za isporučenu robu i usluge i prema državi</w:t>
      </w:r>
    </w:p>
    <w:p w:rsidRDefault="000131AC" w:rsidP="007E4A26" w:rsidR="000131AC" w:rsidRPr="00557D80">
      <w:pPr>
        <w:spacing w:after="0"/>
        <w:rPr>
          <w:b/>
        </w:rPr>
      </w:pPr>
    </w:p>
    <w:tbl>
      <w:tblPr>
        <w:tblpPr w:tblpY="420" w:tblpXSpec="center" w:horzAnchor="margin" w:vertAnchor="text" w:rightFromText="180" w:leftFromText="180"/>
        <w:tblW w:type="dxa" w:w="10596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2042"/>
        <w:gridCol w:w="2260"/>
        <w:gridCol w:w="1880"/>
      </w:tblGrid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204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D7786" w:rsidR="007E4A26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26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ABRAHAM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22441384946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Ulica Ivana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Granđe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37,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770,63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ADRIATICA DUNAV, d.o.o. za proizvodnju gnojiva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19669028337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56,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1.629.658,52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AGENCIJA ZA INTEGRALNI TRANSPORT, d.o.o. (AGIT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42650506038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Heinzelova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1.224.474,21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AGIĆ-OBRT ZA PRIJEVOZ I USLUGE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vl.ĐURO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AGIĆ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97527094729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Radićeva 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9.654,43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AGRA-INVEST d.o.o. za proizvodnju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89898008345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J.Haulika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1.859,90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AGRALIS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13722938070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Vj.Augusta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Cesarca 16,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2.267,87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AGRIMATCO d.o.o. za proizvodnju, trgovinu i usluge u poljoprivrednoj djelatnosti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24373689835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Jelengradska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12, 31208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Petrijevci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825,01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 TRANSPORT d.o.o. javni prijevoz, trgovina i proizvodnja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43002544205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Bračka 17,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5.409,39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AGROBEKETINCI d.o.o. za poljoprivrednu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00081039067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Čepinska 38, 31403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Beketinci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AGROCHEM-MAKS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74907633394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4F1E27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lang w:eastAsia="hr-HR"/>
              </w:rPr>
              <w:t>16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538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762,36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AGRO-IM, obrt za proizvodnju, usluge i trgovinu,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Mijo Matković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83219556748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Glavina Donja 337 B, 21260 Glavina Donja - Imotski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191.872,28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AGRO-KON d.o.o. za uvoz-izvoz,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06305051964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Moslavačka 20,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1.315,76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AGROKOR - TRGOVINA d.o.o. za proizvodnju i trgovinu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40715974731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Dražena Petrovića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9.685.937,08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AGROPROTEINKA d.d. za zbrinjavanje i toplinsku preradu nusproizvoda životinjskog podrijetla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80695452345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11,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AGROSAN d.o.o. za DDD poslove, kontrolu robe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46882399204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Hermanova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14.843,75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AKADEMIJA ZA JEZIK, GOVOR I TEKST d.o.o. za poduku i prevođenje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41852522819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Trnac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393,75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ALCA ZAGREB d.o.o. za uvoz, izvoz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58353015102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Koledovčina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ALEKSANDAR MIHAJLOVIĆ PR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Džanića 17, 21000 Novi Sad,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2.752,20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ALETA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40382428949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Tribanjska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Ulica 2, 23000 Zadar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ALIVOJVODIĆ STEVO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67814700946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50, 43293 Mali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61,62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ALTICOM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83630676739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17,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10.125,00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AMARILIS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35063921066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99, 32100 Vinkovci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205.929,55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23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ANDRIĆ JASMINA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samostal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poljoprivrednik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92923711490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Mostarska  6, 10310 Ivanić-Grad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ANTONIO-VAG d.o.o. za trgovinu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42708759864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Podbablje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Gornje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21262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Podbablje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Gornje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6.010,25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AP Anđelić-uslužni obrt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vl.ANTE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ANĐELIĆ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84908086138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Dolenica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12B, 10250 Lučko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AQUALIS LINEA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87413647239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Ljube Babića 8, 10450 Jastrebarsko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13.641,98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ARDENTER d.o.o. za servisiranje vatrogasnih aparata,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57293115850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Omladinska 17, 31431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Livana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ARENA 2, OBRT ZA PROIZVODNJU I TRGOVINU,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NEDŽAT SAMAHODAJ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21411158312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Ivana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Pergošića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ASTRON jednostavno d.o.o. za trgovinu, prijevoz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37528042025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Kralja Zvonimira 7a, 31326 Novi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Čeminac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1.047,37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14013273931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Svetog Mateja 124,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12.918,75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ATLAS COPCO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80829168312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cesta 143A,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7.487,90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AUCTOR d.o.o. za poslovno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19203050598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Dežmanova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483,33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 CENTAR DUO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80359058633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Leopolda Mandića 111 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579,87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 "ČESNIK"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ROZALIJA ČESNIK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25618332891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81, 33410 Suhopolje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65.097,55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 "KOZINA"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VESNA KOZINA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83014080925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2,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8.325,62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 KRIJAN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vl.VESNA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81906572691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252,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56.874,87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 KRIŽIĆ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MATO KRIŽIĆ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34727887922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Branimirova 146A,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211,60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 LUKŠA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RENATA LUKŠA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58896556536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Franje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fujsa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658,45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Autoprijevoznički obrt "AUTOPRIJEVOZNIK"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DAVOR HEROUT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34939705288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97,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138.888,13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AUTOPRIJEVOZNIČKI OBRT ANĐELIĆ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vl.IVICA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ANĐELIĆ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07342537692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Dragutina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Rakovca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81, 35000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Bukovlje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91.971,73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AUTOPRIJEVOZNIČKI OBRT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ZLATAN JERKOVIĆ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75781726322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Vrbskih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žrtava 34, 35207 Gornja Vrba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FRANJO ANĐELIĆ-Prijevoz tereta cestom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32016775911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33, 10410 Gradići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33.935,31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TIHOMIR GAICA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27112811469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Narta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115, 43247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Narta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23.302,60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GORAN BEVANDA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20471128754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Dunavska 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31.028,05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IVAN MILOŠ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05380330833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PetrovacC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8, 31512 Feričanci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219.454,50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AUTOPRIJEVOZNIK IVIĆ JERKOVIĆ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MARIO JERKOVIĆ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58700981967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Augustina Jarića 74a,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267.524,30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JOSIP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23424346180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Novi Glog 39, 48214 Sveti Ivan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Žabno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94.973,24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MATO 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41344816833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Kardinala Alojzija Stepinca 55, 35224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Sikirevci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35,34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MLADEN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05799563517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Zagrebačka  165, 10370 Velika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Ostrna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67.037,41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NIKOLA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69667049067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Zagrebačka  165, 10370 Velika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Ostrna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37.535,73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PERO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62186779677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B.Kašića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518,05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STANKO BARIŠIĆ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56705576304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Vesela 4A, 34310 Vesela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48.405,90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STJEPAN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91005558240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Zagrebačka  165, 10370 Velika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Ostrna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254.107,60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VLADIMIR MEZNARIĆ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32922634835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Koče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Racina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40000 Čakovec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10.967,56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ŽELJKO PRUSINA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91754190784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Šestinac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3/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955,44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AUTOPRIJEVOZNIK, autoprijevoznički obrt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IVICA KATINIĆ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14998078863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Kolara IV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11.462,04</w:t>
            </w:r>
          </w:p>
        </w:tc>
      </w:tr>
      <w:tr w:rsidTr="00DF4E88" w:rsidR="007E4A26" w:rsidRPr="00557D80">
        <w:trPr>
          <w:trHeight w:val="316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AUTO-REMETINEC d.d.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autoservisne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12933687795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Remetinec 5f,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1.562,40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58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AUTO-REOR d.o.o. za proizvodnju,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57868130781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Sv.Lepolda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Mandića 48b, 31000 Osijek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AUTOZUBAK d.o.o. za popravak, održavanje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39135989747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117,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8.957,35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AZURIT USLUGE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84719307039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Trpanjska 47,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69,51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BAGUDIĆ, Obrt za prijevoz, trgovinu i usluge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IVAN BAGUDIĆ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30344262968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Perićeva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47, 31422 Gorjani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7.875,00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BALOG d.o.o. za cestovni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19637898751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Lovre Matačića 18,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262.209,99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BALTAZAR izdavačka i tiskarska djelatnost,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59861399113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6, 48000 Koprivnica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31.840,50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BARANJA d.o.o. za zastupanje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49878710561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Vincenta iz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Kastva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98.737,52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Baranjski vodovod d.o.o. za vodoopskrbu i odvodnju Beli Manastir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15843910109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 Stepinca 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26,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26</w:t>
            </w:r>
            <w:proofErr w:type="spellEnd"/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BEIĆ PRIJEVOZ, Obrt za cestovni prijevoz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KATICA PERIĆ-LUŠIĆ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87509474658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26,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1.149,75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BEK-PROMET d.o.o. za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15704634798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Augusta Šenoe 14,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110,10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BENUSSI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87971197112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Fažanska cesta 86, 52212 Fažana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2.645,25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BEUK MIRUŠKA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87788615872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Ignaca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franciškovića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57, 43270 Veliki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Grđevac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594,00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BIKIĆ, Obrt za prijevoz i poljoprivredu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vl.ANTO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BIKIĆ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74433142639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43, 31403 Široko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35,26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BILEN PRIJEVOZ, PRIJEVOZNIČKO-TRGOVAČKI OBRT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vl.ANA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BILEN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97779853635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Antuna Mihanovića 18, 32271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Andrijaševci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24.604,83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BILIĆ - OBRT U POLJOPRIVREDI, VL. ZVONKO BILIĆ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85807620505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25, 31417 Piškorevci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121,68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BIOGAL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37341468914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N.Š.Zrinskog 2f,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4.999,39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BIONATURA BIDON VODE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34227393978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Rakitnica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FILIP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76057322557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Luke Klaića 63, 35210 Stari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Perkovci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45,05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76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FINKA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14644467680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Luke Klaića 63, 35210 Stari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Perkovci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47,38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BLANKA NOVA-OBRT ZA PRIJEVOZ I POLJOPRIVREDU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vl.KATICA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FOGADIĆ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46179057835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Josipa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Strossmayera 19, 31411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Trnava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1.802,36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BOLF d.o.o. za trgovinu, usluge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95449332614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Rendićeva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BOŠNJAKOVIĆ JANJA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30067208694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Sredanci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29, 35216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Sredanci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694,73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BOŽJAKOVINA, d.d. za proizvodnju i promet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66671729980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Božjakovečka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6, 10370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Božjakovina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3.075,00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BUDISELIĆ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39056801293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Franje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Gažija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20, 10340 Vrbovec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54.253,88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BURE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30311115193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Odranska 15, 23210 Biograd Na Moru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BUTERIN&amp;POSAVEC odvjetničko društvo,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88443826619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Draškovićeva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8.359,37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CARGO AS, međunarodno otpremništvo,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23324195434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Bjelovarska 32,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4.811,55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49800593791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senjskih uskoka 7-8,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367.169,75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CEZAREJA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44343542645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2, 32245 Nijemci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667.082,70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CHROMOS AGRO d.d. proizvodnja sredstava za zaštitu bilja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82790074844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173n,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440,70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COLONELLO trgovina na veliko i malo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VLADIMIR KRAJNOVIĆ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82296832702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Donjodravska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obala 14,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1.384,00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COMP-ASTOR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Rakani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79220 Novi 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38.002,67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CORNI jednostavno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83128984419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Palešnik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146A, 43284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Palešnik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3.965,77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CORNMILL-TRADE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Kft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Kepiro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utca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9, 1053, Budimpešta,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1.864.071,03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COSMOSOL društvo za sanitarnu zaštitu, proizvodnju, promet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97908240621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L.B.Mandića 111g,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216.215,62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 osiguranje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26187994862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Vatroslava Jagića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3.978,83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94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CROATIAKONTROLA VUKOVAR d.o.o. za kontrolu robe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91298369970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Dunavski prilaz 3, 32000 Vukovar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113.702,65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CRODUX PLIN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50388109754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Savska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Opatovina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7.441,60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ČIKO TRANSPORT d.o.o. za prijevoz,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92832783840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Vranduk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611.902,37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ČOLAK, obrt za trgovinu i prijevoz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SNJEŽANA ČOLAK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27925733223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Vinkovačka ulica 43, 32271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Rokovci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54.845,28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ČVEK ŽELJKO - PG RASTINA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77278542733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Ante Starčevića 57, 31400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Kuševac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140.574,50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DA-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TEHNIKA d.o.o. za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69339541244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Krapinska 19,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1.687,50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DANON d.o.o. za trgovinu na veliko i malo, uvoz i izvoz, zastupanje stranih tvrtki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08285160598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Ledinska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7, 10255 Donji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Stupnik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3.732,62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DAS-TRANS d.o.o. za prijevoz i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10398113166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Novo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Pračno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111,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14.832,52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DAVEL d.o.o. za inženjering, montažu i održavanje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42356431391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Svilajska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30E,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DENA-ŠPED COMPANY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Dositeja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Obradovića 10, 22320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Inđija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188.702,53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DIM-MES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71968165400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br. 7, 22320 Drniš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1.508,57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DIMNJAČAR NENADIĆ, Dimnjačarski obrt 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JOSIP NENADIĆ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83877824201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Vjekoslava Bacha 32,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DIRECTUS d.o.o. za transport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35573612931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67,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29.696,48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DOBRANIĆ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96522057450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Rade Končara 71, 40315 Mursko Središće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33.373,30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DOM ZDRAVLJA NAŠICE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03460102126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10,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2.760,00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DORON, d.o.o. za unutarnju i vanjsku trgovinu, transport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22692239697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Trpimira 45,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DRINKOMATIC d.o.o.B152 za trgovinu, usluge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76549264157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Juraši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34, 51216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Viškovo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1.460,00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DT LOGISTIKA, obrt za usluge i prijevoz 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vl.DAVID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ŠARIĆ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86623183139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Industrijska 30,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46.437,50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112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DUDAŠ, obrt za prijevoz i trgovinu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vl.ŽELJKO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DUDAŠ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03215263136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Zmajevac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24, 31400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Ivanovci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Đakovački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332,13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ELEKTROMEHANIKA "BERGER"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ROBERT BERGER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39651558047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Štefa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Kuzmića 13, 10373 Ivanja Reka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23.255,00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ELEKTROSERVIS "ELMES"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vl.JOSIP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ŠUFLAJ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90335026098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Slavka Kolara 50, 43231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Ivanska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3.169,80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ENZIM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58627407452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Ulica Franje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Račkoga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5.616,95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EOS-Z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12837854839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Dežmanova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1.615,89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ERDEG PRIJEVOZ, prijevoznički obrt 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vl.TOMISLAV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ERDEG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26508194027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J.Kozarca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17.485,52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EUROAGRAR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opšta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Ratkovac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74214 Prnjavor,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22.145,57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EUROINSPEKT CROATIAKONTROLA d.o.o. za kontrolu robe i inženjering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50024748563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997.346,43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EUROKONTROLA d.o.o. za kontrolu kvalitete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99716972323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Vijenac Petrove Gore 21,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500,70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EUROLOGSYSTEM DOO BEOGRAD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Nemanjina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40/II, 11000 Beograd,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94.788,88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EURO-TIM d.o.o. za poljoprivredu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37607749313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Kujnik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481,27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F.M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SITO d.o.o. za proizvodnju,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78219275003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Studenačka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22.460,54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FEMEX-AGRO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Gabor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Utca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4.I.5., 7600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Pecs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4.888,06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FERDINAND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96944529929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Stjepana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Ladiše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FIERO j.d.o.o.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52169805441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Štuk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1, 10251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Demerje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73,34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FILIP PROMET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ANTUN VAČIĆ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68096723257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Tiskalovci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40, 35252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Slobodnica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845,98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FINANCIJSKA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85821130368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FINVEST CORP d.d.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40819225982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24, 51306 Čabar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FIRASTONE d.o.o. za proizvodnju, trgovinu, usluge,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27117122420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Donje Svetice 31,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FIRMUS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69528869680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74,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21.230,13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132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FLASH PROMET d.o.o. za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98107472745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Vrapčanska ulica 98,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105.108,81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FORIVIA veterinarska ambulanta za male i velike životinje d.o.o.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37885682288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Bartola Kašića 56,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1.915,69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FORTIS FACTORING d.o.o.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faktoring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19787621150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72.361,63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FRANIĆ IVAN PRIJEVOZNIK,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Ivan Franić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70233622977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Voćarska 1, 34322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Završje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2.294,37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FUNARIĆ PAVO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53788136780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Stjepana Radića 7, 35210 Stari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Perkovci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FURMAN jednostavno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22799398544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Lipovački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put 53,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G.T.B. (GUMENO TEHNIČKA BRTVILA), VL. IVICA ĆURIĆ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33001753417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Veliko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Korenovo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6, 43000 Veliko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Korenovo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11.350,00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GALKO TRANS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52995732009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 B. Mandića 189c,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28.731,79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GARDENOS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92703985752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F. K. Frankopana 162,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11.047,50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GAŠPIĆ, obrt za prijevoz i usluge,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Sunčica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Gašpić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92565630241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Draganići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22B, 47201 Draganić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90.448,72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GEBRUDER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74651430516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Kralja Tomislava 80, 31222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Bizovac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4.036,50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GEBRÜDER WEISS društvo s ograničenom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odgovornšću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za prijevoz i špediciju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05216322294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19.492,77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 d.d. za razvoj i proizvodnju farmaceutskih proizvoda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25555531112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Svetonedeljska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2, 10436 Kalinovica - Rakov Potok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404.544,89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GENERAL GRAINS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Ltd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Via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Motta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18, 6830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Chiasso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6.413,24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GENERAL GRAINS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Ltd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Clifton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bristol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BS8 4EJ, Velika Britanija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58.190,07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GLAZIR d.o.o. za proizvodnju i preradu voća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58767554828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Posavska ulica 59, 10370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Oborovo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3.936,73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42545387830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112,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39.252,00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GOLIĆ TRADE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Romanovci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17, 78400 Gradiška,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1.100,14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ČAZMA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81963437417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Čazmanskog Kaptola 13,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21.876,31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SLAVONSKI BROD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58007872049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3.384,87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152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ZAGREB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61817894937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Stjepana Radića 1,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9.938,94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GRADSKO STAMBENO KOMUNALNO GOSPODARSTVO d.o.o. za usluge, građevinarstvo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03744272526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867,45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- d.d. za proizvodnju ambalaže, grafičkih proizvoda i rehabilitaciju invalida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78723936298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Frankopanska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89, 42230 Ludbreg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1.935.177,73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TVORNICA VREĆA I TISKARNICA - proizvodnja papirnih vreća i tiskarska djelatnost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46342488505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Borovljani 8G, 48000 Borovljani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4.086.687,82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GRANAGLIA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13941739322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213,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317.279,33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GRGANJA NIKOLA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97308845467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Laminac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179, 43246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Laminac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294,45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GRGIĆ - PROMET,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Darko Grgić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42997032031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Kolodvorska 17, 33520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Medinci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35.894,15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GRIFON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99002235670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Josipa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Štrosmajera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24.280,82</w:t>
            </w:r>
          </w:p>
        </w:tc>
      </w:tr>
      <w:tr w:rsidTr="00DF4E88" w:rsidR="007E4A26" w:rsidRPr="00557D80">
        <w:trPr>
          <w:trHeight w:val="201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03365973101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Tuškanac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4.372,82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GUMIIMPEX - GUMI RECIKLAŽA I PROIZVODNJA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82298562620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Pavleka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Miškine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64c,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1.736,69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46830600751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37,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966,48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HITTNER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59308102082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10,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11.212,50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HP - Hrvatska pošta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87311810356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Jurišićeva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5.192,66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GOSPODARSKA KOMORA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85167032587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Rooseveltov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trg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166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IZVJEŠTAJNA NOVINSKA AGENCIJA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41387373932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Marulićev trg 16,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OSIGURAVAJUĆA KUĆA - d.d. za osiguranje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00432869176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Capraška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744.196,68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POLJOPRIVREDNA AGENCIJA, ustanova za poslove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48006835970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Križevačka 185,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343,81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RADIOTELEVIZIJA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68419124305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Prisavlje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9.834,91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HRVATSKE VODE, pravna osoba za upravljanje vodama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28921383001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Grada Vukovara 220,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16.574,10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JAVNO ZDRAVSTVO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75297532041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Rockefellerova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651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ZAPOŠLJAVANJE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91547293790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5.066,70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HŽ CARGO d.o.o. za prijevoz tereta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08720210702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Heinzelova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28.891,10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AGRAR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Park,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hrsz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.: 890, 2943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Babolna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2.616.639,00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ILIĆ MARKO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75627882027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24,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936,63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INSPECTO d.o.o. za kontrolu kakvoće robe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52975458232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Električne centrale 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INTEGRACIJE T i M d.o.o. za telekomunikacije i informatiku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67927660704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Mali dol 1, 10430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Molvice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247,50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INTERKOP OBRT ZA PRIJEVOZ, GRAĐEVINARSTVO I TRGOVINU, VL. LUKA MARIĆ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46062082529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Štefanovec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4.059,40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INTERVIT TURISTIČKA AGENCIJA d.o.o. za usluge prijevoza, trgovinu i turističke djelatnosti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41841098186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Svetog križa 107, 33000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Milanovac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216.034,21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INŽENJERING GRADNJA d.o.o. za inženjering, nadzor, projektiranje i konzalting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15718789803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12.225,00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ISLAMSKA ZAJEDNICA U HRVATSKOJ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40237828734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Tomašićeva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19.200,00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ISTA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Mielke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GmbH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Langerberg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25, 21077 Hamburg,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19.838,18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KREDITNA BANKA UMAG 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65723536010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Ernesta Miloša 1, 52470 Umag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300.000,00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184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ITALPACK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Srl</w:t>
            </w:r>
            <w:proofErr w:type="spellEnd"/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Via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Andrea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Costa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106, 47822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Santarcangelo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Romagna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RN, Italija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17.069,41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IVO TUKERIĆ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81876715139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Dapčevački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Brđani 19, 43290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Dapčevački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Brđani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337,51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JAKOPEC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69615589713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Velika Maslenjača 7, 43508 Maslenjača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1.527,87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JAKOVIĆ - PROMET OBRT ZA TRGOVINU, PRIJEVOZ I USLUGE VL. GEGA JAKOVIĆ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00646262693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Veliki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Bastaji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46, 43500 Veliki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Bastaji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68.173,15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JALE-OBRT ZA TRGOVINU I ELEKTROINSTALACIJSKE RADOVE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JAKIŠA ĆURIĆ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43804460662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A.Starčevića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28,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1.669,11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JAŠKAPACK d.o.o. tvornica valovitog kartona i ambalaže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53994275676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23.673,54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JATA EMONA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Agrokombinatska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84, 1000 Ljubljana,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188,04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JAVNA VATROGASNA POSTROJBA GRADA ČAZME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38718996735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Vulinca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3.266,76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BRANKO JAKIĆ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08564858401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Zelinska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8.595,00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DAVID MILAS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11817077974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39, 33300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1.556,25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JILK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54371285729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Velike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Sredice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133,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5.226,43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 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Gornji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Teslić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74270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Teslić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1.280,29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KLASIJE, poljoprivredni obrt,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Želimir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Bogdanović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69783855660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2,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4.090,08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KLASJE CELJE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Reseljeva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ulica 18, 3000 Celje,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593,58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KLEMEN TRANSPORT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Gorenjska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9, 1234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Mengeš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21.579,66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KLIS d.o.o. za trgovinu, usluge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57938030700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5.080,00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KOLARIĆ, obrt za poljoprivrednu proizvodnju i usluge,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Zdravko Kolarić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64335809180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Škrinjari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100, 48214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Škrinjari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KOLOMEJEC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28943450851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Kalea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43.932,50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KOMUNALIJE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88859295468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Andrije 14,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2.943,16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203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KONZUM trgovina na veliko i malo d.d.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29955634590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Marijana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Čavića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1a,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1.402.594,25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KOS TRANSPORTI d.o.o. za prijevoz robe, špediciju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99654943646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Cehovska 13,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97.937,56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KOZOLIĆ AMALIJA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96259014793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94,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315,65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KUCELJ-DS PRIJEVOZ d.o.o. za usluge prijevoza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82807515316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Milke Trnine 17, 10314 Križ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214,03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KUPINA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M.D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OBRT ZA POLJOPRIVREDNU PROIZVODNJU PRIJEVOZ I USLUGE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vl.Marijo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Kupina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71300279993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Toplice 43, 10453 Toplice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8.875,00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KWS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69709303740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Petrovaradinska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4.068,00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L.ecotech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d.o.o. za proizvodnju strojeva i opreme za ekologiju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96687408864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Gospodarska zona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Laminska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43246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Štefanje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1.705,00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LABENA d.o.o. za savjetovanje i trgovinu laboratorijske i procesne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09146496654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Bencekovićeva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196.203,00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LANDWIRTSCHAFTSVERLAG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GmbH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Hülsebrockstzr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2-8, 48165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Münster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1.164,86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LEŽAJ TRADE d.o.o. za promet robom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64008199572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26, 10291 Prigorje Brdovečko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6.023,58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LUKETIĆ MATO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12120513647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Oprisavci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333, 35213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Oprisavci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4.883,36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LUKOIL Croatia d.o.o. za trgovinu naftom i naftnim derivatima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84740716328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Capraška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1.065.919,55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M.F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GREDELJ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96067500359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Hebranga 16,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MADISON CONSULTING d.o.o. za usluge, trgovinu i marketing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63177831187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Mrežnička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32.500,00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MAJER d.o.o. za poljoprivredu i usluge u poljoprivredi, prijevoz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60063099233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Pavlovci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56, 34322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Pavlovci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16.930,00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MAKO-TRANS d.o.o. za trgovinu na veliko i malo 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05024820385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Stjepana Radića 92, 42205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Vidovec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6.915,93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219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MANŠPED d.o.o. za međunarodni prijevoz i pretovar robe, trgovinu, turizam, putnička agencija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76154765407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Kukuljanovo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387, 51227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Kukuljanovo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263.390,18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MARANI S.r.l.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Localita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Casalfoschino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16, 43018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SissaTrescali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PR, Italija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15.939,49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MARČETIĆ PROMET d.o.o. za prijevoz,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75591409328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Svete obitelji 6,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13.598,04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MARIN OBRT ZA GRAĐEVINU, PRIJEVOZ I TRGOVINU,  VL. MARIN DRENIĆ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48519477019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Josipa Jelačića 24, 31540 Donji Miholjac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2.974,23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MARKOVIĆ-TRANSPORT,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DALIBOR MARKOVIĆ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54366529265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Prvča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98/A, 35400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Prvča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Nova Gradiška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193.961,33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MARTIN BRAUN BACKMITTEL UND ESSENZEN KG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Tillystraße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17, 30459 Hannover,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115.222,19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MATIĆ COMERCCE II, trgovina, cestovni prijevoz,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77344962756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Petra Zoranića 7, 20350 Metković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29.312,50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MATINA ADELA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60857306317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Brestovac 214, 43505 Daruvarski Brestovac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80,21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MATKOVIĆ d. o. o. za trgovinu na veliko i malo,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57718247406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MATOŠIĆ 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64617022412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Lole Ribara 141, 35214 Staro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150,70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METROALFA d.o.o. za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53900897411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 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MG PRODUKT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Kft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Anna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u. 8, 7400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Kaposvar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1.818.902,32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MIKOLČEVIĆ DARKO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01289736659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Kardinala Alojzija Stepinca 57, 35000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Ruščica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62,37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MIKOM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23959017603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Stjepana Radića 1A, 49247 Zlatar-Bistrica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30.455,73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MILČIĆ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18782459926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Milaševac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93, 43240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Milaševac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-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40.777,02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MILŠPED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76218839804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Gospodarska 2 C, 10431 Sveta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Nedelja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103.700,14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MIMI-PLAST Proizvodnja proizvoda od plastike, 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Ivan Krmpotić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76417079948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Munjarska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2, 33514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Čačinci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63.513,61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236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652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76767369197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78,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6.297,66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 -  Šume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PP 900,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158.479,94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MLIN SERVIS obrt za popravak i održavanje mlinskih postrojenja,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Štrucelj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-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Pavlić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Zlatko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16330323553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Podbrežje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109, 47280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Podbrežje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- Ozalj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20.289,31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MOTORNA TEHNIKA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68384336212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Dravska 29a,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98.063,71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MOULIN MECKERT DIEMER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101.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Wingersheim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67170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Krautwiller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Francuska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12.532,20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MURK ANICA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40566403444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Kralja Zvonimira 60, 31325 Novi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Čeminac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653,30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NAPREDAK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08175094361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Naselje šećerane 59,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50.531,93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TRGOVAČKI LANAC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78344221376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Soblinec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Soblinečka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55,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814,76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NAVIGATOR BILJNE ISHRANE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13974486653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II južna obala 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681,15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NEMET - TRANS,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Mato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01335795222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Noskovačka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Dubrava 72, 33523 Čađavica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193.288,05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NEVA KERUM d.o.o. za ugostiteljstvo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64309962487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Zrinjsko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-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Frankopanska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14.173,50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NITROGENMUVEK ZRT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Hosok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tere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14, 8105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Petfurdo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4.937,23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NORŠIĆ - Ž, PROIZVODNI, USLUŽNI I TRGOVAČKI OBRT, ŽELJKO NORŠIĆ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77299243657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Sela 206, 44000 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4.660,57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NOVO-SYSTEMS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97213196638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Josipa Lončara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7.741,25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NOVOTISAK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36826573341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Borongajska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90,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1.929,96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OBOKOV, d.o.o. za projektiranje, trgovinu, graditeljstvo, uvoz-izvoz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61636903718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Murati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1.176,25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POSLOVNE USLUGE "IL" IGOR LIŠČIĆ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41504419651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Našička ulica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5.460,00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PROIZVODNJU OPRUGA "SIGMA", VL. SLOBODAN TOMAŠ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52097435670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Daruvarska 66,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2.387,50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254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TOKARSKA RADNJA, vlasnik NIKOLA JOZIĆ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97597481332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Krivača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I 13, 35000 Slavonski Brod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OBVEZA PO PREDUJMOVIMA  - MIVA - IVAN MIKLENIĆ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37528624825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ulica 156,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131,37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OBVEZA PO PREDUJMOVIMA TRGOVINA-TRANSPORT-UGOSTITELJSTVO "MIŠAK", Darko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Mišak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60174250076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M. J. Zagorke 9, 49223 Sveti Križ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Začretje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2.688,00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GRAHOVAC, HORVAT, ŽAPER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61520657790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Hebrangova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38.204,68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MACAN I MRAČIĆ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04421670524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41,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8.654,81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ONIKS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10381326806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Gornji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Draganec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143a, 43245 Gornji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Draganec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8.606,25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JURAJ MIHAJLOVIĆ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00311215319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Žrtava domovinskog rata 15A, 32000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Bogdanovci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2.562,21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MARIJAN KUZMAN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19600859500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30, 31326 Darda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1.256,15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MIROSLAV KOKIĆ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70891875872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Gupca 55, 31227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Marjančaci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31,87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ZDENKA BIS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72684774820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Branimirova 6A, 43541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Sirač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79,13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ZDRAVKO JURIĆ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94300852926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 J. Strossmayera 14, 35000 Gornja Vrba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BRANISLAV ŠORMAZ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76778476454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Đure Jakšića 16, 31207 Klisa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712,03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JANKOVIĆ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99291994630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Save Kovačevića 23, 31323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Bolman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0,48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ZORIĆ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83867847488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Račkog 134,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38,01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 ŠMIT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14711201927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ZNG-E 2, 34550 Pakrac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32.842,49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DALIBORKA VAKANJAC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67215292993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Vladana Desnice 22,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859,53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DANIJEL KADIĆ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62288654081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Gupca 124,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734,43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DEJAN PETROVIĆ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08283069282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Trg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palih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boraca 7, 32227 Borovo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239,24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DENEŠ KELEMEN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63608428426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Šandora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Petefija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84, 31328 Lug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1.331,47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DOMAGOJ DROPULIĆ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84947615145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Mihajla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Klajna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14, 31309 Kneževi vinogradi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274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GORAN MAROŠIČEVIĆ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61291466897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Vladimira Nazora 25, 31431 Čepinski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Martinci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458,12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ĐANČEVIĆ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54060934610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Stjepana Radića 39,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VESINGER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31651546052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Đakovačka 5,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52,72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IVICA UŽAREVIĆ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65651441304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Zagrebačka 244,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32,44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JELICA GAJČEVIĆ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25706874908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Ante Starčevića 48, 31432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Budimci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102,11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BAJT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91609192656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Kuhača 15,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1.593,51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ŠPOLJARIĆ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24630257282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Ribarska 35, 31550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Nard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27,84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LJUBICA GOJAK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63494690501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Kajgana 24, 43280 Kajgana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125,67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MANDA GRIGIĆ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76181340303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Svilaj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19, 35215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Svilaj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48,56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MARIJANA MEDVED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49207092833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Savska 176A, 10311 Posavski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Bregi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MARKO GOSTOVIĆ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39861776469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Josipa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Glibušića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22,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265,48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MATO KAKAŠ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53770918171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Zrinska 142, 43270 Zrinska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1.605,39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MILORAD SOČIVICA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72753646593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Branka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Radičevića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56,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33,76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PAVO DEGMEČIĆ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01931865597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224,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RADE TRBIĆ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80087357069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Save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Šumanovića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20,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1.912,00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RAŠO BOJANIĆ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74000180432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 74,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372,24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ROBERT BELI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53771075302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Vladimira Nazora 28, 32241 Stari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Jankovci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19.064,80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SINIŠA POPOVIĆ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40939244109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87,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SNEŽANA NEŠKOVIĆ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77501288347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568,59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STEVO ODOBAŠIĆ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95014642056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Novo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Topolje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78, 35214 Novo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Topolje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723,72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TOMISLAV ČULINA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49776890854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77, 31309 Grabovac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4.795,76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TOMO ŠIRANOVIĆ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69565654716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Ilovski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Klokočevac 137, 43284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Ilovski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Klokočevac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VOJISLAV KNEŽEVIĆ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58439455216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Vlačića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64,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832,04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297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ZORKA ČERKEZ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82596720913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Kolodvorska 142, 31315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Karanac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212.617,50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ORCHEM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57117622812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Stenjevečka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2.745.951,82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OSTOJČIĆ FRANJO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71542081609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Prnjavor 4, 35216 Prnjavor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OTIS DIZALA, d.o.o. za proizvodnju, montažu, remont i održavanje dizala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76080865307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Prilaz Vladislava Brajkovića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1.510,32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OZALJ-PROMET, d.o.o. za unutarnju i vanjsku trgovinu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60132643696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Ulica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Gjure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Eisenhutha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463,60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P. T. G., obrt za proizvodnju, trgovinu i građevinarstvo,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Vlatko Čunko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12586808619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Banija 20, 47000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PALACE d.o.o. za trgovinu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71999757503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13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36.651,72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PANALPINA CROATIA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74672050884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Korzo 11,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450.724,90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PANDURIĆ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87758878771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Svete Ružarije 44, 35107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Tomica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701,26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PANON-DRVO d.o.o. za preradu i trgovinu drvetom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00563657422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49,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4.680,04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PAULIĆ TRANSPORT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63606256485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Vinogradska 16, 10312 Kloštar Ivanić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84.020,43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PAVLE IŽAK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01891697736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Petefi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Šandora 9, 31322 Novi Bezdan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993,40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PEKARA DUJAM MIJO DUJAM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29759906563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Straža 8, 47250 Straža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14,63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42255248046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Hercegovačkih Brigada 27,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136,94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PG IVICA ŠPELIĆ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62041149922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Novi Majur 15, 34550 Novi Majur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4.764,37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PINTAR LJILJANA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44632835760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Školska 15b,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30,92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PINJO EMIL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09531787423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Gupca 18, 35252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Sibinj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436,46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PIONEER -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24384351607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Florijana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Andrašeca 18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2.414.537,24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PIRAMIDA, UGOSTITELJSTVO, PRIJEVOZ I USLUGE,vlasnik Josip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Kitanović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15467174160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Šamačka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89,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2.414,09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PIRO-PROMET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Džemilić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Planje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74260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Tešanj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700,70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317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PJACA ROSA d.o.o. za ugostiteljstvo i turizam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35737638587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 1, 21000 Split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4.543,00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PLAMECO d.o.o. za usluge,trgovinu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30851851602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NIkole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Tesle 111,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10.541,60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PLIVELIĆ DARIO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11151517134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Braće Radića 2, 32283 Novi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Mikanovci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14.136,73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PLODINE d.d.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92510683607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Ružićeva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29,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37.529,00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POGONSKA TEHNIKA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26185245141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Horvatovac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94,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13.000,00</w:t>
            </w:r>
          </w:p>
        </w:tc>
      </w:tr>
      <w:tr w:rsidTr="00DF4E88" w:rsidR="007E4A26" w:rsidRPr="00557D80">
        <w:trPr>
          <w:trHeight w:val="403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POLIKLINIKA za radiologiju, opću kirurgiju, urologiju, internu medicinu, ginekologiju 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porodništvo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neurologiju, fizikalnu medicinu i rehabilitaciju sa fizikalnom terapijom,dermatologiju i venerologiju, ortopediju, citologiju, otorinolaringologiju, oftalmologiju sa medicinsko-biokemijskim laboratorijem SVETI ROK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M.D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28842147765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290.745,00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POLJODAR d.o.o. proizvodnja, trgovina poljoprivrednim proizvodima i poljoprivredne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02761952511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Solara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17, 31402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Kešinci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4.593,83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POLJOPRIVREDNA ZADRUGA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Agro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Beravci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74714265294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Beravci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79, 35221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Beravci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1.917,27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JANKOVCI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68354816419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Vinkovačka 15, 32241 Stari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Jankovci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1.833,29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TRNOVITICA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30614582766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Velika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Trnovitica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223, 43285 Velika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Trnovitica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INSTITUT OSIJEK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03665720049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Južno Predgrađe 17,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182.561,64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OBRT "PAZDRIJAN", VL. SINIŠA PAZDRIJAN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90967336336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Prnjarovac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112, 43240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Prnjarovac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1.533,89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POLJOPRIVREDNI OBRT FANJAK, Kristijan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Fanjak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98272209701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Zadobarje48, 47000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Zadobarje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-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23.311,53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POLJOPRIVREDNIK DOMINIK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39647994274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115, 31530 Moslavina Podravska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33,38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331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POLJOPRIVREDNO PREHRAMBENI KOMPLEKS d. o. o. za poljoprivrednu proizvodnju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48502552270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Petra Svačića 17, 35400 Nova Gradiška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8.361,90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POLJOPRIVREDNO-TRGOVAČKI OBRT "PLODOVI SUNCA",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vl.Ivan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Cugovčan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82646049350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12C,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341,54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 MARIĆ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65070356489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Janiševac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III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9.047,43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PRIJEVOZ ŽIGER, Dejan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Žiger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70836597063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Ulica Karla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Hauslera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26.125,00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PRIJEVOZNIK DAMIR KLOBUČAR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67644552284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Trg Đure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Szabe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4, 44330 Novska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23.727,61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PRIMARK, d.o.o. za označivanje proizvoda i ambalaže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75653529088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Novačka cesta 10A, 10437 Rakitje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17.704,48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PROJECTUS GRUPA d.o.o. za izobrazbu, prevodilaštvo, poslovno upravljanje i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81273950425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Srebrnjak 131A,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2.437,50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PROTECT PHARMA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34165642573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Venoseva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 C, 31540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Rakitovica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PROTEKO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44459323154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5.500,00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PRVO PLINARSKO DRUŠTVO d.o.o. za distribuciju plina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58292277611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A.Stepinca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27,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13.108.912,35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PSC DALMACIJA d.o.o. za  trgovinu, popravak i održavanje motornih vozila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54069837861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Put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Mostina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12A,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9.692,25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RAJIČ- OBRT ZA PRIJEVOZ I UGOSTITELJSTVO,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MILICA RAJIČ, TEODOROVAC, T. PEJAČEVIĆ 65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90331984773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Teodora Pejačevića 65, 31511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Teodorovac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642,48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Ravago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Chemicals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Croatia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24817866943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Kreše Golika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268.738,39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REMONT-METALI , STROJOBRAVARSKI OBRT, VL. MARKO ČURIĆ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80501734604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Đure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Basaričeka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18.252,88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REPROMATERIJAL d. o. 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40106351985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Antuna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Kanižlića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21.396,51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 - VE d.o.o. za trgovinu i poslovne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88470929840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Brezje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Ul. Vladimira Nazora 10, 10431 Sveta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Nedelja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9.042,86</w:t>
            </w:r>
          </w:p>
        </w:tc>
      </w:tr>
      <w:tr w:rsidTr="00DF4E88" w:rsidR="00792036" w:rsidRPr="00557D80">
        <w:trPr>
          <w:trHeight w:val="8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RUNOLIST d. o. o. za promet, k</w:t>
            </w:r>
            <w:r w:rsidR="00B456F0">
              <w:rPr>
                <w:rFonts w:cs="Calibri" w:eastAsia="Times New Roman" w:hAnsi="Calibri" w:ascii="Calibri"/>
                <w:lang w:eastAsia="hr-HR"/>
              </w:rPr>
              <w:t>om. gosp. i pogr. poslove</w:t>
            </w: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89249510637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J. J.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Štrosmajera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34, 35210 Vrpolje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92036" w:rsidP="00DF4E88" w:rsidR="0079203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348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 i S - BETON dijamantno bušenje i rezanje,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STIPICA MATIĆ i STANISLAV ŠPRAJC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17005976470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Posedarska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40,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 BIŠĆAN d.o.o. za građevinarstvo,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14814013239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Podvožić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16, 47250 Duga Resa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33.410,29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SAMPLE CONTROL d.o.o. za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95434893522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10250 Lučko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3.225,00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SAVIĆ COMPANY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Komitska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76300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Bijeljina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376.091,75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SEPARATUS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74999792664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Zovka 22,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48.750,00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SERVIS ZA PLINSKA TROŠILA vodoinstalaterski 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plinoinstalaterski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obrt, vlasnik Antun Sedlo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16388636607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Pleše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SET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35140755222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27.961,49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SIMTRO ENERGIJA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Žitence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49, 2233 Sv. Ana v Slov.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Goricah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8.745,20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SIRIUS d.o.o. za posredovanje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32829784843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zona 2,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58.209,61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SITHONIIS d.o.o. za poslovne usluge, 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02791388741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17,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SJEMESERVIS AGRO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81763246191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Bedema ljubavi 33,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52.121,25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SLATINATRANS d.o.o. za trgovinu,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92225177459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16,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20.249,38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SLAVONIJA ŽUPANJA d.d. za preradu i promet žitarica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62010045532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65,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6.291,44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SMS FIKSNO d.o.o. za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14935572149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Budmanijeva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480,75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SOKAČ-PRIJEVOZ jednostavno d.o.o. za prijevoz,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32109923923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ulica 156,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5.054,47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SOLDAN PRIJEVOZ AUTOPRIJEVOZNIČKI OBRT,  VL. MARIO SOLDAN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18861633412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DAVORINA BAZJANCA 15,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116.478,93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SONUS d. o. o. za transport, trgovinu, proizvodnju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83548257318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Dr. Mile Budaka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bb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1.795,28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365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SPEC. ORDINACIJA MEDICINE RADA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dr.MIRA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PLESKALT-BARTONJ, dr. Z. SAJČIĆ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84669821602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Kačića Miošića 30, 43000 Bjelovar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SPEC. ORDINACIJA MEDICINE RADA mr. sc. MIRKO PETROŠEVIĆ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70993058900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Petra Preradovića 2,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3.970,60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SREDIŠNJE KLIRINŠKO DEPOZITARNO DRUŠTVO,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64406809162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Heinzelova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62a,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2.475,80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STOCKTON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75909541475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108, 10310 Ivanić-Grad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980,74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STRIKO d.o.o.,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39299013688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Šustići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112 A, 21201 Primorski Dolac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3.507,05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STROJREM d.o.o. za proizvodnju i trgovinu industrijske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62679261642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Gundulićeva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118,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11.850,00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SUPER BRAVA BRAVARSKI SERVIS VL. MILJENKO BOGADI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73952152805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Pakoštanska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SUZIĆ LJUBO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72371386285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Borisa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Kidriča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105, 31324 Jagodnjak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440,49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SVEUČILIŠTE Josipa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Jurja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Strossmayera u Osijeku, POLJOPRIVREDNI FAKULTET U OSIJEKU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98816779821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Preloga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88.930,23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SYGNUS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Kft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Tarstay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Vilmos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u. 10, 7100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Szekszard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12.673,90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ŠĆUKA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80121129151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Stari drum 42, 48356 Ferdinandovac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23,63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48962003176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Novačića 73,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30.746,25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ŠPORČIĆ MARIJAN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42483407329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Gupca 70,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23,75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ŠTASNI, d.o.o. za servisiranje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96874956915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294,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4.084,11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TAHO SERVIS-AGRAM, obrt za popravak i održavanje tahografa,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Luka Miličić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61895628079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Ljudevita Posavskog 39,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TAMBUR, OBRT ZA PRIJEVOZNIČKE USLUGE, VLASNIK ZLATKO TAMBUR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61643233186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Stupnički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kuti 78, 35254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Stupnički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kuti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5.858,52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381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TARON d.o.o.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Dunajska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113, 1000 Ljubljana, Slovenija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520,69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TBS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41496651671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Posavska 29,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407,50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TEHNODIV-SERVIS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Davor Popović, Križevci, Istarska ulica 35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82906842080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ulica 35,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TEKA,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69068459103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Filipovića 154a,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TENA TRANSPORT d.o.o. za cestovni promet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52324318253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Petra Preradovića 27, 31208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Petrijevci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74.089,55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 SERVIS d.o.o. za inženjering, projektiranje, graditeljstvo, upravljanje nekretninama,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48671346974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21.247,19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TERMODINAMIKA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62531096862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Put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Mostina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17.656,88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Timac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Agro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18901646767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Rapska 46,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114.256,65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TISA - proizvodni i trgovački obrt,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Čuklić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Snježana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65360664917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Orehovec 16, 48267 Sveti Petar Orehovec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52.583,04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TPZ LINDE VILIČARI HRVATSKA društvo s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ogrnaičenom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odgovornošću za trgovinu, servisne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69503639110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Novoselska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26.314,91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 MOVEO d.o.o. za trgovinu, prijevoz i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98951065924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Tome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Strižića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16,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TRANSAGENT MEDNARODNA PROMETNA AGENCIJA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Vojkovo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nadbrežje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30A, 6000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Koper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123.242,37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 ŠAINA ALDO ŠAINA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67580235008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Šajini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38A, 52404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Zabrežani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MAČAK AUTOPRIJEVOZNIČKI OBRT, MARIN MAČKOVIĆ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93832992538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nadbiskupa Posilovića 30,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4.208,00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MAN-MARKET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Tvrtka 7, 88320 Kupres,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743,84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ZORKIĆ, OBRT ZA AUTOPRIJEVOZ, PROIZVODNJU I TRGOVINU, VL. ILIJA ZORKIĆ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93136935081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Bregovljanska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105A, 10294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Bregovljana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5.170,34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397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TRANSPORTI ŽIGER, obrt za prijevoz,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Ivan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Žiger</w:t>
            </w:r>
            <w:proofErr w:type="spellEnd"/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01293056165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Voćarska ulica 7, 48214 Sv. Ivan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Žabno</w:t>
            </w:r>
            <w:proofErr w:type="spellEnd"/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24.875,00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TREBOR,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41526128180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144. brigade Hrvatske vojske 6,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764,24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TRGOVAČKI OBRT I VINOGRADARSTVO " T I N A " VL. ŽELJKO BOŠNJAK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19303444054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I.G.Kovačića 106,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1.152,00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TRI D ugostiteljsko-poljoprivredni obrt,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Mile Baždar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72099478395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Kadinala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Alojzija Stepinca 56,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673,96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TRIVUNOVIĆ, obrt za prijevoz,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vl.Milorad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Trivunović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Uglješ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Baranjska 33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35127490184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Baranjska 33, 31326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Uglješ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1.718,75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TÜV Croatia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64520989853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0,03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UČILIŠTE ATEST-KONTROLA - USTANOVA za srednjoškolsko obrazovanje odraslih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39682801733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Mislava 11,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UGOSTITELJSKI OBRT "BRZI" VL. MILAN RUŠKOVEC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84951070928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5,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847,68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Ugostiteljsko pekarsko trgovački obrt TEUTA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Lekaj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Lek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90330911746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Ulica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dr.Franje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Tuđmana 4, 21220 Trogir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32.700,00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ULTRA GROS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50266527938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Rudeška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cesta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1.950,25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UNICREDIT LEASING CROATIA d.o.o.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leasing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18736141210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Heinzelova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17.614,30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UNIKOM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07507345484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Ružina 11a,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422,30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UNIWELT d.o.o. za unutarnju i vanjsku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72090799734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44,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16.915,74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USLUŽNI OBRT "CARIĆ", VL. IVAN CARIĆ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86258772447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 lipnja 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USTANOVA ZA OBRAZOVANJE ODRASLIH AUTUS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38345309157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Ivana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Cankara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USTANOVA ZA ZDRAVSTVENU SKRB SV. ROK 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M.D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za medicinu rada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95062951400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UŽAREVIĆ BARICA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01268318365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Zagrebačka 212,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3.815,00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V. L. AUTOMATIKA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63386727464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Lovasići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43, 10431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Strmec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1.800,00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415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V.G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. GRADNJA d.o.o. za graditeljstvo,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17051938330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Letnička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13, 10360 Sesvete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159.237,20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VALIPILE d.o.o. za trgovinu, usluge i zastupanje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00467090373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Politea 62,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117.917,92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VELPRO - CENTAR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46660800468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Marijana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Čavića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404.884,99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ANIMA d.o.o. za veterinarske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43122520582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39,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GUNDINCI d.o.o. za veterinarske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94369775910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Matije Gupca 35, 35222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Gundinci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VRPOLJE, d. o. o. za veterinarske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91210434871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144,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STANICA ĐAKOVO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77703754353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33,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18,23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VETO d.o.o. za veterinarstvo,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26056147349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Barca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6.187,50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VIDIĆ  RAJKO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33398852192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Tina Ujevića 8, 31325 Novi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Čeminac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410,28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VMD GRUPA, trgovina i građenje, d.o.o. (prije VMD PROMET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23646043087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41.041,62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VMD SERVIS d.o.o. za suvlasnike zgrade u Zagrebu,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Budmanijeva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5 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Budmanijeva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3 i 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93830136269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18.879,17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VODOOPSKRBA I ODVODNJA d.o.o. za javnu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83416546499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Folnegovićeva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431,29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VODOVOD-OSIJEK d.o.o. za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43654507669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Poljski Put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954,96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VOREL MARIO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23887603249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Gornja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Rašenica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22, 43290 Gornja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Rašenica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10.270,00</w:t>
            </w:r>
          </w:p>
        </w:tc>
      </w:tr>
      <w:tr w:rsidTr="00DF4E88" w:rsidR="007E4A26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VUČKOVIĆ POLJOPRIVREDNA PROIZVODNJA,TRGOVINA I USLUGE, VL. KREŠIMIR VUČKOVIĆ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09217141508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Braće Radić 31, 35214 Donji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Andrijevci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109,17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VUJICA, obrt za prijevoz, trgovinu i uzgoj stoke,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vl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. Mirko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Vujica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80920002599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Kolodvorska ulica 4, 32211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Ostrovo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7.284,77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431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VUKOVIĆ MARICA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21200454133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114, 32276 Babina Greda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3,32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VULKAL d.o.o.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prozvodnju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90439696130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cesta 310,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166,86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ČISTOĆA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483,86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ROBNI TERMINALI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10090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35.656,97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ZAŠTITA-ZAGREB d.o.o.  za zaštitarsku djelatnost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68204597981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163b,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73,88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ZAVOD ZA JAVNO ZDRAVSTVO BJELOVARSKO-BILOGORSKE ŽUPANIJE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57284631035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Matice Hrvatske 15,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8.832,40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ZDELAREC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20650062840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Laminac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19, 43246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Laminac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1.925,21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ZEA d.o.o. za proizvodnju, promet i usluge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30745961182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bana Jelačića 7,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117.207,72</w:t>
            </w:r>
          </w:p>
        </w:tc>
      </w:tr>
      <w:tr w:rsidTr="00DF4E88" w:rsidR="007E4A26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ZIG-PROM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Blatnica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66, 74270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Teslić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2.561,78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ZRILIĆ-COMMERCE d.o.o. za trgovinu i prometne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30280707123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12, 23420 Benkovac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21,93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ŽABIĆ DRAGICA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84813786352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Donja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Rašenica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37, 43290 Donja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Rašenica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1.131,91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ŽITARICE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07311805234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Lipanjska 55, 48000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Starigrad</w:t>
            </w:r>
            <w:proofErr w:type="spellEnd"/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2.520,00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03834418154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Đakovština 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2.603,89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ŽITOZAJEDNICA, unapređenje proizvodnje i prerade žitarica i brašna,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44252702461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Štefanovečki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zavoj 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30.000,00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PORSCHE LEASING d.o.o. za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leasing</w:t>
            </w:r>
            <w:proofErr w:type="spellEnd"/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90275854576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Velimira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Škorpika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279.122,62</w:t>
            </w:r>
          </w:p>
        </w:tc>
      </w:tr>
      <w:tr w:rsidTr="00DF4E88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ŽUPANJAŠPED d.o.o. za međunarodno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98459425001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46,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75.473,75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655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ZDENAČKA FARMA d.o.o. za proizvodnju mlijeka, uzgoj stoke i poljodjelsku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35460243768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118b,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4.014.794,52</w:t>
            </w:r>
          </w:p>
        </w:tc>
      </w:tr>
      <w:tr w:rsidTr="00DF4E88" w:rsidR="007E4A26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450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ZDENKA-mliječni proizvodi d.o.o. za proizvodnju mliječnih proizvoda,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45651553790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15, 43293 Veliki Zdenci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2.331,77</w:t>
            </w:r>
          </w:p>
        </w:tc>
      </w:tr>
      <w:tr w:rsidTr="00DF4E88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DF4E88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4F1E27" w:rsidP="00DF4E88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lang w:eastAsia="hr-HR"/>
              </w:rPr>
              <w:t>81.968.255,43</w:t>
            </w:r>
          </w:p>
        </w:tc>
      </w:tr>
    </w:tbl>
    <w:p w:rsidRDefault="00A6561B" w:rsidR="00A6561B"/>
    <w:p w:rsidRDefault="00AA533A" w:rsidR="00AA533A" w:rsidRPr="00557D80"/>
    <w:p w:rsidRDefault="007E4A26" w:rsidP="00AA533A" w:rsidR="00A6561B" w:rsidRPr="00557D80">
      <w:pPr>
        <w:spacing w:after="0"/>
        <w:rPr>
          <w:b/>
        </w:rPr>
      </w:pPr>
      <w:r w:rsidRPr="00557D80">
        <w:rPr>
          <w:b/>
        </w:rPr>
        <w:t>2.4. Tražbine po robnim mjenicama</w:t>
      </w:r>
    </w:p>
    <w:tbl>
      <w:tblPr>
        <w:tblpPr w:tblpY="237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7E4A26" w:rsidR="007E4A26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D7786" w:rsidR="007E4A26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7E4A26" w:rsidR="007E4A26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4F1E27" w:rsidP="007E4A26" w:rsidR="007E4A26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CIM BANQUE SA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Geneve</w:t>
            </w:r>
            <w:proofErr w:type="spellEnd"/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Rue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merle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d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Aubigne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16, 1207 </w:t>
            </w:r>
            <w:proofErr w:type="spellStart"/>
            <w:r w:rsidRPr="00557D80">
              <w:rPr>
                <w:rFonts w:cs="Calibri" w:eastAsia="Times New Roman" w:hAnsi="Calibri" w:ascii="Calibri"/>
                <w:lang w:eastAsia="hr-HR"/>
              </w:rPr>
              <w:t>Geneve</w:t>
            </w:r>
            <w:proofErr w:type="spellEnd"/>
            <w:r w:rsidRPr="00557D80">
              <w:rPr>
                <w:rFonts w:cs="Calibri" w:eastAsia="Times New Roman" w:hAnsi="Calibri" w:ascii="Calibri"/>
                <w:lang w:eastAsia="hr-HR"/>
              </w:rPr>
              <w:t>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31.150.600,00</w:t>
            </w:r>
          </w:p>
        </w:tc>
      </w:tr>
      <w:tr w:rsidTr="007E4A26" w:rsidR="007E4A26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7E4A26" w:rsidP="007E4A26" w:rsidR="007E4A26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4F1E27" w:rsidP="007E4A26" w:rsidR="007E4A26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b/>
                <w:lang w:eastAsia="hr-HR"/>
              </w:rPr>
              <w:t>31.150.600,00</w:t>
            </w:r>
          </w:p>
        </w:tc>
      </w:tr>
    </w:tbl>
    <w:p w:rsidRDefault="007E4A26" w:rsidR="007E4A26" w:rsidRPr="00557D80">
      <w:pPr>
        <w:rPr>
          <w:b/>
        </w:rPr>
      </w:pPr>
    </w:p>
    <w:p w:rsidRDefault="001B1ECA" w:rsidR="001B1ECA" w:rsidRPr="00557D80">
      <w:pPr>
        <w:rPr>
          <w:b/>
        </w:rPr>
      </w:pPr>
    </w:p>
    <w:p w:rsidRDefault="001B1ECA" w:rsidR="001B1ECA" w:rsidRPr="00557D80">
      <w:pPr>
        <w:rPr>
          <w:b/>
        </w:rPr>
      </w:pPr>
      <w:r w:rsidRPr="00557D80">
        <w:rPr>
          <w:b/>
        </w:rPr>
        <w:t>Grupa 2.5. - Vjerovnici po osnovi uvjetnih tražbina</w:t>
      </w:r>
    </w:p>
    <w:tbl>
      <w:tblPr>
        <w:tblW w:type="dxa" w:w="10448"/>
        <w:tblInd w:type="dxa" w:w="-581"/>
        <w:tblLook w:val="04A0" w:noVBand="1" w:noHBand="0" w:lastColumn="0" w:firstColumn="1" w:lastRow="0" w:firstRow="1"/>
      </w:tblPr>
      <w:tblGrid>
        <w:gridCol w:w="666"/>
        <w:gridCol w:w="1047"/>
        <w:gridCol w:w="2751"/>
        <w:gridCol w:w="1924"/>
        <w:gridCol w:w="2159"/>
        <w:gridCol w:w="1901"/>
      </w:tblGrid>
      <w:tr w:rsidTr="00E802C1" w:rsidR="00557D80" w:rsidRPr="00557D80">
        <w:trPr>
          <w:trHeight w:val="592"/>
        </w:trPr>
        <w:tc>
          <w:tcPr>
            <w:tcW w:type="dxa" w:w="666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4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 xml:space="preserve">R.br.prij. </w:t>
            </w:r>
            <w:proofErr w:type="spellStart"/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traž</w:t>
            </w:r>
            <w:proofErr w:type="spellEnd"/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.</w:t>
            </w:r>
          </w:p>
        </w:tc>
        <w:tc>
          <w:tcPr>
            <w:tcW w:type="dxa" w:w="275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92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E802C1" w:rsidP="007D7786" w:rsidR="00E802C1" w:rsidRPr="00E802C1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59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90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E802C1" w:rsidR="00557D80" w:rsidRPr="00557D80">
        <w:trPr>
          <w:trHeight w:val="592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3.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ADDIKO BANK d.d.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14036333877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Slavonska avenija 6, 10000 Zagreb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35.428.388,34</w:t>
            </w:r>
          </w:p>
        </w:tc>
      </w:tr>
      <w:tr w:rsidTr="00E802C1" w:rsidR="00557D80" w:rsidRPr="00557D80">
        <w:trPr>
          <w:trHeight w:val="296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E802C1" w:rsidP="00E802C1" w:rsidR="00E802C1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5C3CB6" w:rsidP="00E802C1" w:rsidR="00E802C1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b/>
                <w:lang w:eastAsia="hr-HR"/>
              </w:rPr>
              <w:t>35.428.388,34</w:t>
            </w:r>
          </w:p>
        </w:tc>
      </w:tr>
    </w:tbl>
    <w:p w:rsidRDefault="00B456F0" w:rsidP="00B456F0" w:rsidR="00B456F0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lang w:eastAsia="hr-HR"/>
        </w:rPr>
      </w:pPr>
    </w:p>
    <w:p w:rsidRDefault="00B456F0" w:rsidP="00B456F0" w:rsidR="00B456F0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lang w:eastAsia="hr-HR"/>
        </w:rPr>
      </w:pPr>
    </w:p>
    <w:p w:rsidRDefault="00B456F0" w:rsidP="00B456F0" w:rsidR="00B456F0" w:rsidRPr="00B456F0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lang w:eastAsia="hr-HR"/>
        </w:rPr>
      </w:pPr>
      <w:r w:rsidRPr="00B456F0">
        <w:rPr>
          <w:rFonts w:cs="Times New Roman" w:eastAsia="Times New Roman" w:hAnsi="Times New Roman" w:ascii="Times New Roman"/>
          <w:lang w:eastAsia="hr-HR"/>
        </w:rPr>
        <w:t xml:space="preserve">U Zagrebu, </w:t>
      </w:r>
      <w:r>
        <w:rPr>
          <w:rFonts w:cs="Times New Roman" w:eastAsia="Times New Roman" w:hAnsi="Times New Roman" w:ascii="Times New Roman"/>
          <w:lang w:eastAsia="hr-HR"/>
        </w:rPr>
        <w:t>17</w:t>
      </w:r>
      <w:r w:rsidRPr="00B456F0">
        <w:rPr>
          <w:rFonts w:cs="Times New Roman" w:eastAsia="Times New Roman" w:hAnsi="Times New Roman" w:ascii="Times New Roman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lang w:eastAsia="hr-HR"/>
        </w:rPr>
        <w:t>listopada 2018</w:t>
      </w:r>
      <w:r w:rsidRPr="00B456F0">
        <w:rPr>
          <w:rFonts w:cs="Times New Roman" w:eastAsia="Times New Roman" w:hAnsi="Times New Roman" w:ascii="Times New Roman"/>
          <w:lang w:eastAsia="hr-HR"/>
        </w:rPr>
        <w:t>.</w:t>
      </w:r>
    </w:p>
    <w:p w:rsidRDefault="00B456F0" w:rsidP="00B456F0" w:rsidR="00B456F0" w:rsidRPr="00B456F0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lang w:eastAsia="hr-HR"/>
        </w:rPr>
      </w:pPr>
    </w:p>
    <w:p w:rsidRDefault="00B456F0" w:rsidP="00B456F0" w:rsidR="00B456F0" w:rsidRPr="00B456F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 xml:space="preserve">                                       </w:t>
      </w:r>
      <w:r w:rsidRPr="00B456F0">
        <w:rPr>
          <w:rFonts w:cs="Times New Roman" w:eastAsia="Times New Roman" w:hAnsi="Times New Roman" w:ascii="Times New Roman"/>
          <w:lang w:eastAsia="hr-HR"/>
        </w:rPr>
        <w:t>Sudac:</w:t>
      </w:r>
    </w:p>
    <w:p w:rsidRDefault="007D7786" w:rsidP="00B456F0" w:rsidR="00B456F0" w:rsidRPr="00B456F0">
      <w:pPr>
        <w:spacing w:lineRule="auto" w:line="240"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 xml:space="preserve">                         </w:t>
      </w:r>
      <w:r w:rsidR="00B456F0">
        <w:rPr>
          <w:rFonts w:cs="Times New Roman" w:eastAsia="Times New Roman" w:hAnsi="Times New Roman" w:ascii="Times New Roman"/>
          <w:lang w:eastAsia="hr-HR"/>
        </w:rPr>
        <w:t xml:space="preserve"> Vesna Sremac Šoštar</w:t>
      </w:r>
    </w:p>
    <w:p w:rsidRDefault="00B456F0" w:rsidP="00B456F0" w:rsidR="00B456F0" w:rsidRPr="00B456F0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0"/>
          <w:lang w:eastAsia="hr-HR"/>
        </w:rPr>
      </w:pPr>
    </w:p>
    <w:p w:rsidRDefault="00B456F0" w:rsidP="00B456F0" w:rsidR="00B456F0" w:rsidRPr="00B456F0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0"/>
          <w:lang w:eastAsia="hr-HR"/>
        </w:rPr>
      </w:pPr>
    </w:p>
    <w:p w:rsidRDefault="001B1ECA" w:rsidR="001B1ECA" w:rsidRPr="00557D80">
      <w:pPr>
        <w:rPr>
          <w:b/>
        </w:rPr>
      </w:pPr>
    </w:p>
    <w:sectPr w:rsidR="001B1ECA" w:rsidRPr="00557D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419" w:rsidP="005A1BDA" w:rsidR="00635419">
      <w:pPr>
        <w:spacing w:lineRule="auto" w:line="240" w:after="0"/>
      </w:pPr>
      <w:r>
        <w:separator/>
      </w:r>
    </w:p>
  </w:endnote>
  <w:endnote w:id="0" w:type="continuationSeparator">
    <w:p w:rsidRDefault="00635419" w:rsidP="005A1BDA" w:rsidR="00635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419" w:rsidP="005A1BDA" w:rsidR="00635419">
      <w:pPr>
        <w:spacing w:lineRule="auto" w:line="240" w:after="0"/>
      </w:pPr>
      <w:r>
        <w:separator/>
      </w:r>
    </w:p>
  </w:footnote>
  <w:footnote w:id="0" w:type="continuationSeparator">
    <w:p w:rsidRDefault="00635419" w:rsidP="005A1BDA" w:rsidR="00635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BDA" w:rsidP="005A1BDA" w:rsidR="005A1BDA" w:rsidRPr="005A1BDA">
    <w:pPr>
      <w:pStyle w:val="Zaglavlje"/>
    </w:pPr>
    <w:r w:rsidRPr="005A1BDA">
      <w:t xml:space="preserve">                                                                                                                             </w:t>
    </w:r>
    <w:r>
      <w:t xml:space="preserve">                           </w:t>
    </w:r>
    <w:r w:rsidRPr="005A1BDA">
      <w:t xml:space="preserve">   48 St-2021/17</w:t>
    </w:r>
  </w:p>
  <w:p w:rsidRDefault="005A1BDA" w:rsidR="005A1B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61B"/>
    <w:rsid w:val="000131AC"/>
    <w:rsid w:val="000661E7"/>
    <w:rsid w:val="0011085F"/>
    <w:rsid w:val="001B1ECA"/>
    <w:rsid w:val="001E0A15"/>
    <w:rsid w:val="00363737"/>
    <w:rsid w:val="003E4CAB"/>
    <w:rsid w:val="00473711"/>
    <w:rsid w:val="004F1E27"/>
    <w:rsid w:val="00557D80"/>
    <w:rsid w:val="00587A41"/>
    <w:rsid w:val="005A1BDA"/>
    <w:rsid w:val="005C3CB6"/>
    <w:rsid w:val="005C5896"/>
    <w:rsid w:val="00635419"/>
    <w:rsid w:val="007534BE"/>
    <w:rsid w:val="00780523"/>
    <w:rsid w:val="00792036"/>
    <w:rsid w:val="007D7786"/>
    <w:rsid w:val="007E4A26"/>
    <w:rsid w:val="00846492"/>
    <w:rsid w:val="008E4E21"/>
    <w:rsid w:val="009A2DB8"/>
    <w:rsid w:val="00A6561B"/>
    <w:rsid w:val="00AA533A"/>
    <w:rsid w:val="00B456F0"/>
    <w:rsid w:val="00C237BC"/>
    <w:rsid w:val="00DF4E88"/>
    <w:rsid w:val="00E414A4"/>
    <w:rsid w:val="00E66508"/>
    <w:rsid w:val="00E7786C"/>
    <w:rsid w:val="00E802C1"/>
    <w:rsid w:val="00F475F3"/>
    <w:rsid w:val="00FE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5F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A1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0A15"/>
    <w:rPr>
      <w:rFonts w:cs="Times New Roman" w:eastAsia="Times New Roman" w:hAnsi="Times New Roman" w:ascii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0A15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0A15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5F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A1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0A15"/>
    <w:rPr>
      <w:rFonts w:ascii="Times New Roman" w:cs="Times New Roman" w:eastAsia="Times New Roman" w:hAnsi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0A1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0A1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30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6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98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4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7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1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1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St-2021/2017-78</izvorni_sadrzaj>
    <derivirana_varijabla naziv="DomainObject.PredzadnjaOdlukaIzPredmeta.Oznaka_1">St-2021/2017-78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28</properties:Pages>
  <properties:Words>7300</properties:Words>
  <properties:Characters>44222</properties:Characters>
  <properties:Lines>4022</properties:Lines>
  <properties:Paragraphs>2784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2018-10-17T09:45:00Z</dcterms:created>
  <dc:creator>Zdravka Krizmanić</dc:creator>
  <dc:description/>
  <cp:keywords/>
  <cp:lastModifiedBy>Matea Bizjak</cp:lastModifiedBy>
  <dcterms:modified xmlns:xsi="http://www.w3.org/2001/XMLSchema-instance" xsi:type="dcterms:W3CDTF">2018-10-17T11:20:00Z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(St-2021-17-popis vjerovnika s pravom glasa-GRANOLIO.docx)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