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b1ef798" w14:paraId="b1ef798" w:rsidRDefault="00AE649C" w:rsidP="004F27AE" w:rsidR="00AE649C" w:rsidRPr="00B76F3C">
      <w:pPr>
        <w:pStyle w:val="NormaleSPIS"/>
        <w15:collapsed w:val="false"/>
      </w:pPr>
      <w:bookmarkStart w:name="_GoBack" w:id="0"/>
      <w:bookmarkEnd w:id="0"/>
    </w:p>
    <w:p w:rsidRDefault="00AB4602" w:rsidP="004F27AE" w:rsidR="00AE649C" w:rsidRPr="00B76F3C">
      <w:pPr>
        <w:pStyle w:val="NormaleSPIS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Reetkatablice10"/>
        <w:tblW w:type="auto" w:w="0"/>
        <w:tblInd w:type="dxa" w:w="-743"/>
        <w:tblLook w:val="04A0" w:noVBand="1" w:noHBand="0" w:lastColumn="0" w:firstColumn="1" w:lastRow="0" w:firstRow="1"/>
      </w:tblPr>
      <w:tblGrid>
        <w:gridCol w:w="469"/>
        <w:gridCol w:w="1734"/>
        <w:gridCol w:w="1285"/>
        <w:gridCol w:w="261"/>
        <w:gridCol w:w="1360"/>
        <w:gridCol w:w="1285"/>
        <w:gridCol w:w="261"/>
        <w:gridCol w:w="1030"/>
        <w:gridCol w:w="261"/>
        <w:gridCol w:w="216"/>
        <w:gridCol w:w="216"/>
        <w:gridCol w:w="877"/>
        <w:gridCol w:w="278"/>
        <w:gridCol w:w="261"/>
        <w:gridCol w:w="238"/>
      </w:tblGrid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301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Nadležni trgovački sud: </w:t>
            </w:r>
            <w:r w:rsidRPr="0011455A">
              <w:rPr>
                <w:rFonts w:hAnsi="Calibri" w:ascii="Calibri"/>
                <w:b/>
                <w:bCs/>
              </w:rPr>
              <w:t>Trgovački sud u Bjelovaru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Poslovni broj spisa:       </w:t>
            </w:r>
            <w:r w:rsidRPr="0011455A">
              <w:rPr>
                <w:rFonts w:hAnsi="Calibri" w:ascii="Calibri"/>
                <w:b/>
                <w:bCs/>
              </w:rPr>
              <w:t>St-90/18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5921"/>
            <w:gridSpan w:val="5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Stečajni dužnik:            </w:t>
            </w:r>
            <w:r w:rsidRPr="0011455A">
              <w:rPr>
                <w:rFonts w:hAnsi="Calibri" w:ascii="Calibri"/>
                <w:b/>
                <w:bCs/>
              </w:rPr>
              <w:t xml:space="preserve">OBUĆA VIKO d.o.o., Varaždin, </w:t>
            </w:r>
            <w:proofErr w:type="spellStart"/>
            <w:r w:rsidRPr="0011455A">
              <w:rPr>
                <w:rFonts w:hAnsi="Calibri" w:ascii="Calibri"/>
                <w:b/>
                <w:bCs/>
              </w:rPr>
              <w:t>Pavleka</w:t>
            </w:r>
            <w:proofErr w:type="spellEnd"/>
            <w:r w:rsidRPr="0011455A">
              <w:rPr>
                <w:rFonts w:hAnsi="Calibri" w:ascii="Calibri"/>
                <w:b/>
                <w:bCs/>
              </w:rPr>
              <w:t xml:space="preserve"> </w:t>
            </w:r>
            <w:proofErr w:type="spellStart"/>
            <w:r w:rsidRPr="0011455A">
              <w:rPr>
                <w:rFonts w:hAnsi="Calibri" w:ascii="Calibri"/>
                <w:b/>
                <w:bCs/>
              </w:rPr>
              <w:t>Miškine</w:t>
            </w:r>
            <w:proofErr w:type="spellEnd"/>
            <w:r w:rsidRPr="0011455A">
              <w:rPr>
                <w:rFonts w:hAnsi="Calibri" w:ascii="Calibri"/>
                <w:b/>
                <w:bCs/>
              </w:rPr>
              <w:t xml:space="preserve"> 57, OIB: 77766700586</w:t>
            </w:r>
            <w:r w:rsidRPr="0011455A">
              <w:rPr>
                <w:rFonts w:hAnsi="Calibri" w:ascii="Calibri"/>
              </w:rPr>
              <w:t xml:space="preserve">                    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Tablica 6</w:t>
            </w:r>
          </w:p>
        </w:tc>
        <w:tc>
          <w:tcPr>
            <w:tcW w:type="dxa" w:w="7326"/>
            <w:gridSpan w:val="1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TABLICA PRIJAVLJENIH TRAŽBINA I. VIŠEG ISPLATNOG REDA PREMA POPISU TRAŽBINA RADNIKA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proofErr w:type="spellStart"/>
            <w:r w:rsidRPr="0011455A">
              <w:rPr>
                <w:rFonts w:hAnsi="Calibri" w:ascii="Calibri"/>
                <w:b/>
                <w:bCs/>
              </w:rPr>
              <w:t>Rb</w:t>
            </w:r>
            <w:proofErr w:type="spellEnd"/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Ime i prezime / tvrtka ili naziv vjerovnika</w:t>
            </w:r>
          </w:p>
        </w:tc>
        <w:tc>
          <w:tcPr>
            <w:tcW w:type="dxa" w:w="1545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Prijavljena tražbina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Pravna osnova tražbine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Priznata tražbina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Osporena tražbina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417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Razlog osporavanja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BAHUN GORANKA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458,10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458,10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Hrvatskih branitelja 2b,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78928575129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69,41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69,41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80,71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80,71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85,23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85,23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237,63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237,63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12,</w:t>
            </w:r>
            <w:proofErr w:type="spellStart"/>
            <w:r w:rsidRPr="0011455A">
              <w:rPr>
                <w:rFonts w:hAnsi="Calibri" w:ascii="Calibri"/>
              </w:rPr>
              <w:t>12</w:t>
            </w:r>
            <w:proofErr w:type="spellEnd"/>
            <w:r w:rsidRPr="0011455A">
              <w:rPr>
                <w:rFonts w:hAnsi="Calibri" w:ascii="Calibri"/>
              </w:rPr>
              <w:t xml:space="preserve">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12,</w:t>
            </w:r>
            <w:proofErr w:type="spellStart"/>
            <w:r w:rsidRPr="0011455A">
              <w:rPr>
                <w:rFonts w:hAnsi="Calibri" w:ascii="Calibri"/>
              </w:rPr>
              <w:t>12</w:t>
            </w:r>
            <w:proofErr w:type="spellEnd"/>
            <w:r w:rsidRPr="0011455A">
              <w:rPr>
                <w:rFonts w:hAnsi="Calibri" w:ascii="Calibri"/>
              </w:rPr>
              <w:t xml:space="preserve">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BEDNAREK KORNELIJA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17.147,77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17.147,77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Braće Radića 12, </w:t>
            </w:r>
            <w:proofErr w:type="spellStart"/>
            <w:r w:rsidRPr="0011455A">
              <w:rPr>
                <w:rFonts w:hAnsi="Calibri" w:ascii="Calibri"/>
              </w:rPr>
              <w:t>Jalkovec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15.288,00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15.288,00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78438822968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959,56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959,56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128,06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128,06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148,91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148,91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157,25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157,25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438,39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438,39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27,60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27,60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BERNIK SANDA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1.389,54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1.389,54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R. Boškovića 14c,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51829800421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197,35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197,35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229,48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229,48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242,33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242,33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675,58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675,58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44,80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44,80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BLAŽEKOVIĆ MLADEN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900,21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900,21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Varaždinska 186, </w:t>
            </w:r>
            <w:proofErr w:type="spellStart"/>
            <w:r w:rsidRPr="0011455A">
              <w:rPr>
                <w:rFonts w:hAnsi="Calibri" w:ascii="Calibri"/>
              </w:rPr>
              <w:t>Nedeljanec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97295155638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128,06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128,06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148,91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148,91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157,25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157,25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438,39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438,39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27,60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Zatezna </w:t>
            </w:r>
            <w:r w:rsidRPr="0011455A">
              <w:rPr>
                <w:rFonts w:hAnsi="Calibri" w:ascii="Calibri"/>
              </w:rPr>
              <w:lastRenderedPageBreak/>
              <w:t>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27,60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5.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BOŠNJAKOVIĆ MIRJANA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30.399,64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30.399,64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Koprivnička 6,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27.651,00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27.651,00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53144646336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1.735,54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1.735,54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144,12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144,12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167,58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167,58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176,97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176,97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493,36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493,36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31,07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31,07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BRANOVIĆ VESNA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18.626,68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18.626,68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Varaždinska 27, </w:t>
            </w:r>
            <w:proofErr w:type="spellStart"/>
            <w:r w:rsidRPr="0011455A">
              <w:rPr>
                <w:rFonts w:hAnsi="Calibri" w:ascii="Calibri"/>
              </w:rPr>
              <w:t>Bartolovec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16.501,88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16.501,88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20070313193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1.035,75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1.035,75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154,82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154,82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180,02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180,02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542,08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542,08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34,13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34,13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BREŽNJAK SLAVICA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15.447,10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15.447,10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Vinogradska 11, </w:t>
            </w:r>
            <w:proofErr w:type="spellStart"/>
            <w:r w:rsidRPr="0011455A">
              <w:rPr>
                <w:rFonts w:hAnsi="Calibri" w:ascii="Calibri"/>
              </w:rPr>
              <w:t>Beletinec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14.196,00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14.196,00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64964836528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891,02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891,02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51,22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Doprinosi na naknadu </w:t>
            </w:r>
            <w:r w:rsidRPr="0011455A">
              <w:rPr>
                <w:rFonts w:hAnsi="Calibri" w:ascii="Calibri"/>
              </w:rPr>
              <w:lastRenderedPageBreak/>
              <w:t>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51,22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59,56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59,56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62,90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62,90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175,36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175,36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11,04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11,04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BUJAN MIHAEL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691,58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691,58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Varaždinska 58, </w:t>
            </w:r>
            <w:proofErr w:type="spellStart"/>
            <w:r w:rsidRPr="0011455A">
              <w:rPr>
                <w:rFonts w:hAnsi="Calibri" w:ascii="Calibri"/>
              </w:rPr>
              <w:t>Zbelava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78821003981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113,95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113,95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112,67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112,67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343,12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343,12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23,84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23,84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BUJAN RUŽA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21.430,23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21.430,23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Varaždinska 58, </w:t>
            </w:r>
            <w:proofErr w:type="spellStart"/>
            <w:r w:rsidRPr="0011455A">
              <w:rPr>
                <w:rFonts w:hAnsi="Calibri" w:ascii="Calibri"/>
              </w:rPr>
              <w:t>Zbelava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19.656,00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19.656,00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66685509971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1.233,72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1.233,72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76,84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76,84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89,35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89,35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88,34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88,34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269,04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269,04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16,94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16,94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BUŽIĆ VLADO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14.836,17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14.836,17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Koprivnička 126, </w:t>
            </w:r>
            <w:proofErr w:type="spellStart"/>
            <w:r w:rsidRPr="0011455A">
              <w:rPr>
                <w:rFonts w:hAnsi="Calibri" w:ascii="Calibri"/>
              </w:rPr>
              <w:t>Šemovec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12.704,82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12.704,82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02789466601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797,43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797,43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189,63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189,63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220,50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220,50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218,03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218,03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663,95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663,95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41,81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41,81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CEPANEC IVANA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7.554,26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7.554,26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Kružna 4, Sv. Ilije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5.460,00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5.460,00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33495599737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307,35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307,35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357,38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357,38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343,09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343,09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1.086,44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1.086,44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ČOVRAN RUŽICA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518,23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518,23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Zeleni odvojak 14,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89830353292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73,50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Doprinosi na naknadu </w:t>
            </w:r>
            <w:r w:rsidRPr="0011455A">
              <w:rPr>
                <w:rFonts w:hAnsi="Calibri" w:ascii="Calibri"/>
              </w:rPr>
              <w:lastRenderedPageBreak/>
              <w:t>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73,50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85,46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85,46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90,25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90,25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251,59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251,59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17,43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17,43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DJURAN MARJAN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25.745,62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25.745,62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Varaždinska 51, </w:t>
            </w:r>
            <w:proofErr w:type="spellStart"/>
            <w:r w:rsidRPr="0011455A">
              <w:rPr>
                <w:rFonts w:hAnsi="Calibri" w:ascii="Calibri"/>
              </w:rPr>
              <w:t>Bartolovec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22.588,62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22.588,62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48971524100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1.417,79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1.417,79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247,24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247,24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287,49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287,49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284,27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284,27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865,70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865,70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54,51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54,51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DUBRAVEC SNJEŽANA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18.310,21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18.310,21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B. Jelačića 12, </w:t>
            </w:r>
            <w:proofErr w:type="spellStart"/>
            <w:r w:rsidRPr="0011455A">
              <w:rPr>
                <w:rFonts w:hAnsi="Calibri" w:ascii="Calibri"/>
              </w:rPr>
              <w:t>Tomaševec</w:t>
            </w:r>
            <w:proofErr w:type="spellEnd"/>
            <w:r w:rsidRPr="0011455A">
              <w:rPr>
                <w:rFonts w:hAnsi="Calibri" w:ascii="Calibri"/>
              </w:rPr>
              <w:t xml:space="preserve"> B.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16.380,00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16.380,00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36602998026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1.028,10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1.028,10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128,06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128,06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148,91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148,91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142,95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142,95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453,69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Neto naknada za neiskorišteni </w:t>
            </w:r>
            <w:r w:rsidRPr="0011455A">
              <w:rPr>
                <w:rFonts w:hAnsi="Calibri" w:ascii="Calibri"/>
              </w:rPr>
              <w:lastRenderedPageBreak/>
              <w:t>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453,69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ĐURANEC MARIJA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17.507,86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17.507,86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Podevčevo</w:t>
            </w:r>
            <w:proofErr w:type="spellEnd"/>
            <w:r w:rsidRPr="0011455A">
              <w:rPr>
                <w:rFonts w:hAnsi="Calibri" w:ascii="Calibri"/>
              </w:rPr>
              <w:t xml:space="preserve"> 102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15.288,00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15.288,00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55985498907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959,56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959,56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179,29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179,29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208,47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208,47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220,15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220,15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613,74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613,74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38,65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38,65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FEGEŠ LJILJANA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1.266,22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1.266,22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Čakovečka 18, </w:t>
            </w:r>
            <w:proofErr w:type="spellStart"/>
            <w:r w:rsidRPr="0011455A">
              <w:rPr>
                <w:rFonts w:hAnsi="Calibri" w:ascii="Calibri"/>
              </w:rPr>
              <w:t>Pušćine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15328006218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179,95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179,95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209,24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209,24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200,87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200,87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636,11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636,11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40,05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40,05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 xml:space="preserve">GOJKOVIĆ BILJANA 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82.165,69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82.165,69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M. Krleže 4,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32.040,00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32.040,00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09050646374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17.794,43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17.794,43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6.466,25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6.466,25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6.828,36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6.828,36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19.036,65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19.036,65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GORSKI ZVONIMIR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22.967,90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22.967,90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Zagrebačka 74,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20.718,60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20.718,60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34963821850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1.300,42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1.300,42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134,98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134,98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156,96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156,96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165,75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165,75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462,09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462,09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29,10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29,10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GRUDIČEK NADA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17.328,89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17.328,89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Lovrečan</w:t>
            </w:r>
            <w:proofErr w:type="spellEnd"/>
            <w:r w:rsidRPr="0011455A">
              <w:rPr>
                <w:rFonts w:hAnsi="Calibri" w:ascii="Calibri"/>
              </w:rPr>
              <w:t xml:space="preserve"> 8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15.288,00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15.288,00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56840088224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959,56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959,56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153,67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153,67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178,69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178,69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171,54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171,54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543,22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Neto </w:t>
            </w:r>
            <w:r w:rsidRPr="0011455A">
              <w:rPr>
                <w:rFonts w:hAnsi="Calibri" w:ascii="Calibri"/>
              </w:rPr>
              <w:lastRenderedPageBreak/>
              <w:t>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543,22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34,21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34,21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HABUNEK BLAŽENKA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2.174,23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2.174,23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Belska</w:t>
            </w:r>
            <w:proofErr w:type="spellEnd"/>
            <w:r w:rsidRPr="0011455A">
              <w:rPr>
                <w:rFonts w:hAnsi="Calibri" w:ascii="Calibri"/>
              </w:rPr>
              <w:t xml:space="preserve"> 60, Tužno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23660431384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312,29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312,29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363,13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363,13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348,61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348,61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1.103,91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1.103,91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56,29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56,29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21.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HABEK LJILJANA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5.722,41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5.722,41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D. Cesarića 3,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4.368,00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4.368,00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89705635472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274,16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274,16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153,67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153,67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178,69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178,69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188,70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188,70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526,06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526,06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33,13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33,13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HAJSOK MIRJANA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31.677,85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31.677,85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Belska</w:t>
            </w:r>
            <w:proofErr w:type="spellEnd"/>
            <w:r w:rsidRPr="0011455A">
              <w:rPr>
                <w:rFonts w:hAnsi="Calibri" w:ascii="Calibri"/>
              </w:rPr>
              <w:t xml:space="preserve"> 11, Tužno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28.306,45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28.306,45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OIB: </w:t>
            </w:r>
            <w:r w:rsidRPr="0011455A">
              <w:rPr>
                <w:rFonts w:hAnsi="Calibri" w:ascii="Calibri"/>
              </w:rPr>
              <w:lastRenderedPageBreak/>
              <w:t>73799063309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1.782,42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Zatezna </w:t>
            </w:r>
            <w:r w:rsidRPr="0011455A">
              <w:rPr>
                <w:rFonts w:hAnsi="Calibri" w:ascii="Calibri"/>
              </w:rPr>
              <w:lastRenderedPageBreak/>
              <w:t>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1.782,42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221,30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221,30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257,33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257,33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271,74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271,74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757,59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757,59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81,02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81,02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HAJSOK ZVONKO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17.481,68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17.481,68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Belska</w:t>
            </w:r>
            <w:proofErr w:type="spellEnd"/>
            <w:r w:rsidRPr="0011455A">
              <w:rPr>
                <w:rFonts w:hAnsi="Calibri" w:ascii="Calibri"/>
              </w:rPr>
              <w:t xml:space="preserve"> 11, Tužno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15.423,75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15.423,75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971404585,28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968,08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968,08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155,04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155,04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180,28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180,28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190,37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190,37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530,74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530,74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33,42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33,42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24.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HAMELEC BLAŽENKA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19.389,96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19.389,96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Dravska 40, </w:t>
            </w:r>
            <w:proofErr w:type="spellStart"/>
            <w:r w:rsidRPr="0011455A">
              <w:rPr>
                <w:rFonts w:hAnsi="Calibri" w:ascii="Calibri"/>
              </w:rPr>
              <w:t>Bartolovec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16.380,00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16.380,00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84339016387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1.028,10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1.028,10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281,74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281,74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327,60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327,60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323,93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323,93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986,47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968,47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62,12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62,12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HERCEG LJEPOSAVA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7.585,63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7.585,63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Zrinskih i Frankopana 14,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7.137,63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7.137,63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52149169569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448,00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448,00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26.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HORVATIĆ MIRJANA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871,38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871,38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Peri Gori 25, </w:t>
            </w:r>
            <w:proofErr w:type="spellStart"/>
            <w:r w:rsidRPr="0011455A">
              <w:rPr>
                <w:rFonts w:hAnsi="Calibri" w:ascii="Calibri"/>
              </w:rPr>
              <w:t>Lužan</w:t>
            </w:r>
            <w:proofErr w:type="spellEnd"/>
            <w:r w:rsidRPr="0011455A">
              <w:rPr>
                <w:rFonts w:hAnsi="Calibri" w:ascii="Calibri"/>
              </w:rPr>
              <w:t xml:space="preserve"> </w:t>
            </w:r>
            <w:proofErr w:type="spellStart"/>
            <w:r w:rsidRPr="0011455A">
              <w:rPr>
                <w:rFonts w:hAnsi="Calibri" w:ascii="Calibri"/>
              </w:rPr>
              <w:t>Biškupečki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92612800223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123,45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123,45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143,54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143,54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137,80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137,80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436,37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436,37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30,22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30,22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IPŠA MIRKO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22.150,02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22.150,02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Z. i Frankopana 14,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19.656,00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19.656,00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34915758815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1.233,72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1.233,72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179,29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179,29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208,47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208,47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220,15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220,15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613,74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613,74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38,65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38,65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IŠTUK KARLA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2.464,93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2.464,93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Vatroslava Jagića 12,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44498082450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351,73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351,73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408,99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408,99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431,89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431,89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1.204,08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1.204,08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68,24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68,24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29.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JAMBROVIĆ IVAN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22.014,71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22.014,71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R. Horvata 21,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19.656,00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19.656,00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35454520204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1.233,72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1.233,72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160,04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160,04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186,09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Doprinosi iz </w:t>
            </w:r>
            <w:r w:rsidRPr="0011455A">
              <w:rPr>
                <w:rFonts w:hAnsi="Calibri" w:ascii="Calibri"/>
              </w:rPr>
              <w:lastRenderedPageBreak/>
              <w:t>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186,09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196,51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196,51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547,85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547,85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30.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JAMBROVIĆ IVANA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516,85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516,85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R. Horvata 21,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61590629838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73,50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73,50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85,46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85,46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90,25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90,25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251,59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251,59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16,05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16,05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31.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KATANEC RUŽICA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75.771,14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75.771,14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Ludbreška</w:t>
            </w:r>
            <w:proofErr w:type="spellEnd"/>
            <w:r w:rsidRPr="0011455A">
              <w:rPr>
                <w:rFonts w:hAnsi="Calibri" w:ascii="Calibri"/>
              </w:rPr>
              <w:t xml:space="preserve"> 37, </w:t>
            </w:r>
            <w:proofErr w:type="spellStart"/>
            <w:r w:rsidRPr="0011455A">
              <w:rPr>
                <w:rFonts w:hAnsi="Calibri" w:ascii="Calibri"/>
              </w:rPr>
              <w:t>Trnovec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69.497,98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69.497,98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02789466601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4.362,09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4.362,09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271,67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271,67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315,90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315,90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312,36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312,36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951,24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951,24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59,90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Zatezna </w:t>
            </w:r>
            <w:r w:rsidRPr="0011455A">
              <w:rPr>
                <w:rFonts w:hAnsi="Calibri" w:ascii="Calibri"/>
              </w:rPr>
              <w:lastRenderedPageBreak/>
              <w:t>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59,90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32.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KLIČEK HORVAT ŽELJKO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16.342,07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16.342,07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I. Mažuranića 28,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14.100,84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14.100,84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90502544187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885,05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885,05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192,93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192,93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224,33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224,33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236,89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236,89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660,44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660,44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41,59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41,59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33.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KOPJAR DRAŽENKA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1.236,73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1.236,73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Kneza Višeslava 8,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14839611056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176,97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176,97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205,77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205,77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217,30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217,30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605,80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605,80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30,89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30,89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KORBAR GORDANA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13.306,07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13.306,07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Varaždinska 104, Tužno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12.012,00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12.012,00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65655068237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753,94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753,94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76,84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Doprinosi na naknadu </w:t>
            </w:r>
            <w:r w:rsidRPr="0011455A">
              <w:rPr>
                <w:rFonts w:hAnsi="Calibri" w:ascii="Calibri"/>
              </w:rPr>
              <w:lastRenderedPageBreak/>
              <w:t>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76,84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89,35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89,35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94,35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94,35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263,03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263,03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35.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KOSIR DAVOR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3.290,77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3.290,77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M. Gupca 13, </w:t>
            </w:r>
            <w:proofErr w:type="spellStart"/>
            <w:r w:rsidRPr="0011455A">
              <w:rPr>
                <w:rFonts w:hAnsi="Calibri" w:ascii="Calibri"/>
              </w:rPr>
              <w:t>Hrženica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10460786893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470,69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470,69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547,32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547,32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551,70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551,70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1.637,56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1.637,56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83,50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83,50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36.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KOSIR STANKICA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16.968,39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16.968,39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M. Gupca 13, </w:t>
            </w:r>
            <w:proofErr w:type="spellStart"/>
            <w:r w:rsidRPr="0011455A">
              <w:rPr>
                <w:rFonts w:hAnsi="Calibri" w:ascii="Calibri"/>
              </w:rPr>
              <w:t>Hrženica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15.288,00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15.288,00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45893550829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959,56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959,56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102,45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102,45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119,13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119,13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120,08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120,08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356,43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Neto naknada za neiskorišteni </w:t>
            </w:r>
            <w:r w:rsidRPr="0011455A">
              <w:rPr>
                <w:rFonts w:hAnsi="Calibri" w:ascii="Calibri"/>
              </w:rPr>
              <w:lastRenderedPageBreak/>
              <w:t>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356,43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22,74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22,74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37.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KOŠUTAR ANICA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22.777,89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22.777,89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A. Mihanovića 14, </w:t>
            </w:r>
            <w:proofErr w:type="spellStart"/>
            <w:r w:rsidRPr="0011455A">
              <w:rPr>
                <w:rFonts w:hAnsi="Calibri" w:ascii="Calibri"/>
              </w:rPr>
              <w:t>Križovljan</w:t>
            </w:r>
            <w:proofErr w:type="spellEnd"/>
            <w:r w:rsidRPr="0011455A">
              <w:rPr>
                <w:rFonts w:hAnsi="Calibri" w:ascii="Calibri"/>
              </w:rPr>
              <w:t xml:space="preserve"> R.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20.640,18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20.640,18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88576429610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1.287,12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1.287,12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121,03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121,03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140,73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140,73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148,61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148,61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414,30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414,30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25,92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25,92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38.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KRKLEC KRISTINA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1.440,63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1.440,63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Bana Jelačića 6, </w:t>
            </w:r>
            <w:proofErr w:type="spellStart"/>
            <w:r w:rsidRPr="0011455A">
              <w:rPr>
                <w:rFonts w:hAnsi="Calibri" w:ascii="Calibri"/>
              </w:rPr>
              <w:t>Beretinec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00617575414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204,90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204,90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238,25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238,25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244,73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244,73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708,29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708,29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44,46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44,46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39.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LISJAK JASMINKA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3.094,21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3.094,21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R. </w:t>
            </w:r>
            <w:proofErr w:type="spellStart"/>
            <w:r w:rsidRPr="0011455A">
              <w:rPr>
                <w:rFonts w:hAnsi="Calibri" w:ascii="Calibri"/>
              </w:rPr>
              <w:t>Krušeca</w:t>
            </w:r>
            <w:proofErr w:type="spellEnd"/>
            <w:r w:rsidRPr="0011455A">
              <w:rPr>
                <w:rFonts w:hAnsi="Calibri" w:ascii="Calibri"/>
              </w:rPr>
              <w:t xml:space="preserve"> 46, </w:t>
            </w:r>
            <w:proofErr w:type="spellStart"/>
            <w:r w:rsidRPr="0011455A">
              <w:rPr>
                <w:rFonts w:hAnsi="Calibri" w:ascii="Calibri"/>
              </w:rPr>
              <w:t>Vrbanovec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27064668067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441,13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441,13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512,94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512,94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492,42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492,42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1.559,34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1.559,34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88,38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88,38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40.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MAGDALENIĆ NIKOLA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3.131,84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3.131,84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Dravska 37 B, </w:t>
            </w:r>
            <w:proofErr w:type="spellStart"/>
            <w:r w:rsidRPr="0011455A">
              <w:rPr>
                <w:rFonts w:hAnsi="Calibri" w:ascii="Calibri"/>
              </w:rPr>
              <w:t>Bartolovec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2.184,00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2.184,00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97527652491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137,08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137,08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115,26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115,26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134,02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134,02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132,52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132,52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403,55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403,55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25,41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25,41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41.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MAJCEN KRISTINA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25.167,08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25.167,08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Dravska 39 D, </w:t>
            </w:r>
            <w:proofErr w:type="spellStart"/>
            <w:r w:rsidRPr="0011455A">
              <w:rPr>
                <w:rFonts w:hAnsi="Calibri" w:ascii="Calibri"/>
              </w:rPr>
              <w:t>Bartolovec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22.891,02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22.891,02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14860273097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1.436,77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1.436,77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119,31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119,31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138,73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138,73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137,18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137,18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417,76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Neto </w:t>
            </w:r>
            <w:r w:rsidRPr="0011455A">
              <w:rPr>
                <w:rFonts w:hAnsi="Calibri" w:ascii="Calibri"/>
              </w:rPr>
              <w:lastRenderedPageBreak/>
              <w:t>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417,76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26,31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26,31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42.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MALARIĆ DANIJELA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15.267,24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15.267,24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Mali Vrh 148, Varaždin </w:t>
            </w:r>
            <w:proofErr w:type="spellStart"/>
            <w:r w:rsidRPr="0011455A">
              <w:rPr>
                <w:rFonts w:hAnsi="Calibri" w:ascii="Calibri"/>
              </w:rPr>
              <w:t>Breg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14.196,00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14.196,00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13708166688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891,02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891,02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25,61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25,61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29,78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29,78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28,59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28,59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90,54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90,54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5,70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5,70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43.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MAVRIČEK PETRA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554,86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554,86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Marofska</w:t>
            </w:r>
            <w:proofErr w:type="spellEnd"/>
            <w:r w:rsidRPr="0011455A">
              <w:rPr>
                <w:rFonts w:hAnsi="Calibri" w:ascii="Calibri"/>
              </w:rPr>
              <w:t xml:space="preserve"> 70, </w:t>
            </w:r>
            <w:proofErr w:type="spellStart"/>
            <w:r w:rsidRPr="0011455A">
              <w:rPr>
                <w:rFonts w:hAnsi="Calibri" w:ascii="Calibri"/>
              </w:rPr>
              <w:t>Kučan</w:t>
            </w:r>
            <w:proofErr w:type="spellEnd"/>
            <w:r w:rsidRPr="0011455A">
              <w:rPr>
                <w:rFonts w:hAnsi="Calibri" w:ascii="Calibri"/>
              </w:rPr>
              <w:t xml:space="preserve"> Marof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86441986869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78,94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78,94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91,79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91,79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96,93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96,93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270,24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270,24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16,96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16,96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44.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MEŠANOVIĆ PAVLOVIĆ VERICA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4.479,68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4.479,68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Golo brdo 47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3.348,48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3.348,48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09627735066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210,15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210,15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130,89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130,89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152,20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152,20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146,12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146,12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462,70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462,70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29,14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29,14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45.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MEZNARIĆ LJILJANA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19.648,04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19.648,04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B. Radića 18, </w:t>
            </w:r>
            <w:proofErr w:type="spellStart"/>
            <w:r w:rsidRPr="0011455A">
              <w:rPr>
                <w:rFonts w:hAnsi="Calibri" w:ascii="Calibri"/>
              </w:rPr>
              <w:t>Sigetec</w:t>
            </w:r>
            <w:proofErr w:type="spellEnd"/>
            <w:r w:rsidRPr="0011455A">
              <w:rPr>
                <w:rFonts w:hAnsi="Calibri" w:ascii="Calibri"/>
              </w:rPr>
              <w:t xml:space="preserve"> </w:t>
            </w:r>
            <w:proofErr w:type="spellStart"/>
            <w:r w:rsidRPr="0011455A">
              <w:rPr>
                <w:rFonts w:hAnsi="Calibri" w:ascii="Calibri"/>
              </w:rPr>
              <w:t>Ludbreški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17.239,78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17.239,78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04265217538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1.082,07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1.082,07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188,70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188,70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219,42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219,42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235,92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235,92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641,74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641,74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40,41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40,41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46.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MRAZOVIĆ NEVEN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900,21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900,21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Vukovarska 10, </w:t>
            </w:r>
            <w:proofErr w:type="spellStart"/>
            <w:r w:rsidRPr="0011455A">
              <w:rPr>
                <w:rFonts w:hAnsi="Calibri" w:ascii="Calibri"/>
              </w:rPr>
              <w:t>Hraščica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83405915959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128,06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128,06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148,91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148,91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157,25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157,25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438,39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438,39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27,60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27,60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47.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MUŽAK DUBRAVKA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25.167,03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25.167,03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V. Nazora 24, </w:t>
            </w:r>
            <w:proofErr w:type="spellStart"/>
            <w:r w:rsidRPr="0011455A">
              <w:rPr>
                <w:rFonts w:hAnsi="Calibri" w:ascii="Calibri"/>
              </w:rPr>
              <w:t>Trnovec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23.255,94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23.255,94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91372681540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1.459,68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1.459,68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64,17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64,17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74,62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74,62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73,78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73,78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224,69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224,69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14,15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14,15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48.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NOVAK BOSILJKA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5.543,01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5.543,01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Prečec</w:t>
            </w:r>
            <w:proofErr w:type="spellEnd"/>
            <w:r w:rsidRPr="0011455A">
              <w:rPr>
                <w:rFonts w:hAnsi="Calibri" w:ascii="Calibri"/>
              </w:rPr>
              <w:t xml:space="preserve"> 13, </w:t>
            </w:r>
            <w:proofErr w:type="spellStart"/>
            <w:r w:rsidRPr="0011455A">
              <w:rPr>
                <w:rFonts w:hAnsi="Calibri" w:ascii="Calibri"/>
              </w:rPr>
              <w:t>Bartolovec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4.368,00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4.368,00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65718998026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274,16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274,16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128,06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128,06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148,91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148,91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147,24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147,24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448,40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448,40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49</w:t>
            </w:r>
            <w:r w:rsidRPr="0011455A">
              <w:rPr>
                <w:rFonts w:hAnsi="Calibri" w:ascii="Calibri"/>
              </w:rPr>
              <w:lastRenderedPageBreak/>
              <w:t>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lastRenderedPageBreak/>
              <w:t xml:space="preserve">NOVOSELEC </w:t>
            </w:r>
            <w:r w:rsidRPr="0011455A">
              <w:rPr>
                <w:rFonts w:hAnsi="Calibri" w:ascii="Calibri"/>
                <w:b/>
                <w:bCs/>
              </w:rPr>
              <w:lastRenderedPageBreak/>
              <w:t>ZDRAVKO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lastRenderedPageBreak/>
              <w:t>1.688,16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1.688,16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Koprivnička 9,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29796128048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240,15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240,15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279,25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279,25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294,89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294,89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822,10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822,10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51,77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51,77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50.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PLANTAK STJEPAN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5.002,35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5.002,35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Briška</w:t>
            </w:r>
            <w:proofErr w:type="spellEnd"/>
            <w:r w:rsidRPr="0011455A">
              <w:rPr>
                <w:rFonts w:hAnsi="Calibri" w:ascii="Calibri"/>
              </w:rPr>
              <w:t xml:space="preserve"> 18, </w:t>
            </w:r>
            <w:proofErr w:type="spellStart"/>
            <w:r w:rsidRPr="0011455A">
              <w:rPr>
                <w:rFonts w:hAnsi="Calibri" w:ascii="Calibri"/>
              </w:rPr>
              <w:t>Ledinec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4.368,00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4.368,00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60242511375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274,16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274,16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51,22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51,22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59,56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59,56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61,18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61,18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177,08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177,08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11,15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11,15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51.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PEHARDA ŽELJKA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1.869,50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1.869,50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Lj</w:t>
            </w:r>
            <w:proofErr w:type="spellEnd"/>
            <w:r w:rsidRPr="0011455A">
              <w:rPr>
                <w:rFonts w:hAnsi="Calibri" w:ascii="Calibri"/>
              </w:rPr>
              <w:t>. Gaja 26, Ladanje Donje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68335131728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265,82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265,82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309,09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Doprinosi iz </w:t>
            </w:r>
            <w:r w:rsidRPr="0011455A">
              <w:rPr>
                <w:rFonts w:hAnsi="Calibri" w:ascii="Calibri"/>
              </w:rPr>
              <w:lastRenderedPageBreak/>
              <w:t>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309,09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311,56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311,56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924,80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924,80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58,23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58,23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52.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PETEK VERICA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3.582,26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3.582,26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Koprivnička 36, </w:t>
            </w:r>
            <w:proofErr w:type="spellStart"/>
            <w:r w:rsidRPr="0011455A">
              <w:rPr>
                <w:rFonts w:hAnsi="Calibri" w:ascii="Calibri"/>
              </w:rPr>
              <w:t>Šemovec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2.184,00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2.184,00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28002639699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137,08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137,08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179,29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179,29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208,47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208,47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206,14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206,14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627,75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627,75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39,53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39,53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53.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PETRINEC LJILJANA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18.669,28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18.669,28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Dravska 12 B, </w:t>
            </w:r>
            <w:proofErr w:type="spellStart"/>
            <w:r w:rsidRPr="0011455A">
              <w:rPr>
                <w:rFonts w:hAnsi="Calibri" w:ascii="Calibri"/>
              </w:rPr>
              <w:t>Štefanec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16.380,00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16.380,00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81890065583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1.028,10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1.028,10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179,29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179,29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208,47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208,47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206,14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206,14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627,75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627,75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39,53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Zatezna </w:t>
            </w:r>
            <w:r w:rsidRPr="0011455A">
              <w:rPr>
                <w:rFonts w:hAnsi="Calibri" w:ascii="Calibri"/>
              </w:rPr>
              <w:lastRenderedPageBreak/>
              <w:t>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39,53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54.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POLJAK MARIJA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19.469,49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19.469,49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Ledine 20, </w:t>
            </w:r>
            <w:proofErr w:type="spellStart"/>
            <w:r w:rsidRPr="0011455A">
              <w:rPr>
                <w:rFonts w:hAnsi="Calibri" w:ascii="Calibri"/>
              </w:rPr>
              <w:t>Šemovec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17.472,00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17.472,00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88947391958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1.096,64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1.096,64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128,06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128,06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148,91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148,91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147,24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147,24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448,40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448,40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55.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PRISTAVEC DAMIR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345,91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345,91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Varaždinska 129, Gornji </w:t>
            </w:r>
            <w:proofErr w:type="spellStart"/>
            <w:r w:rsidRPr="0011455A">
              <w:rPr>
                <w:rFonts w:hAnsi="Calibri" w:ascii="Calibri"/>
              </w:rPr>
              <w:t>Kučan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35395454994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49,09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49,09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57,08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57,08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60,27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60,27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168,04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168,04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11,43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11,43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49,09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49,09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56.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RAJEVIĆ IVANA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518,30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518,30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Vrtna 5, </w:t>
            </w:r>
            <w:proofErr w:type="spellStart"/>
            <w:r w:rsidRPr="0011455A">
              <w:rPr>
                <w:rFonts w:hAnsi="Calibri" w:ascii="Calibri"/>
              </w:rPr>
              <w:t>Bartolovec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03878259516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73,50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Doprinosi na naknadu </w:t>
            </w:r>
            <w:r w:rsidRPr="0011455A">
              <w:rPr>
                <w:rFonts w:hAnsi="Calibri" w:ascii="Calibri"/>
              </w:rPr>
              <w:lastRenderedPageBreak/>
              <w:t>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73,50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85,46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85,46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84,50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84,50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257,34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257,34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57.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RAJIĆ ZORA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4.642,16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4.642,16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P. </w:t>
            </w:r>
            <w:proofErr w:type="spellStart"/>
            <w:r w:rsidRPr="0011455A">
              <w:rPr>
                <w:rFonts w:hAnsi="Calibri" w:ascii="Calibri"/>
              </w:rPr>
              <w:t>Miškine</w:t>
            </w:r>
            <w:proofErr w:type="spellEnd"/>
            <w:r w:rsidRPr="0011455A">
              <w:rPr>
                <w:rFonts w:hAnsi="Calibri" w:ascii="Calibri"/>
              </w:rPr>
              <w:t xml:space="preserve"> 36,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4.368,00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4.368,00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11888075173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274,16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274,16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58.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RIHTER JASENKA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17.453,25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17.453,25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Plitvička 12,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15.725,45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15.725,45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66960473993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987,02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987,02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105,38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105,38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122,54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122,54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129,40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129,40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360,74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Neto naknada za neiskorišteni </w:t>
            </w:r>
            <w:r w:rsidRPr="0011455A">
              <w:rPr>
                <w:rFonts w:hAnsi="Calibri" w:ascii="Calibri"/>
              </w:rPr>
              <w:lastRenderedPageBreak/>
              <w:t>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360,74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22,72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22,72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59.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ROŠKO DANIJELA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1.059,91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1.059,91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Radnička 81, </w:t>
            </w:r>
            <w:proofErr w:type="spellStart"/>
            <w:r w:rsidRPr="0011455A">
              <w:rPr>
                <w:rFonts w:hAnsi="Calibri" w:ascii="Calibri"/>
              </w:rPr>
              <w:t>Trnovec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36618220680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150,55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150,55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175,06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175,06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173,10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173,10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527,13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527,13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34,07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34,07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60.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ROŽIĆ ROBERT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13.666,15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13.666,15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Varaždinska 73, </w:t>
            </w:r>
            <w:proofErr w:type="spellStart"/>
            <w:r w:rsidRPr="0011455A">
              <w:rPr>
                <w:rFonts w:hAnsi="Calibri" w:ascii="Calibri"/>
              </w:rPr>
              <w:t>Nedeljanec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12.012,00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12.012,00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73799063309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753,94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753,94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128,06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128,06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148,91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148,91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157,28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157,28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438,36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438,36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27,60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27,60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61.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RUŽIĆ 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19.884,91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19.884,91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Dravska 17, </w:t>
            </w:r>
            <w:proofErr w:type="spellStart"/>
            <w:r w:rsidRPr="0011455A">
              <w:rPr>
                <w:rFonts w:hAnsi="Calibri" w:ascii="Calibri"/>
              </w:rPr>
              <w:t>Štefanec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18.011,48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18.011,48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30104292425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1.130,50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1.130,50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105,61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105,61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122,81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122,81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121,43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121,43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369,79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369,79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23,29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23,29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62.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SAJKO JOSIP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26.052,08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26.052,08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Ledine 13, </w:t>
            </w:r>
            <w:proofErr w:type="spellStart"/>
            <w:r w:rsidRPr="0011455A">
              <w:rPr>
                <w:rFonts w:hAnsi="Calibri" w:ascii="Calibri"/>
              </w:rPr>
              <w:t>Šemovec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23.082,43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23.082,43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82532002488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1.446,30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1.446,30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216,56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216,56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251,81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251,81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248,99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248,99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758,24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758,24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47,75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47,75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63.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STANČIN BARA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5.002,60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5.002,60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Čičkovina</w:t>
            </w:r>
            <w:proofErr w:type="spellEnd"/>
            <w:r w:rsidRPr="0011455A">
              <w:rPr>
                <w:rFonts w:hAnsi="Calibri" w:ascii="Calibri"/>
              </w:rPr>
              <w:t xml:space="preserve"> 26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4.368,00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4.368,00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12441461629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274,16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274,16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51,22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51,22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59,56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59,56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57,18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57,18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181,08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Neto naknada za </w:t>
            </w:r>
            <w:r w:rsidRPr="0011455A">
              <w:rPr>
                <w:rFonts w:hAnsi="Calibri" w:ascii="Calibri"/>
              </w:rPr>
              <w:lastRenderedPageBreak/>
              <w:t>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181,08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11,40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11,40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64.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ŠAMARIJA SNJEŽANA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5.740,41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5.740,41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Ludbreška</w:t>
            </w:r>
            <w:proofErr w:type="spellEnd"/>
            <w:r w:rsidRPr="0011455A">
              <w:rPr>
                <w:rFonts w:hAnsi="Calibri" w:ascii="Calibri"/>
              </w:rPr>
              <w:t xml:space="preserve"> 26, </w:t>
            </w:r>
            <w:proofErr w:type="spellStart"/>
            <w:r w:rsidRPr="0011455A">
              <w:rPr>
                <w:rFonts w:hAnsi="Calibri" w:ascii="Calibri"/>
              </w:rPr>
              <w:t>Novakovec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4.380,91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4.380,91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30866375001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274,97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274,97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154,13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154,13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179,22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179,22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172,05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172,05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544,82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544,82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34,31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34,31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65.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ŠAMARIJA TOMISLAV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177,86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177,86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Ludbreška</w:t>
            </w:r>
            <w:proofErr w:type="spellEnd"/>
            <w:r w:rsidRPr="0011455A">
              <w:rPr>
                <w:rFonts w:hAnsi="Calibri" w:ascii="Calibri"/>
              </w:rPr>
              <w:t xml:space="preserve"> 26, </w:t>
            </w:r>
            <w:proofErr w:type="spellStart"/>
            <w:r w:rsidRPr="0011455A">
              <w:rPr>
                <w:rFonts w:hAnsi="Calibri" w:ascii="Calibri"/>
              </w:rPr>
              <w:t>Novakovec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59532363163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25,17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25,17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29,27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29,27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28,10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28,10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88,97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88,97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6,35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6,35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66.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ŠPOLJAR JOSIP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1.084,69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1.084,69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Čalinec</w:t>
            </w:r>
            <w:proofErr w:type="spellEnd"/>
            <w:r w:rsidRPr="0011455A">
              <w:rPr>
                <w:rFonts w:hAnsi="Calibri" w:ascii="Calibri"/>
              </w:rPr>
              <w:t xml:space="preserve"> 146a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25180813875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154,24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154,24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179,35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179,35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180,79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180,79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536,63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536,63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33,68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33,68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67.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TOMAŠKOVIĆ BOŽICA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22.133,90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22.133,90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B. Radića 89, </w:t>
            </w:r>
            <w:proofErr w:type="spellStart"/>
            <w:r w:rsidRPr="0011455A">
              <w:rPr>
                <w:rFonts w:hAnsi="Calibri" w:ascii="Calibri"/>
              </w:rPr>
              <w:t>Jalkovec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19.966,28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19.966,28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40496483012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1.253,20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1.253,20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130,08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130,08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151,26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151,26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159,73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159,73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445,31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445,31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28,04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28,04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68.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VALENTAK MARIJAN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21.970,29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21.970,29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Zagorska 6, </w:t>
            </w:r>
            <w:proofErr w:type="spellStart"/>
            <w:r w:rsidRPr="0011455A">
              <w:rPr>
                <w:rFonts w:hAnsi="Calibri" w:ascii="Calibri"/>
              </w:rPr>
              <w:t>Črešnjevo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19.656,00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19.656,00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39657251162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1.233,72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1.233,72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153,67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153,67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178,69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178,69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183,55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183,55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531,21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Neto </w:t>
            </w:r>
            <w:r w:rsidRPr="0011455A">
              <w:rPr>
                <w:rFonts w:hAnsi="Calibri" w:ascii="Calibri"/>
              </w:rPr>
              <w:lastRenderedPageBreak/>
              <w:t>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531,21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33,45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33,45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69.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 xml:space="preserve">VITIĆ PETRA 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863,97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863,97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Zelena ulica 39, </w:t>
            </w:r>
            <w:proofErr w:type="spellStart"/>
            <w:r w:rsidRPr="0011455A">
              <w:rPr>
                <w:rFonts w:hAnsi="Calibri" w:ascii="Calibri"/>
              </w:rPr>
              <w:t>Kučan</w:t>
            </w:r>
            <w:proofErr w:type="spellEnd"/>
            <w:r w:rsidRPr="0011455A">
              <w:rPr>
                <w:rFonts w:hAnsi="Calibri" w:ascii="Calibri"/>
              </w:rPr>
              <w:t xml:space="preserve"> Marof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35773255765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122,49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122,49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142,43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142,43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150,41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150,41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419,33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419,33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29,31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29,31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70.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VLAŠIĆ SANJA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1.666,52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1.666,52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Jalkovečka</w:t>
            </w:r>
            <w:proofErr w:type="spellEnd"/>
            <w:r w:rsidRPr="0011455A">
              <w:rPr>
                <w:rFonts w:hAnsi="Calibri" w:ascii="Calibri"/>
              </w:rPr>
              <w:t xml:space="preserve"> 162,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91177408310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236,35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236,35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274,83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274,83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290,22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290,22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809,08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809,08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56,04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56,04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71.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VUGRINEC VESNA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1.261,18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1.261,18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Branimirova 18, </w:t>
            </w:r>
            <w:proofErr w:type="spellStart"/>
            <w:r w:rsidRPr="0011455A">
              <w:rPr>
                <w:rFonts w:hAnsi="Calibri" w:ascii="Calibri"/>
              </w:rPr>
              <w:t>Trnovec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98303150735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179,29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179,29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208,47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208,47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206,14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206,14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627,75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627,75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39,53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39,53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72.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ZLATAR SINIŠA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173,03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173,03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M. Gupca 41, Sesvete </w:t>
            </w:r>
            <w:proofErr w:type="spellStart"/>
            <w:r w:rsidRPr="0011455A">
              <w:rPr>
                <w:rFonts w:hAnsi="Calibri" w:ascii="Calibri"/>
              </w:rPr>
              <w:t>Ludbreške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64389502942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24,50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24,50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28,49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28,49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28,71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28,71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85,23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85,23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6,10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6,10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73.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ŽELEZNJAK MIRA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23.050,23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23.050,23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Preloška</w:t>
            </w:r>
            <w:proofErr w:type="spellEnd"/>
            <w:r w:rsidRPr="0011455A">
              <w:rPr>
                <w:rFonts w:hAnsi="Calibri" w:ascii="Calibri"/>
              </w:rPr>
              <w:t xml:space="preserve"> 96, Čakovec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19.656,00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19.656,00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18800728142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1.233,72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1.233,72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307,35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na naknadu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307,35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357,38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Doprinosi iz naknade plaće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357,38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377,40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i prirez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377,40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1.052,13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Neto 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1.052,13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66,25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66,25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UKUPNO OD 1. DO 73.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917.856,83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917.856,83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Nadležni trgovački sud: </w:t>
            </w:r>
          </w:p>
        </w:tc>
        <w:tc>
          <w:tcPr>
            <w:tcW w:type="dxa" w:w="4188"/>
            <w:gridSpan w:val="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Trgovački sud u Bjelovaru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Obrazac 19.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Poslovni broj spisa: </w:t>
            </w:r>
          </w:p>
        </w:tc>
        <w:tc>
          <w:tcPr>
            <w:tcW w:type="dxa" w:w="2904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St-90/18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Stečajni dužnik: </w:t>
            </w:r>
          </w:p>
        </w:tc>
        <w:tc>
          <w:tcPr>
            <w:tcW w:type="dxa" w:w="5739"/>
            <w:gridSpan w:val="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 xml:space="preserve">OBUĆA VIKO d.o.o., Varaždin, </w:t>
            </w:r>
            <w:proofErr w:type="spellStart"/>
            <w:r w:rsidRPr="0011455A">
              <w:rPr>
                <w:rFonts w:hAnsi="Calibri" w:ascii="Calibri"/>
                <w:b/>
                <w:bCs/>
              </w:rPr>
              <w:t>Pavleka</w:t>
            </w:r>
            <w:proofErr w:type="spellEnd"/>
            <w:r w:rsidRPr="0011455A">
              <w:rPr>
                <w:rFonts w:hAnsi="Calibri" w:ascii="Calibri"/>
                <w:b/>
                <w:bCs/>
              </w:rPr>
              <w:t xml:space="preserve"> </w:t>
            </w:r>
            <w:proofErr w:type="spellStart"/>
            <w:r w:rsidRPr="0011455A">
              <w:rPr>
                <w:rFonts w:hAnsi="Calibri" w:ascii="Calibri"/>
                <w:b/>
                <w:bCs/>
              </w:rPr>
              <w:t>Miškine</w:t>
            </w:r>
            <w:proofErr w:type="spellEnd"/>
            <w:r w:rsidRPr="0011455A">
              <w:rPr>
                <w:rFonts w:hAnsi="Calibri" w:ascii="Calibri"/>
                <w:b/>
                <w:bCs/>
              </w:rPr>
              <w:t xml:space="preserve"> 57, OIB: 77766700586</w:t>
            </w: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9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32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Tablica 7</w:t>
            </w:r>
          </w:p>
        </w:tc>
        <w:tc>
          <w:tcPr>
            <w:tcW w:type="dxa" w:w="7326"/>
            <w:gridSpan w:val="1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TABLICA PRIJAVLJENIH TRAŽBINA I. VIŠEG ISPLATNOG REDA PREMA VLASTITIM PRIJAVAMA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proofErr w:type="spellStart"/>
            <w:r w:rsidRPr="0011455A">
              <w:rPr>
                <w:rFonts w:hAnsi="Calibri" w:ascii="Calibri"/>
                <w:b/>
                <w:bCs/>
              </w:rPr>
              <w:t>Rb</w:t>
            </w:r>
            <w:proofErr w:type="spellEnd"/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Ime i prezime / tvrtka ili naziv vjerovnika</w:t>
            </w:r>
          </w:p>
        </w:tc>
        <w:tc>
          <w:tcPr>
            <w:tcW w:type="dxa" w:w="1545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Prijavljena tražbina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Pravna osnova tražbine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Priznata tražbina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Osporena tražbina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849"/>
            <w:gridSpan w:val="5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Razlog osporavanja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LAH IGOR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34.788,25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27.696,03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7.092,22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Varaždin, Vide Sokola 21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24.442,66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19.998,60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4.444,06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587"/>
            <w:gridSpan w:val="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Vidjeti pod ad.1.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52270828564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1.539,12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Zatezne kamate 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1.255,22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283,90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1.999,92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768,80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1.231,12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108,47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48,41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60,06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6.250,00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Parnični trošak u </w:t>
            </w:r>
            <w:proofErr w:type="spellStart"/>
            <w:r w:rsidRPr="0011455A">
              <w:rPr>
                <w:rFonts w:hAnsi="Calibri" w:ascii="Calibri"/>
              </w:rPr>
              <w:t>Pr</w:t>
            </w:r>
            <w:proofErr w:type="spellEnd"/>
            <w:r w:rsidRPr="0011455A">
              <w:rPr>
                <w:rFonts w:hAnsi="Calibri" w:ascii="Calibri"/>
              </w:rPr>
              <w:t>-206/17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5.625,00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625,00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za prijevoz za 4/17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10,26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Zatezne </w:t>
            </w:r>
            <w:r w:rsidRPr="0011455A">
              <w:rPr>
                <w:rFonts w:hAnsi="Calibri" w:ascii="Calibri"/>
              </w:rPr>
              <w:lastRenderedPageBreak/>
              <w:t>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10,26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za prijevoz za 5/17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9,34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9,34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za prijevoz za 6/17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8,48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8,48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MARTINEC ZLATKO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12.064,61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9.324,40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2.740,21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J.E</w:t>
            </w:r>
            <w:proofErr w:type="spellEnd"/>
            <w:r w:rsidRPr="0011455A">
              <w:rPr>
                <w:rFonts w:hAnsi="Calibri" w:ascii="Calibri"/>
              </w:rPr>
              <w:t>. Tomića 8,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4.473,60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4.473,60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587"/>
            <w:gridSpan w:val="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Vidjeti pod ad.2.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65131111494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278,06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278,06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641,83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plaće za srpanj 2017.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641,83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34,81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34,81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2.323,20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774,00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1.549,20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126,01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48,74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77,27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3.750,00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Parnični trošak u </w:t>
            </w:r>
            <w:proofErr w:type="spellStart"/>
            <w:r w:rsidRPr="0011455A">
              <w:rPr>
                <w:rFonts w:hAnsi="Calibri" w:ascii="Calibri"/>
              </w:rPr>
              <w:t>Pr</w:t>
            </w:r>
            <w:proofErr w:type="spellEnd"/>
            <w:r w:rsidRPr="0011455A">
              <w:rPr>
                <w:rFonts w:hAnsi="Calibri" w:ascii="Calibri"/>
              </w:rPr>
              <w:t>-206/17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3.750,00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133,00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za prijevoz za 4/17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133,00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9,74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9,74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za prijevoz za 5/17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8,54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8,54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115,00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za prijevoz za 6/17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115,00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6,97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6,97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za prijevoz za 7/17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1,85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Zatezne </w:t>
            </w:r>
            <w:r w:rsidRPr="0011455A">
              <w:rPr>
                <w:rFonts w:hAnsi="Calibri" w:ascii="Calibri"/>
              </w:rPr>
              <w:lastRenderedPageBreak/>
              <w:t>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1,85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3.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NOVOSEL ZLATKO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37.555,06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33.107,27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4.447,79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Kralja Tomislava 3a, </w:t>
            </w:r>
            <w:proofErr w:type="spellStart"/>
            <w:r w:rsidRPr="0011455A">
              <w:rPr>
                <w:rFonts w:hAnsi="Calibri" w:ascii="Calibri"/>
              </w:rPr>
              <w:t>Trnovac</w:t>
            </w:r>
            <w:proofErr w:type="spellEnd"/>
            <w:r w:rsidRPr="0011455A">
              <w:rPr>
                <w:rFonts w:hAnsi="Calibri" w:ascii="Calibri"/>
              </w:rPr>
              <w:t xml:space="preserve"> </w:t>
            </w:r>
            <w:proofErr w:type="spellStart"/>
            <w:r w:rsidRPr="0011455A">
              <w:rPr>
                <w:rFonts w:hAnsi="Calibri" w:ascii="Calibri"/>
              </w:rPr>
              <w:t>Bartolovečki</w:t>
            </w:r>
            <w:proofErr w:type="spellEnd"/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28.500,15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28.500,15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587"/>
            <w:gridSpan w:val="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Vidjeti pod ad.3.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29796128048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1.794,62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1.794,62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5.500,00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Parnični trošak u </w:t>
            </w:r>
            <w:proofErr w:type="spellStart"/>
            <w:r w:rsidRPr="0011455A">
              <w:rPr>
                <w:rFonts w:hAnsi="Calibri" w:ascii="Calibri"/>
              </w:rPr>
              <w:t>Pr</w:t>
            </w:r>
            <w:proofErr w:type="spellEnd"/>
            <w:r w:rsidRPr="0011455A">
              <w:rPr>
                <w:rFonts w:hAnsi="Calibri" w:ascii="Calibri"/>
              </w:rPr>
              <w:t>-206/17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2.812,50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2.687,50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550,00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za prijevoz za 4/17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550,00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40,29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40,29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550,00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za prijevoz za 5/17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550,00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36,70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36,70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550,00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za prijevoz za 6/17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550,00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33,30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33,30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POGORELEC DRAGUTIN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28.652,11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16.041,45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12.610,66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Zrinskih i Frankopana 13c,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5.494,43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4.395,54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1.098,89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587"/>
            <w:gridSpan w:val="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Vidjeti pod ad.4.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44481514797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263,43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230,38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33,05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3.296,66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Bruto plaća za srpanj 2017.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3.148,25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148,41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178,81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170,76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8,05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3.296,66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Bruto plaća za kolovoz 2017.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2.580,48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716,18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158,06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123,72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34,</w:t>
            </w:r>
            <w:proofErr w:type="spellStart"/>
            <w:r w:rsidRPr="0011455A">
              <w:rPr>
                <w:rFonts w:hAnsi="Calibri" w:ascii="Calibri"/>
              </w:rPr>
              <w:t>34</w:t>
            </w:r>
            <w:proofErr w:type="spellEnd"/>
            <w:r w:rsidRPr="0011455A">
              <w:rPr>
                <w:rFonts w:hAnsi="Calibri" w:ascii="Calibri"/>
              </w:rPr>
              <w:t xml:space="preserve">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3.296,66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1.798,08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1.498,58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158,06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94,24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63,82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7.850,00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Parnični </w:t>
            </w:r>
            <w:r w:rsidRPr="0011455A">
              <w:rPr>
                <w:rFonts w:hAnsi="Calibri" w:ascii="Calibri"/>
              </w:rPr>
              <w:lastRenderedPageBreak/>
              <w:t xml:space="preserve">trošak u </w:t>
            </w:r>
            <w:proofErr w:type="spellStart"/>
            <w:r w:rsidRPr="0011455A">
              <w:rPr>
                <w:rFonts w:hAnsi="Calibri" w:ascii="Calibri"/>
              </w:rPr>
              <w:t>Pr</w:t>
            </w:r>
            <w:proofErr w:type="spellEnd"/>
            <w:r w:rsidRPr="0011455A">
              <w:rPr>
                <w:rFonts w:hAnsi="Calibri" w:ascii="Calibri"/>
              </w:rPr>
              <w:t>-206/17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3.500,00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4.350,00 </w:t>
            </w:r>
            <w:r w:rsidRPr="0011455A">
              <w:rPr>
                <w:rFonts w:hAnsi="Calibri" w:ascii="Calibri"/>
              </w:rPr>
              <w:lastRenderedPageBreak/>
              <w:t>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za prijevoz za 4/17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10,26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10,26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za prijevoz za 5/17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9,34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9,34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za prijevoz za 6/17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8,47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8,47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4.000,00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Dnevnice od 01.01. do 03.07.17.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4.000,00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211,27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211,27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VIDEC MARIO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28.935,58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24.184,35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4.751,23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Seketin</w:t>
            </w:r>
            <w:proofErr w:type="spellEnd"/>
            <w:r w:rsidRPr="0011455A">
              <w:rPr>
                <w:rFonts w:hAnsi="Calibri" w:ascii="Calibri"/>
              </w:rPr>
              <w:t>, Vinogradska 3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16.380,00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Otpremnina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16.380,00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587"/>
            <w:gridSpan w:val="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Vidjeti pod ad.5.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63527152493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888,44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888,44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1.721,66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plaće za srpanj 2017.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1.721,66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93,38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93,38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2.268,00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za neiskorišteni GO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627,84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1.640,16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123,01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38,08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84,93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6.249,99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Parnični trošak u </w:t>
            </w:r>
            <w:proofErr w:type="spellStart"/>
            <w:r w:rsidRPr="0011455A">
              <w:rPr>
                <w:rFonts w:hAnsi="Calibri" w:ascii="Calibri"/>
              </w:rPr>
              <w:t>Pr</w:t>
            </w:r>
            <w:proofErr w:type="spellEnd"/>
            <w:r w:rsidRPr="0011455A">
              <w:rPr>
                <w:rFonts w:hAnsi="Calibri" w:ascii="Calibri"/>
              </w:rPr>
              <w:t>-206/17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6.249,99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275,00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za prijevoz za 4/17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275,00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20,15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20,15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275,00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za prijevoz za 5/17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275,00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18,35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18,35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275,00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za prijevoz za 6/17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275,00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16,65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16,65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313,92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za prijevoz za 7/17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313,92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17,03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17,03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REPUBLIKA HRVATSKA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62.585,28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Stanja računa poreznog obveznika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62.585,28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Ministarstvo financija, Porezna uprava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49,13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 za MO II. stup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49,13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Područni ured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11,97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Obračun 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11,97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Graberje</w:t>
            </w:r>
            <w:proofErr w:type="spellEnd"/>
            <w:r w:rsidRPr="0011455A">
              <w:rPr>
                <w:rFonts w:hAnsi="Calibri" w:ascii="Calibri"/>
              </w:rPr>
              <w:t xml:space="preserve"> 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102,48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 za MO I. stup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102,48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18683136487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33,96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Obračun 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33,96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51.522,16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Doprinos za ZO 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51.522,16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2.885,79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Obračun 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2.885,79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1.717,44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 za ZO zaštite na radu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1.717,44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96,19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Obračun 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96,19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5.839,11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Doprinos za zapošljavanje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5.839,11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 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327,05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Obračun 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327,05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UKUPNO OD 1. DO 6.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204.580,89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172.938,78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31.642,11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 xml:space="preserve">ad.1. </w:t>
            </w:r>
            <w:r w:rsidRPr="0011455A">
              <w:rPr>
                <w:rFonts w:hAnsi="Calibri" w:ascii="Calibri"/>
              </w:rPr>
              <w:t xml:space="preserve">Vjerovnik ima pravo na otpremninu u visini od šest bruto plaća prema odredbi čl.126.st.3 Zakona  o radu, a što iznosi 19.998,60 kn (3.333,10 kn x 6), te time i na pripadajuću zateznu kamatu u 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kamatu u iznosu od 1.255,22 kn.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059"/>
            <w:gridSpan w:val="1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Vjerovniku pripada naknada za neiskorišteni godišnji odmor za 2017. godinu u iznosu od 768,80 kn,budući da je vjerovnik ostvario pravo razmjerni godišnji odmor u trajanju od 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2 dana za svaki mjesec za razdoblje od siječnja do lipnja 2017. godine, s time da je vjerovnik iskoristio 7 dana godišnjeg odmora, tako da mu je preostalo 5 dana, a kako je vjerovniku prosječna 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bruto plaća u posljednja tri mjeseca prije prestanka ugovora o radu iznosila 3.333,10 kn, odnosno 19,22 kn bruto satnica, to je vjerovnik ostvario pravo na naknadu plaće za neiskorišteni godišnji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637"/>
            <w:gridSpan w:val="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odmor u bruto iznosu od 768,80 kn (19,22 kn x 40 sati), a time i pravo na pripadajuću zateznu kamatu.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Vjerovniku je priznat parnični trošak za pristup punomoćnika na ročište od 14.11.2017. godine u iznos od 625,00 kn, budući da se na istom ročištu nije raspravljalo o glavnoj stvari niti su se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8781"/>
            <w:gridSpan w:val="1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izvodili dokazi, tako da vjerovniku za pristup punomoćnika na to ročište pripada odvjetnička nagrada po </w:t>
            </w:r>
            <w:proofErr w:type="spellStart"/>
            <w:r w:rsidRPr="0011455A">
              <w:rPr>
                <w:rFonts w:hAnsi="Calibri" w:ascii="Calibri"/>
              </w:rPr>
              <w:t>Tbr</w:t>
            </w:r>
            <w:proofErr w:type="spellEnd"/>
            <w:r w:rsidRPr="0011455A">
              <w:rPr>
                <w:rFonts w:hAnsi="Calibri" w:ascii="Calibri"/>
              </w:rPr>
              <w:t>. 9.t.2. OT u visini od 50 % od 1.250,00 kn, odnosno 625,00 kn.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Vjerovniku su osporeni prijavljeni iznosi za naknadu za prijevoz za razdoblje od 4. do 6. mjeseca 2017. godine, budući da u smislu odredbe čl.49. Pravilnika o radu tvrtke OBUĆA VIKO d.o.o. 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7472"/>
            <w:gridSpan w:val="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poslodavac nije donio odluku o pravu vjerovnika na naknadu za prijevoz, odnosno putni trošak za to razdoblje, a niti to pravo proizlazi iz druge pravne osnove.</w:t>
            </w: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ad.2.</w:t>
            </w:r>
            <w:r w:rsidRPr="0011455A">
              <w:rPr>
                <w:rFonts w:hAnsi="Calibri" w:ascii="Calibri"/>
              </w:rPr>
              <w:t xml:space="preserve"> Vjerovniku je osporeno pravo na bruto plaću za razdoblje od 04.07.2017. godine do 07.07.2018. godine u iznosu od 641,83 kn i zatezne kamate do dana otvaranja stečaja u iznosu od 34,81 kn,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059"/>
            <w:gridSpan w:val="1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budući da je vjerovniku otkazan Ugovor o radu sa danom 03.07.2017. godine, kada je i odjavljen sa evidencija HZMO i HZZO, te nakon 03.07.2107. godine nije obavljao radne poslove.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059"/>
            <w:gridSpan w:val="1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Vjerovniku pripada naknada za neiskorišteni godišnji odmor za 2017. godinu u iznosu od 774,00 kn,budući da je vjerovnik ostvario pravo razmjerni godišnji odmor u trajanju od 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2 dana za svaki mjesec za razdoblje od siječnja do lipnja 2017. godine, s time da je vjerovnik iskoristio 7 dana godišnjeg odmora, tako da mu je preostalo 5 dana, a kako je vjerovniku prosječna 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bruto plaća u posljednja tri mjeseca prije prestanka ugovora o radu iznosila 3.355,20 kn, odnosno 19,35 kn bruto satnica, to je vjerovnik ostvario pravo na naknadu plaće za neiskorišteni godišnji 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637"/>
            <w:gridSpan w:val="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odmor u bruto iznosu od 774,00 kn (19,35 kn x 40 sati), a time i pravo na pripadajuću zateznu kamatu.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Vjerovniku su osporeni prijavljeni iznosi za naknadu za prijevoz za razdoblje od 4. do 7. mjeseca 2017. godine, budući da u smislu odredbe čl.49. Pravilnika o radu tvrtke OBUĆA VIKO d.o.o. 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7472"/>
            <w:gridSpan w:val="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poslodavac nije donio odluku o pravu vjerovnika na naknadu za prijevoz, odnosno putni trošak za to razdoblje, a niti to pravo proizlazi iz druge pravne osnove.</w:t>
            </w: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ad.3.</w:t>
            </w:r>
            <w:r w:rsidRPr="0011455A">
              <w:rPr>
                <w:rFonts w:hAnsi="Calibri" w:ascii="Calibri"/>
              </w:rPr>
              <w:t xml:space="preserve"> 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Vjerovniku je priznat parnični trošak za sastav tužbe u iznosu od 1.250,00 sa PDV-om, za zastupanje na ročištu od 14.11.2017. godine u iznosu od 625,00 kn, za zastupanje na ročištu od 18.01.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2018. godine u iznosu od 1.250,00 kn, te za sastav podneska od 30.03.2017. godine u iznosu od 312,50 kn, te za sudsku pristojbu u iznosu od 500,00 kn, odnosno ukupno 2.812,50 kn, dok je 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vjerovnik prijavio parnični trošak u iznosu od 5.500,00 kn, uslijed čega je osporena razlika u iznosu od 2.687,50 kn za koji trošak vjerovnik nije dokazao da je doista i nastao u postupku, s time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da je trošak vještačenja u iznosu od 500,00 kn osporen u cijelosti s obzirom na činjenicu da vještačenje nije provedeno te će sud u cijelosti izvršiti povrat predujma vještačenja vjerovniku.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Vjerovniku su osporeni prijavljeni iznosi za naknadu za prijevoz za razdoblje od 4. do 6. mjeseca 2017. godine, budući da u smislu odredbe čl.49. Pravilnika o radu tvrtke OBUĆA VIKO d.o.o. 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7472"/>
            <w:gridSpan w:val="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poslodavac nije donio odluku o pravu vjerovnika na naknadu za prijevoz, odnosno putni trošak za to razdoblje, a niti to pravo proizlazi iz druge pravne osnove.</w:t>
            </w: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 xml:space="preserve">ad.4. </w:t>
            </w:r>
            <w:r w:rsidRPr="0011455A">
              <w:rPr>
                <w:rFonts w:hAnsi="Calibri" w:ascii="Calibri"/>
              </w:rPr>
              <w:t>Vjerovniku je priznata otpremnina u iznosu od 4.395,54 kn, a osporena do prijavljenog iznosa od 5.494,43 kn, budući da je vjerovnik kod poslodavca ostvario 4 navršene godine radnog staža,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5921"/>
            <w:gridSpan w:val="5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te mu stoga pripada otpremnina u visini 1/3 prosječne plaće vjerovnika (koja iznosi 1.098,88 kn) x 4 godine, odnosno 4.395,54 kn.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Vjerovniku je priznata bruto plaća za srpanj 2017. godine u bruto iznosu od 3.139,70 kn i zatezna kamata u iznosu od 170,29 kn, budući da je poslodavac vjerovniku isplatio bruto plaću za jedan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dan u mjesecu srpnju u iznosu od 148,41 kn.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Vjerovniku je priznata bruto plaća za kolovoz 2017. godine u bruto iznosu od 2.580,48 kn i zatezna kamata u iznosu od 123,72 kn, budući da je vjerovnik imao pravo na otkazni rok od mjesec dana 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i dva tjedna (za 2 godine neprekidnog radnog odnosa – čl.122.st.1.t.3. Zakona o radu), a kako je odluku o otkazu zaprimio dana 10.07.2017. godine, to bi mu radni odnos stvarno prestao 24.08.2017. 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7211"/>
            <w:gridSpan w:val="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godine, a za razmjeran broj dana provedenih na radu u trajanju od 18 radnih dana, vjerovnik bi ostvario bruto plaću u iznosu od 2.580,48 kn.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Vjerovniku pripada naknada za neiskorišteni godišnji odmor za 2017. godinu u iznosu od 1.798,08 kn, budući da je vjerovnik ostvario pravo razmjerni godišnji odmor u trajanju od 2 dana za svaki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mjesec za razdoblje od siječnja do srpnja 2017. godine, s time da je vjerovnik iskoristio 2 dana godišnjeg odmora, tako da mu je preostalo 12 dana, a kako je vjerovniku prosječna bruto plaća u 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posljednja tri mjeseca prije prestanka ugovora o radu iznosila 3.296,66 kn, odnosno 18,73 kn bruto satnica, to je vjerovnik ostvario pravo na naknadu plaće za neiskorišteni godišnji odmor u bruto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637"/>
            <w:gridSpan w:val="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iznosu od 1.798,08 kn (18,73 kn x 96 sati), a time i pravo na pripadajuću zateznu kamatu.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Vjerovniku je priznat trošak odvjetnika u visini od 3.500,00 kn, budući da bi tuženik, prema priznatoj tražbini, uspio u sporu koji se vodio kod OPS u Varaždinu, broj: </w:t>
            </w:r>
            <w:proofErr w:type="spellStart"/>
            <w:r w:rsidRPr="0011455A">
              <w:rPr>
                <w:rFonts w:hAnsi="Calibri" w:ascii="Calibri"/>
              </w:rPr>
              <w:t>Pr</w:t>
            </w:r>
            <w:proofErr w:type="spellEnd"/>
            <w:r w:rsidRPr="0011455A">
              <w:rPr>
                <w:rFonts w:hAnsi="Calibri" w:ascii="Calibri"/>
              </w:rPr>
              <w:t>-193/17 u visini od 56 %, dok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059"/>
            <w:gridSpan w:val="1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je trošak vještačenja u iznosu od 1.600,00 kn osporen u cijelosti s obzirom na činjenicu da vještačenje nije provedeno te će sud u cijelosti izvršiti povrat predujma vještačenja vjerovniku.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Vjerovniku su osporeni prijavljeni iznosi za naknadu za prijevoz za razdoblje od 4. do 6. mjeseca 2017. godine, budući da u smislu odredbe čl.49. Pravilnika o radu tvrtke OBUĆA VIKO d.o.o. 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637"/>
            <w:gridSpan w:val="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poslodavac nije donio odluku o pravu vjerovnika na naknadu za prijevoz, odnosno putni trošak za to razdoblje.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Vjerovniku su osporeni prijavljeni iznosi za dnevnice za razdoblje od siječnja do srpnja 2017. godine, budući da u smislu odredbe čl.49. Pravilnika o radu tvrtke OBUĆA VIKO d.o.o. poslodavac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5921"/>
            <w:gridSpan w:val="5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nije donio odluku o pravu vjerovnika na dnevnice za to razdoblje, a niti to pravo proizlazi iz druge pravne osnove.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ad.5.</w:t>
            </w:r>
            <w:r w:rsidRPr="0011455A">
              <w:rPr>
                <w:rFonts w:hAnsi="Calibri" w:ascii="Calibri"/>
              </w:rPr>
              <w:t xml:space="preserve"> Vjerovniku nije priznato potraživanje po osnovi bruto plaće za srpanj 2017. godine u iznosu od 1.721,66 kn budući da je vjerovniku radni odnos prestao dana 03. srpnja 2017. godine, kada je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i odjavljen sa evidencija HZMO-a i HZZO-a, te nakon toga dana isti nije obavljao radne poslove kod poslodavca, a niti je pred nadležnim sudom podnio tužbu radi utvrđenja da je radni odnos prestao 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7211"/>
            <w:gridSpan w:val="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dana 19. srpnja 2017. godine, stoga je vjerovniku osporena i zatezna kamata </w:t>
            </w:r>
            <w:r w:rsidRPr="0011455A">
              <w:rPr>
                <w:rFonts w:hAnsi="Calibri" w:ascii="Calibri"/>
              </w:rPr>
              <w:lastRenderedPageBreak/>
              <w:t>na isti iznos od dospijeća pa do dana otvaranja stečajnog postupka.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Vjerovniku pripada naknada za neiskorišteni godišnji odmor za 2017. godinu u iznosu od 604,80 kn, budući da je vjerovnik ostvario pravo razmjerni godišnji odmor u trajanju od 2 dana za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razdoblje od siječnja do lipnja 2017. godine, s time da je vjerovnik iskoristio 8 dana godišnjeg odmora, tako da mu je preostalo 4 dana, a kako je vjerovniku prosječna bruto plaća u posljednja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tri mjeseca prije prestanka ugovora o radu iznosila 3.276,00 kn, odnosno 18,90 kn bruto satnica, to je vjerovnik ostvario pravo na naknadu plaće za neiskorišteni godišnji odmor u bruto iznosu od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637"/>
            <w:gridSpan w:val="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604,80 kn (18,90 kn x 32 sata), a time i pravo na pripadajuću zateznu kamatu.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09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9321"/>
            <w:gridSpan w:val="1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Vjerovniku su osporeni prijavljeni iznosi za naknadu za prijevoz za razdoblje od 4. do 7. mjeseca 2017. godine, budući da u smislu odredbe čl.49. Pravilnika o radu tvrtke OBUĆA VIKO d.o.o. 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637"/>
            <w:gridSpan w:val="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poslodavac nije donio odluku o pravu vjerovnika na naknadu za prijevoz, odnosno putni trošak za to razdoblje.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301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Nadležni trgovački sud: </w:t>
            </w:r>
            <w:r w:rsidRPr="0011455A">
              <w:rPr>
                <w:rFonts w:hAnsi="Calibri" w:ascii="Calibri"/>
                <w:b/>
                <w:bCs/>
              </w:rPr>
              <w:t>Trgovački sud u Bjelovaru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Poslovni broj spisa:       </w:t>
            </w:r>
            <w:r w:rsidRPr="0011455A">
              <w:rPr>
                <w:rFonts w:hAnsi="Calibri" w:ascii="Calibri"/>
                <w:b/>
                <w:bCs/>
              </w:rPr>
              <w:t>St-90/18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5921"/>
            <w:gridSpan w:val="5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Stečajni dužnik:            </w:t>
            </w:r>
            <w:r w:rsidRPr="0011455A">
              <w:rPr>
                <w:rFonts w:hAnsi="Calibri" w:ascii="Calibri"/>
                <w:b/>
                <w:bCs/>
              </w:rPr>
              <w:t xml:space="preserve">OBUĆA VIKO d.o.o., Varaždin, </w:t>
            </w:r>
            <w:proofErr w:type="spellStart"/>
            <w:r w:rsidRPr="0011455A">
              <w:rPr>
                <w:rFonts w:hAnsi="Calibri" w:ascii="Calibri"/>
                <w:b/>
                <w:bCs/>
              </w:rPr>
              <w:t>Pavleka</w:t>
            </w:r>
            <w:proofErr w:type="spellEnd"/>
            <w:r w:rsidRPr="0011455A">
              <w:rPr>
                <w:rFonts w:hAnsi="Calibri" w:ascii="Calibri"/>
                <w:b/>
                <w:bCs/>
              </w:rPr>
              <w:t xml:space="preserve"> </w:t>
            </w:r>
            <w:proofErr w:type="spellStart"/>
            <w:r w:rsidRPr="0011455A">
              <w:rPr>
                <w:rFonts w:hAnsi="Calibri" w:ascii="Calibri"/>
                <w:b/>
                <w:bCs/>
              </w:rPr>
              <w:t>Miškine</w:t>
            </w:r>
            <w:proofErr w:type="spellEnd"/>
            <w:r w:rsidRPr="0011455A">
              <w:rPr>
                <w:rFonts w:hAnsi="Calibri" w:ascii="Calibri"/>
                <w:b/>
                <w:bCs/>
              </w:rPr>
              <w:t xml:space="preserve"> 57, OIB: 77766700586</w:t>
            </w:r>
            <w:r w:rsidRPr="0011455A">
              <w:rPr>
                <w:rFonts w:hAnsi="Calibri" w:ascii="Calibri"/>
              </w:rPr>
              <w:t xml:space="preserve">                    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Tablica 8</w:t>
            </w:r>
          </w:p>
        </w:tc>
        <w:tc>
          <w:tcPr>
            <w:tcW w:type="dxa" w:w="4188"/>
            <w:gridSpan w:val="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TABLICA PRIJAVLJENIH TRAŽBINA II. VIŠEG ISPLATNOG REDA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proofErr w:type="spellStart"/>
            <w:r w:rsidRPr="0011455A">
              <w:rPr>
                <w:rFonts w:hAnsi="Calibri" w:ascii="Calibri"/>
                <w:b/>
                <w:bCs/>
              </w:rPr>
              <w:t>Rb</w:t>
            </w:r>
            <w:proofErr w:type="spellEnd"/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Ime i prezime / tvrtka ili naziv vjerovnika</w:t>
            </w:r>
          </w:p>
        </w:tc>
        <w:tc>
          <w:tcPr>
            <w:tcW w:type="dxa" w:w="1545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Prijavljena tražbina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Pravna osnova tražbine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Priznata tražbina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Osporena tražbina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633"/>
            <w:gridSpan w:val="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Razlog osporavanja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BOLHAR d.o.o.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135.908,64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132.454,45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3.454,19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Podpeč</w:t>
            </w:r>
            <w:proofErr w:type="spellEnd"/>
            <w:r w:rsidRPr="0011455A">
              <w:rPr>
                <w:rFonts w:hAnsi="Calibri" w:ascii="Calibri"/>
              </w:rPr>
              <w:t xml:space="preserve"> 3, Lukovica, Republika Slovenija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109.112,71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Presuda TS u VŽ, </w:t>
            </w:r>
            <w:proofErr w:type="spellStart"/>
            <w:r w:rsidRPr="0011455A">
              <w:rPr>
                <w:rFonts w:hAnsi="Calibri" w:ascii="Calibri"/>
              </w:rPr>
              <w:t>Povrv</w:t>
            </w:r>
            <w:proofErr w:type="spellEnd"/>
            <w:r w:rsidRPr="0011455A">
              <w:rPr>
                <w:rFonts w:hAnsi="Calibri" w:ascii="Calibri"/>
              </w:rPr>
              <w:t>-286/17-8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106.596,20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2.516,51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633"/>
            <w:gridSpan w:val="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Tražbina obračunana po tečaju EUR-a na dan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09829770332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7.372,20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Obračun zatezne </w:t>
            </w:r>
            <w:r w:rsidRPr="0011455A">
              <w:rPr>
                <w:rFonts w:hAnsi="Calibri" w:ascii="Calibri"/>
              </w:rPr>
              <w:lastRenderedPageBreak/>
              <w:t>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7.187,27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184,93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633"/>
            <w:gridSpan w:val="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27.12.2016. godine, </w:t>
            </w:r>
            <w:r w:rsidRPr="0011455A">
              <w:rPr>
                <w:rFonts w:hAnsi="Calibri" w:ascii="Calibri"/>
              </w:rPr>
              <w:lastRenderedPageBreak/>
              <w:t>umjesto na dan otvaranja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6.854,81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Obračun 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6.682,85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171,96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71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stečajnog postupka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4.941,80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Ovršni trošak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4.941,80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434,56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Obračun 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340,10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94,46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633"/>
            <w:gridSpan w:val="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Pogrešno primijenjena kamatna stopa na trošak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6.611,20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Parnični trošak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6.611,20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71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parnice i trošak ovrhe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581,36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Obračun 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95,03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486,33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CROATIA OSIGURANJE d.d.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15.665,77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15.665,77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Vatroslava Jagića 33, Zagreb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14.840,94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Izvadak iz poslovnih knjiga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14.840,94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26187994862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824,93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Obračun 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824,93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DIPATRIS d.o.o.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37.500,00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Ugovor o savjetničkim uslugama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37.500,00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Gundulićeva</w:t>
            </w:r>
            <w:proofErr w:type="spellEnd"/>
            <w:r w:rsidRPr="0011455A">
              <w:rPr>
                <w:rFonts w:hAnsi="Calibri" w:ascii="Calibri"/>
              </w:rPr>
              <w:t xml:space="preserve"> 36, Zagreb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Ugovor o savjetničkim uslugama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01998927984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Računi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FINANCIJSKA AGENCIJA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547,54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547,54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Ul. Grada Vukovara 70, Zagreb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538,50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Izvod otvorenih stavaka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538,50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85821130368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9,04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Obračun 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9,04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GS1 Hrvatsko udruženje za automatsku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1.674,31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1.674,31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identifikaciju, elektroničku razmjenu podat.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1.640,00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Račun </w:t>
            </w:r>
            <w:proofErr w:type="spellStart"/>
            <w:r w:rsidRPr="0011455A">
              <w:rPr>
                <w:rFonts w:hAnsi="Calibri" w:ascii="Calibri"/>
              </w:rPr>
              <w:t>br</w:t>
            </w:r>
            <w:proofErr w:type="spellEnd"/>
            <w:r w:rsidRPr="0011455A">
              <w:rPr>
                <w:rFonts w:hAnsi="Calibri" w:ascii="Calibri"/>
              </w:rPr>
              <w:t>: 2068-1-</w:t>
            </w:r>
            <w:proofErr w:type="spellStart"/>
            <w:r w:rsidRPr="0011455A">
              <w:rPr>
                <w:rFonts w:hAnsi="Calibri" w:ascii="Calibri"/>
              </w:rPr>
              <w:t>1</w:t>
            </w:r>
            <w:proofErr w:type="spellEnd"/>
            <w:r w:rsidRPr="0011455A">
              <w:rPr>
                <w:rFonts w:hAnsi="Calibri" w:ascii="Calibri"/>
              </w:rPr>
              <w:t xml:space="preserve"> od 20.02.2018.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1.640,00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 xml:space="preserve">i upravljanje poslovnim </w:t>
            </w:r>
            <w:r w:rsidRPr="0011455A">
              <w:rPr>
                <w:rFonts w:hAnsi="Calibri" w:ascii="Calibri"/>
                <w:b/>
                <w:bCs/>
              </w:rPr>
              <w:lastRenderedPageBreak/>
              <w:t>procesima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34,31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Obračun zatezne </w:t>
            </w:r>
            <w:r w:rsidRPr="0011455A">
              <w:rPr>
                <w:rFonts w:hAnsi="Calibri" w:ascii="Calibri"/>
              </w:rPr>
              <w:lastRenderedPageBreak/>
              <w:t>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34,31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Preradovićeva</w:t>
            </w:r>
            <w:proofErr w:type="spellEnd"/>
            <w:r w:rsidRPr="0011455A">
              <w:rPr>
                <w:rFonts w:hAnsi="Calibri" w:ascii="Calibri"/>
              </w:rPr>
              <w:t xml:space="preserve"> 35, Zagreb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03365973101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HEP ELEKTRA d.o.o.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676,52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676,52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Ul. grada Vukovara 37, Zagreb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654,46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Računi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654,46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43965974818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Obračun 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HP-HRVATSKA POŠTA d.d.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4.047,74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4.047,74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Jurišićeva</w:t>
            </w:r>
            <w:proofErr w:type="spellEnd"/>
            <w:r w:rsidRPr="0011455A">
              <w:rPr>
                <w:rFonts w:hAnsi="Calibri" w:ascii="Calibri"/>
              </w:rPr>
              <w:t xml:space="preserve"> 13, Zagreb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3.809,75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Izvod otvorenih stavaka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3.809,75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87311810356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237,99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Obračun 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237,99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Hrvatska agencija za malo gospodarstvo,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399.996,57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399.996,57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inovacije i investicije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Ugovor o jamstvu na prvi poziv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Ksaver 208, Zagreb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Odluka o isplati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25609559342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Potvrda o uplati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HRVATSKA GOSPODARSKA KOMORA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10.000,00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Ugovor br.: U/Q0217/12-13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10.000,00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Rooseveltov</w:t>
            </w:r>
            <w:proofErr w:type="spellEnd"/>
            <w:r w:rsidRPr="0011455A">
              <w:rPr>
                <w:rFonts w:hAnsi="Calibri" w:ascii="Calibri"/>
              </w:rPr>
              <w:t xml:space="preserve"> trg 2, Zagreb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Ugovor br.: U/Q0217/12-16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85167032587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IOS obrazac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HRVATSKA RADIOTELEVIZIJA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1.175,63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1.175,63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Prisavlje 3, Zagreb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1.120,00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Izvod iz poslovnih knjiga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1.120,00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68419124305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55,63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55,63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11.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HŽ INFRASTRUKTU</w:t>
            </w:r>
            <w:r w:rsidRPr="0011455A">
              <w:rPr>
                <w:rFonts w:hAnsi="Calibri" w:ascii="Calibri"/>
                <w:b/>
                <w:bCs/>
              </w:rPr>
              <w:lastRenderedPageBreak/>
              <w:t>RA d.o.o.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lastRenderedPageBreak/>
              <w:t>1.724,57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Rn</w:t>
            </w:r>
            <w:proofErr w:type="spellEnd"/>
            <w:r w:rsidRPr="0011455A">
              <w:rPr>
                <w:rFonts w:hAnsi="Calibri" w:ascii="Calibri"/>
              </w:rPr>
              <w:t xml:space="preserve"> broj: 449/DIR3/1</w:t>
            </w:r>
            <w:r w:rsidRPr="0011455A">
              <w:rPr>
                <w:rFonts w:hAnsi="Calibri" w:ascii="Calibri"/>
              </w:rPr>
              <w:lastRenderedPageBreak/>
              <w:t>4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lastRenderedPageBreak/>
              <w:t>1.724,57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Mihanovićeva 12, Zagreb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39901919995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HŽ putnički prijevoz d.o.o.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11.245,82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11.245,82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Strojarska cesta 11, Zagreb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8.194,98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broj: 1346/DIR1/10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8.194,98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80572192786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2.270,03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broj: 1347/DIR1/10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2.270,03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780,81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Obračun 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780,81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13.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INA-INDUSTRIJA NAFTE d.d.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27.464,83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Ugovor br. 24408/13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27.464,83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Avenija V. Holjevca 10, Zagreb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25.972,97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Izvod otvorenih stavki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25.972,97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27759560625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1.491,86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Obračun 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1.491,86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KONUS KONEX d.o.o.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24.895,38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23.645,38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1.250,00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Mestni</w:t>
            </w:r>
            <w:proofErr w:type="spellEnd"/>
            <w:r w:rsidRPr="0011455A">
              <w:rPr>
                <w:rFonts w:hAnsi="Calibri" w:ascii="Calibri"/>
              </w:rPr>
              <w:t xml:space="preserve"> trg 18, Slovenske Konjice, Slovenija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18.227,08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Rješenje o ovrsi broj: </w:t>
            </w:r>
            <w:proofErr w:type="spellStart"/>
            <w:r w:rsidRPr="0011455A">
              <w:rPr>
                <w:rFonts w:hAnsi="Calibri" w:ascii="Calibri"/>
              </w:rPr>
              <w:t>Ovrv</w:t>
            </w:r>
            <w:proofErr w:type="spellEnd"/>
            <w:r w:rsidRPr="0011455A">
              <w:rPr>
                <w:rFonts w:hAnsi="Calibri" w:ascii="Calibri"/>
              </w:rPr>
              <w:t>-345/17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18.227,08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633"/>
            <w:gridSpan w:val="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Trošak prijave tražbine u stečaj snosi vjerovnik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80953636070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2.976,85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Trošak po rješenju o ovrsi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2.976,85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633"/>
            <w:gridSpan w:val="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temeljem odredbe čl.20. Stečajnog zakona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2.441,45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Obračun 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2.441,45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1.250,00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Trošak prijave u stečaj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1.250,00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KOPITARNA SEVNICA d.d.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100.183,69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100.183,69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Prvomajska ulica 8, </w:t>
            </w:r>
            <w:proofErr w:type="spellStart"/>
            <w:r w:rsidRPr="0011455A">
              <w:rPr>
                <w:rFonts w:hAnsi="Calibri" w:ascii="Calibri"/>
              </w:rPr>
              <w:t>Sevnica</w:t>
            </w:r>
            <w:proofErr w:type="spellEnd"/>
            <w:r w:rsidRPr="0011455A">
              <w:rPr>
                <w:rFonts w:hAnsi="Calibri" w:ascii="Calibri"/>
              </w:rPr>
              <w:t>, R. Slovenija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37.894,96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br.: 172625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37.894,96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SI 15706583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62.288,73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br.: 172898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62.288,73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KOPITARNA ZAGREB d.o.o.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35.573,02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35.573,02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Avenija V. Holjevca 23, Zagreb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252,81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br.: 820/VP1/1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252,81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25843074154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1.005,44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br.: 934/VP1/1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1.005,44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7.443,38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br.: 1036/VP1/1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7.443,38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1.011,25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br.: 1087/VP1/1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1.011,25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812,25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br.: 1130/VP1/1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812,25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1.982,36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br.: 1231/VP1/1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1.982,36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8.418,25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br.: 1261/VP1/1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8.418,25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1.636,00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br.: 1372/VP1/1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1.636,00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505,63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br.: 1471/VP1/1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505,63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2.715,84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br.: 1593/VP1/1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2.715,84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17.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PARTNER BANKA d.d.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2.787.268,53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2.787.268,53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Vončinina</w:t>
            </w:r>
            <w:proofErr w:type="spellEnd"/>
            <w:r w:rsidRPr="0011455A">
              <w:rPr>
                <w:rFonts w:hAnsi="Calibri" w:ascii="Calibri"/>
              </w:rPr>
              <w:t xml:space="preserve"> 2, Zagreb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1.495.032,06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Ugovor o dugoročnom kreditu 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1.495.032,06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71221608291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1.282.560,56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Ugovor o kreditu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1.282.560,56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3.420,10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Redovna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3.420,10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6.255,80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Ugovor o otvaranju računa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6.255,80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18.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POTOS d.o.o.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4.847,50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4.847,50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Zagrebačka ulica 215,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2.901,25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broj: 136/1/1001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2.901,25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84049547835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1.946,25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broj: 137/1/1001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1.946,25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19.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PRIVREDNA BANKA ZAGREB d.d.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1.806.378,48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1.806.378,48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Radnička cesta 50, Zagreb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1.450,30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Ugovor o ok. liniji br. 9910041087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1.450,30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02535697732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14.400,39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Ugovor o kreditu br. 5010610674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14.400,39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106.208,61 </w:t>
            </w:r>
            <w:r w:rsidRPr="0011455A">
              <w:rPr>
                <w:rFonts w:hAnsi="Calibri" w:ascii="Calibri"/>
              </w:rPr>
              <w:lastRenderedPageBreak/>
              <w:t>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Ugovor o </w:t>
            </w:r>
            <w:r w:rsidRPr="0011455A">
              <w:rPr>
                <w:rFonts w:hAnsi="Calibri" w:ascii="Calibri"/>
              </w:rPr>
              <w:lastRenderedPageBreak/>
              <w:t>kreditu br. 5010611996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 xml:space="preserve">106.208,61 </w:t>
            </w:r>
            <w:r w:rsidRPr="0011455A">
              <w:rPr>
                <w:rFonts w:hAnsi="Calibri" w:ascii="Calibri"/>
              </w:rPr>
              <w:lastRenderedPageBreak/>
              <w:t>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53.817,49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Ugovor o kreditu br. 5010621357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53.817,49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75.284,08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Ugovor o kreditu br. 5010622545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75.284,08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125.656,28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Ugovor o kreditu br. 5010623142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125.656,28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107.113,27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Ugovor o kreditu br. 5010628439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107.113,27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14.209,30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Ugovor o kreditu br. 5010628611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14.209,30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160.696,77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Ugovor o kreditu br. 5010628783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160.696,77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527,39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Garancija br. 4100787672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527,39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230,84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Akreditiv br. 2100206776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230,84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91.092,99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Akreditiv br. 2100207147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91.092,99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57.687,47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Akreditiv br. 2100208277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57.687,47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90.601,68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Akreditiv br. 2100208178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90.601,68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34.037,67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Akreditiv br. 2100208186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34.037,67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79.683,28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Akreditiv br. 2100207352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79.683,28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75.176,08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Akreditiv br. 2100207550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75.176,08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335,91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Akreditiv br. 2100206339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335,91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3.065,94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Ugovor o kreditu br. 5010590247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3.065,94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385.299,19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Ugovor o kreditu br. 5010614765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385.299,19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329.803,55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Ugovor o kreditu br. 1110250579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329.803,55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20.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REPUBLIKA HRVATSKA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954.972,31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Stanja računa </w:t>
            </w:r>
            <w:r w:rsidRPr="0011455A">
              <w:rPr>
                <w:rFonts w:hAnsi="Calibri" w:ascii="Calibri"/>
              </w:rPr>
              <w:lastRenderedPageBreak/>
              <w:t>poreznog obveznika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lastRenderedPageBreak/>
              <w:t>954.972,31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Ministarstvo financija, Porezna uprava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847.183,22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PDV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847.183,22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Područni ured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58.743,83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58.743,83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Graberje</w:t>
            </w:r>
            <w:proofErr w:type="spellEnd"/>
            <w:r w:rsidRPr="0011455A">
              <w:rPr>
                <w:rFonts w:hAnsi="Calibri" w:ascii="Calibri"/>
              </w:rPr>
              <w:t xml:space="preserve"> 1,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27.141,05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Porez na dobit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27.141,05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18683136487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4.719,38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4.719,38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831,58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Članarina turističkim zajednicama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831,58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32,55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32,55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1.000,00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Trošak prisilne naplate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1.000,00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14.687,05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Članarina HGK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14.687,05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633,65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Obračun 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633,65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21.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RSM CROATIA d.o.o.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74.250,00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Ugovori o reviziji fin. izvješća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55.000,00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19.250,00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Josipa </w:t>
            </w:r>
            <w:proofErr w:type="spellStart"/>
            <w:r w:rsidRPr="0011455A">
              <w:rPr>
                <w:rFonts w:hAnsi="Calibri" w:ascii="Calibri"/>
              </w:rPr>
              <w:t>Vargovića</w:t>
            </w:r>
            <w:proofErr w:type="spellEnd"/>
            <w:r w:rsidRPr="0011455A">
              <w:rPr>
                <w:rFonts w:hAnsi="Calibri" w:ascii="Calibri"/>
              </w:rPr>
              <w:t xml:space="preserve"> 2, Koprivnica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3.625,00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br. 87-1-</w:t>
            </w:r>
            <w:proofErr w:type="spellStart"/>
            <w:r w:rsidRPr="0011455A">
              <w:rPr>
                <w:rFonts w:hAnsi="Calibri" w:ascii="Calibri"/>
              </w:rPr>
              <w:t>1</w:t>
            </w:r>
            <w:proofErr w:type="spellEnd"/>
            <w:r w:rsidRPr="0011455A">
              <w:rPr>
                <w:rFonts w:hAnsi="Calibri" w:ascii="Calibri"/>
              </w:rPr>
              <w:t xml:space="preserve">/15 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3.625,00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633"/>
            <w:gridSpan w:val="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Zastara potraživanja budući da su računi 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75897840685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15.625,00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br. 281-1-</w:t>
            </w:r>
            <w:proofErr w:type="spellStart"/>
            <w:r w:rsidRPr="0011455A">
              <w:rPr>
                <w:rFonts w:hAnsi="Calibri" w:ascii="Calibri"/>
              </w:rPr>
              <w:t>1</w:t>
            </w:r>
            <w:proofErr w:type="spellEnd"/>
            <w:r w:rsidRPr="0011455A">
              <w:rPr>
                <w:rFonts w:hAnsi="Calibri" w:ascii="Calibri"/>
              </w:rPr>
              <w:t xml:space="preserve">/15 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15.625,00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633"/>
            <w:gridSpan w:val="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dospjeli u razdoblju više od tri godine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7.500,00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br. 33-1-</w:t>
            </w:r>
            <w:proofErr w:type="spellStart"/>
            <w:r w:rsidRPr="0011455A">
              <w:rPr>
                <w:rFonts w:hAnsi="Calibri" w:ascii="Calibri"/>
              </w:rPr>
              <w:t>1</w:t>
            </w:r>
            <w:proofErr w:type="spellEnd"/>
            <w:r w:rsidRPr="0011455A">
              <w:rPr>
                <w:rFonts w:hAnsi="Calibri" w:ascii="Calibri"/>
              </w:rPr>
              <w:t xml:space="preserve">/16 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7.500,00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7.500,00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br. 107-1-</w:t>
            </w:r>
            <w:proofErr w:type="spellStart"/>
            <w:r w:rsidRPr="0011455A">
              <w:rPr>
                <w:rFonts w:hAnsi="Calibri" w:ascii="Calibri"/>
              </w:rPr>
              <w:t>1</w:t>
            </w:r>
            <w:proofErr w:type="spellEnd"/>
            <w:r w:rsidRPr="0011455A">
              <w:rPr>
                <w:rFonts w:hAnsi="Calibri" w:ascii="Calibri"/>
              </w:rPr>
              <w:t xml:space="preserve">/16 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7.500,00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7.500,00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br. 236-1-</w:t>
            </w:r>
            <w:proofErr w:type="spellStart"/>
            <w:r w:rsidRPr="0011455A">
              <w:rPr>
                <w:rFonts w:hAnsi="Calibri" w:ascii="Calibri"/>
              </w:rPr>
              <w:t>1</w:t>
            </w:r>
            <w:proofErr w:type="spellEnd"/>
            <w:r w:rsidRPr="0011455A">
              <w:rPr>
                <w:rFonts w:hAnsi="Calibri" w:ascii="Calibri"/>
              </w:rPr>
              <w:t xml:space="preserve">/16 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7.500,00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7.500,00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br. 396-1-</w:t>
            </w:r>
            <w:proofErr w:type="spellStart"/>
            <w:r w:rsidRPr="0011455A">
              <w:rPr>
                <w:rFonts w:hAnsi="Calibri" w:ascii="Calibri"/>
              </w:rPr>
              <w:t>1</w:t>
            </w:r>
            <w:proofErr w:type="spellEnd"/>
            <w:r w:rsidRPr="0011455A">
              <w:rPr>
                <w:rFonts w:hAnsi="Calibri" w:ascii="Calibri"/>
              </w:rPr>
              <w:t xml:space="preserve">/16 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7.500,00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12.500,00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br. 415-1-</w:t>
            </w:r>
            <w:proofErr w:type="spellStart"/>
            <w:r w:rsidRPr="0011455A">
              <w:rPr>
                <w:rFonts w:hAnsi="Calibri" w:ascii="Calibri"/>
              </w:rPr>
              <w:t>1</w:t>
            </w:r>
            <w:proofErr w:type="spellEnd"/>
            <w:r w:rsidRPr="0011455A">
              <w:rPr>
                <w:rFonts w:hAnsi="Calibri" w:ascii="Calibri"/>
              </w:rPr>
              <w:t>/17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12.500,00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12.500,00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br. 438-1-</w:t>
            </w:r>
            <w:proofErr w:type="spellStart"/>
            <w:r w:rsidRPr="0011455A">
              <w:rPr>
                <w:rFonts w:hAnsi="Calibri" w:ascii="Calibri"/>
              </w:rPr>
              <w:t>1</w:t>
            </w:r>
            <w:proofErr w:type="spellEnd"/>
            <w:r w:rsidRPr="0011455A">
              <w:rPr>
                <w:rFonts w:hAnsi="Calibri" w:ascii="Calibri"/>
              </w:rPr>
              <w:t xml:space="preserve">/17 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12.500,00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22.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STANKO ŠARAC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368.650,92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Specifikacija izvršenja osnove za 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316.146,01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52.504,91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633"/>
            <w:gridSpan w:val="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Više obračunana tražbina u </w:t>
            </w:r>
            <w:r w:rsidRPr="0011455A">
              <w:rPr>
                <w:rFonts w:hAnsi="Calibri" w:ascii="Calibri"/>
              </w:rPr>
              <w:lastRenderedPageBreak/>
              <w:t xml:space="preserve">odnosu na stvarne 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Josipa </w:t>
            </w:r>
            <w:proofErr w:type="spellStart"/>
            <w:r w:rsidRPr="0011455A">
              <w:rPr>
                <w:rFonts w:hAnsi="Calibri" w:ascii="Calibri"/>
              </w:rPr>
              <w:t>Pupačića</w:t>
            </w:r>
            <w:proofErr w:type="spellEnd"/>
            <w:r w:rsidRPr="0011455A">
              <w:rPr>
                <w:rFonts w:hAnsi="Calibri" w:ascii="Calibri"/>
              </w:rPr>
              <w:t xml:space="preserve"> 21, Zagreb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plaćanje: OV-925/17, OV-3782/17,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71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uplate po osnovi jamstva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36331994157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OV-4984/16, OV-8942/15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Zahtjev za povrat plaćenog jamstva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23.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TERAD d.o.o.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30.625,00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30.625,00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Gojlanska</w:t>
            </w:r>
            <w:proofErr w:type="spellEnd"/>
            <w:r w:rsidRPr="0011455A">
              <w:rPr>
                <w:rFonts w:hAnsi="Calibri" w:ascii="Calibri"/>
              </w:rPr>
              <w:t xml:space="preserve"> 41, Zagreb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10.250,00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br.: 808-01-1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10.250,00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22078329702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10.250,00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Račun br.: 299-01-1 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10.250,00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10.125,00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Račun br.: 466-01-1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10.125,00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24.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TISAK d.d.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26.522,09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26.522,09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Slavonska avenija 11a, Zagreb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25.594,37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Ispis otvoreni stavki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25.594,37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75917721668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927,72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Obračun zateznih kamata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927,72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25.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VIKO d.o.o. u stečaju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846.388,46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846.388,46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proofErr w:type="spellStart"/>
            <w:r w:rsidRPr="0011455A">
              <w:rPr>
                <w:rFonts w:hAnsi="Calibri" w:ascii="Calibri"/>
              </w:rPr>
              <w:t>Pavleka</w:t>
            </w:r>
            <w:proofErr w:type="spellEnd"/>
            <w:r w:rsidRPr="0011455A">
              <w:rPr>
                <w:rFonts w:hAnsi="Calibri" w:ascii="Calibri"/>
              </w:rPr>
              <w:t xml:space="preserve"> </w:t>
            </w:r>
            <w:proofErr w:type="spellStart"/>
            <w:r w:rsidRPr="0011455A">
              <w:rPr>
                <w:rFonts w:hAnsi="Calibri" w:ascii="Calibri"/>
              </w:rPr>
              <w:t>Miškine</w:t>
            </w:r>
            <w:proofErr w:type="spellEnd"/>
            <w:r w:rsidRPr="0011455A">
              <w:rPr>
                <w:rFonts w:hAnsi="Calibri" w:ascii="Calibri"/>
              </w:rPr>
              <w:t xml:space="preserve"> 57, Varaždin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8.000,00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Izvod otvorenih stavaka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8.000,00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42198758977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729.786,25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Obračun zatezne kamate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729.786,25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33.441,63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Trošak ovršnog postupka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33.441,63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75.160,58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Naknada štete po procjeni vještaka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75.160,58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u R1-14/18 kod OPS u Varaždinu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26.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ZAGREBŠPED d.o.o.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727,19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 xml:space="preserve">Izvod otvorenih </w:t>
            </w:r>
            <w:r w:rsidRPr="0011455A">
              <w:rPr>
                <w:rFonts w:hAnsi="Calibri" w:ascii="Calibri"/>
              </w:rPr>
              <w:lastRenderedPageBreak/>
              <w:t xml:space="preserve">stavaka 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lastRenderedPageBreak/>
              <w:t>727,19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0,00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-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lastRenderedPageBreak/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Vodovodna 20/a, Zagreb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OIB: 02573674713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  <w:r w:rsidRPr="0011455A">
              <w:rPr>
                <w:rFonts w:hAnsi="Calibri" w:ascii="Calibri"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UKUPNO OD 1. DO 26.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7.708.910,51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7.632.451,41 kn</w:t>
            </w: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76.459,10 kn</w:t>
            </w: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  <w:b/>
                <w:bCs/>
              </w:rPr>
            </w:pPr>
            <w:r w:rsidRPr="0011455A">
              <w:rPr>
                <w:rFonts w:hAnsi="Calibri" w:ascii="Calibri"/>
                <w:b/>
                <w:bCs/>
              </w:rPr>
              <w:t> </w:t>
            </w: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  <w:tr w:rsidTr="0011455A" w:rsidR="0011455A" w:rsidRPr="0011455A">
        <w:trPr>
          <w:trHeight w:val="255"/>
        </w:trPr>
        <w:tc>
          <w:tcPr>
            <w:tcW w:type="dxa" w:w="4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3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28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2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477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1093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7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6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  <w:tc>
          <w:tcPr>
            <w:tcW w:type="dxa" w:w="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11455A" w:rsidP="0011455A" w:rsidR="0011455A" w:rsidRPr="0011455A">
            <w:pPr>
              <w:spacing w:after="0"/>
              <w:rPr>
                <w:rFonts w:hAnsi="Calibri" w:ascii="Calibri"/>
              </w:rPr>
            </w:pPr>
          </w:p>
        </w:tc>
      </w:tr>
    </w:tbl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  <w:r w:rsidRPr="0011455A">
        <w:rPr>
          <w:rFonts w:cs="Times New Roman" w:eastAsia="Calibri" w:hAnsi="Calibri" w:ascii="Calibri"/>
          <w:noProof/>
          <w:sz w:val="22"/>
          <w:szCs w:val="22"/>
          <w:lang w:eastAsia="hr-HR"/>
        </w:rPr>
        <w:lastRenderedPageBreak/>
        <w:drawing>
          <wp:inline distR="0" distL="0" distB="0" distT="0">
            <wp:extent cy="7924800" cx="5760720"/>
            <wp:effectExtent b="0" r="0" t="0" l="0"/>
            <wp:docPr descr="Slika (138)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Slika (138)" name="Slika 2" id="0"/>
                    <pic:cNvPicPr>
                      <a:picLocks noChangeArrowheads="true" noChangeAspect="true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80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  <w:r w:rsidRPr="0011455A">
        <w:rPr>
          <w:rFonts w:cs="Times New Roman" w:eastAsia="Calibri" w:hAnsi="Calibri" w:ascii="Calibri"/>
          <w:noProof/>
          <w:sz w:val="22"/>
          <w:szCs w:val="22"/>
          <w:lang w:eastAsia="hr-HR"/>
        </w:rPr>
        <w:lastRenderedPageBreak/>
        <w:drawing>
          <wp:inline distR="0" distL="0" distB="0" distT="0">
            <wp:extent cy="7924800" cx="5760720"/>
            <wp:effectExtent b="0" r="0" t="0" l="0"/>
            <wp:docPr descr="Slika (139)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Slika (139)" name="Slika 3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80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  <w:r w:rsidRPr="0011455A">
        <w:rPr>
          <w:rFonts w:cs="Times New Roman" w:eastAsia="Calibri" w:hAnsi="Calibri" w:ascii="Calibri"/>
          <w:noProof/>
          <w:sz w:val="22"/>
          <w:szCs w:val="22"/>
          <w:lang w:eastAsia="hr-HR"/>
        </w:rPr>
        <w:lastRenderedPageBreak/>
        <w:drawing>
          <wp:inline distR="0" distL="0" distB="0" distT="0">
            <wp:extent cy="7924800" cx="5760720"/>
            <wp:effectExtent b="0" r="0" t="0" l="0"/>
            <wp:docPr descr="Slika (140)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Slika (140)" name="Slika 4" id="0"/>
                    <pic:cNvPicPr>
                      <a:picLocks noChangeArrowheads="true" noChangeAspect="true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80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  <w:r w:rsidRPr="0011455A">
        <w:rPr>
          <w:rFonts w:cs="Times New Roman" w:eastAsia="Calibri" w:hAnsi="Calibri" w:ascii="Calibri"/>
          <w:noProof/>
          <w:sz w:val="22"/>
          <w:szCs w:val="22"/>
          <w:lang w:eastAsia="hr-HR"/>
        </w:rPr>
        <w:lastRenderedPageBreak/>
        <w:drawing>
          <wp:inline distR="0" distL="0" distB="0" distT="0">
            <wp:extent cy="7924800" cx="5760720"/>
            <wp:effectExtent b="0" r="0" t="0" l="0"/>
            <wp:docPr descr="Slika (141)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Slika (141)" name="Slika 5" id="0"/>
                    <pic:cNvPicPr>
                      <a:picLocks noChangeArrowheads="true" noChangeAspect="true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80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11455A" w:rsidP="0011455A" w:rsidR="0011455A" w:rsidRPr="0011455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  <w:r w:rsidRPr="0011455A">
        <w:rPr>
          <w:rFonts w:cs="Times New Roman" w:eastAsia="Calibri" w:hAnsi="Calibri" w:ascii="Calibri"/>
          <w:noProof/>
          <w:sz w:val="22"/>
          <w:szCs w:val="22"/>
          <w:lang w:eastAsia="hr-HR"/>
        </w:rPr>
        <w:lastRenderedPageBreak/>
        <w:drawing>
          <wp:inline distR="0" distL="0" distB="0" distT="0">
            <wp:extent cy="7924800" cx="5760720"/>
            <wp:effectExtent b="0" r="0" t="0" l="0"/>
            <wp:docPr descr="Slika (142)"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Slika (142)" name="Slika 6" id="0"/>
                    <pic:cNvPicPr>
                      <a:picLocks noChangeArrowheads="true" noChangeAspect="true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80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E649C" w:rsidP="004F27AE" w:rsidR="00AE649C" w:rsidRPr="00B76F3C">
      <w:pPr>
        <w:pStyle w:val="NormaleSPIS"/>
      </w:pPr>
    </w:p>
    <w:sectPr w:rsidSect="0032366B" w:rsidR="00AE649C" w:rsidRPr="00B76F3C">
      <w:headerReference w:type="default" r:id="rId16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hideGrammaticalErrors/>
  <w:proofState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55A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  <w:style w:customStyle="true" w:styleId="Bezpopisa1" w:type="numbering">
    <w:name w:val="Bez popisa1"/>
    <w:next w:val="Bezpopisa"/>
    <w:uiPriority w:val="99"/>
    <w:semiHidden/>
    <w:unhideWhenUsed/>
    <w:rsid w:val="0011455A"/>
  </w:style>
  <w:style w:customStyle="true" w:styleId="font5" w:type="paragraph">
    <w:name w:val="font5"/>
    <w:basedOn w:val="Normal"/>
    <w:rsid w:val="0011455A"/>
    <w:pP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font6" w:type="paragraph">
    <w:name w:val="font6"/>
    <w:basedOn w:val="Normal"/>
    <w:rsid w:val="0011455A"/>
    <w:pPr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font7" w:type="paragraph">
    <w:name w:val="font7"/>
    <w:basedOn w:val="Normal"/>
    <w:rsid w:val="0011455A"/>
    <w:pP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219" w:type="paragraph">
    <w:name w:val="xl219"/>
    <w:basedOn w:val="Normal"/>
    <w:rsid w:val="0011455A"/>
    <w:pP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20" w:type="paragraph">
    <w:name w:val="xl220"/>
    <w:basedOn w:val="Normal"/>
    <w:rsid w:val="0011455A"/>
    <w:pPr>
      <w:spacing w:afterAutospacing="true" w:after="100" w:beforeAutospacing="true" w:before="100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21" w:type="paragraph">
    <w:name w:val="xl221"/>
    <w:basedOn w:val="Normal"/>
    <w:rsid w:val="0011455A"/>
    <w:pPr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222" w:type="paragraph">
    <w:name w:val="xl222"/>
    <w:basedOn w:val="Normal"/>
    <w:rsid w:val="0011455A"/>
    <w:pPr>
      <w:spacing w:afterAutospacing="true" w:after="100" w:beforeAutospacing="true" w:before="100"/>
      <w:jc w:val="both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23" w:type="paragraph">
    <w:name w:val="xl223"/>
    <w:basedOn w:val="Normal"/>
    <w:rsid w:val="0011455A"/>
    <w:pPr>
      <w:spacing w:afterAutospacing="true" w:after="100" w:beforeAutospacing="true" w:before="100"/>
      <w:jc w:val="both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24" w:type="paragraph">
    <w:name w:val="xl224"/>
    <w:basedOn w:val="Normal"/>
    <w:rsid w:val="0011455A"/>
    <w:pPr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25" w:type="paragraph">
    <w:name w:val="xl225"/>
    <w:basedOn w:val="Normal"/>
    <w:rsid w:val="0011455A"/>
    <w:pPr>
      <w:pBdr>
        <w:top w:space="0" w:sz="4" w:color="000000" w:val="single"/>
        <w:left w:space="0" w:sz="4" w:color="000000" w:val="single"/>
        <w:bottom w:space="0" w:sz="4" w:color="000000" w:val="single"/>
        <w:right w:space="0" w:sz="4" w:color="000000" w:val="single"/>
      </w:pBdr>
      <w:shd w:fill="E8E8E8" w:color="auto" w:val="clear"/>
      <w:spacing w:afterAutospacing="true" w:after="100" w:beforeAutospacing="true" w:before="100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26" w:type="paragraph">
    <w:name w:val="xl226"/>
    <w:basedOn w:val="Normal"/>
    <w:rsid w:val="0011455A"/>
    <w:pPr>
      <w:pBdr>
        <w:top w:space="0" w:sz="4" w:color="000000" w:val="single"/>
        <w:left w:space="0" w:sz="4" w:color="000000" w:val="single"/>
        <w:bottom w:space="0" w:sz="4" w:color="000000" w:val="single"/>
      </w:pBdr>
      <w:shd w:fill="E8E8E8" w:color="auto" w:val="clear"/>
      <w:spacing w:afterAutospacing="true" w:after="100" w:beforeAutospacing="true" w:before="100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27" w:type="paragraph">
    <w:name w:val="xl227"/>
    <w:basedOn w:val="Normal"/>
    <w:rsid w:val="0011455A"/>
    <w:pPr>
      <w:pBdr>
        <w:top w:space="0" w:sz="4" w:color="000000" w:val="single"/>
        <w:bottom w:space="0" w:sz="4" w:color="000000" w:val="single"/>
        <w:right w:space="0" w:sz="4" w:color="000000" w:val="single"/>
      </w:pBdr>
      <w:shd w:fill="E8E8E8" w:color="auto" w:val="clear"/>
      <w:spacing w:afterAutospacing="true" w:after="100" w:beforeAutospacing="true" w:before="100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28" w:type="paragraph">
    <w:name w:val="xl228"/>
    <w:basedOn w:val="Normal"/>
    <w:rsid w:val="0011455A"/>
    <w:pPr>
      <w:spacing w:afterAutospacing="true" w:after="100" w:beforeAutospacing="true" w:before="100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29" w:type="paragraph">
    <w:name w:val="xl229"/>
    <w:basedOn w:val="Normal"/>
    <w:rsid w:val="0011455A"/>
    <w:pPr>
      <w:pBdr>
        <w:left w:space="0" w:sz="4" w:color="000000" w:val="single"/>
        <w:bottom w:space="0" w:sz="4" w:color="000000" w:val="single"/>
        <w:right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30" w:type="paragraph">
    <w:name w:val="xl230"/>
    <w:basedOn w:val="Normal"/>
    <w:rsid w:val="0011455A"/>
    <w:pPr>
      <w:pBdr>
        <w:left w:space="0" w:sz="4" w:color="000000" w:val="single"/>
        <w:bottom w:space="0" w:sz="4" w:color="000000" w:val="single"/>
        <w:right w:space="0" w:sz="4" w:color="000000" w:val="single"/>
      </w:pBd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31" w:type="paragraph">
    <w:name w:val="xl231"/>
    <w:basedOn w:val="Normal"/>
    <w:rsid w:val="0011455A"/>
    <w:pPr>
      <w:pBdr>
        <w:bottom w:space="0" w:sz="4" w:color="000000" w:val="single"/>
        <w:right w:space="0" w:sz="4" w:color="000000" w:val="single"/>
      </w:pBd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32" w:type="paragraph">
    <w:name w:val="xl232"/>
    <w:basedOn w:val="Normal"/>
    <w:rsid w:val="0011455A"/>
    <w:pPr>
      <w:pBdr>
        <w:right w:space="0" w:sz="4" w:color="000000" w:val="single"/>
      </w:pBd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33" w:type="paragraph">
    <w:name w:val="xl233"/>
    <w:basedOn w:val="Normal"/>
    <w:rsid w:val="0011455A"/>
    <w:pPr>
      <w:spacing w:afterAutospacing="true" w:after="100" w:beforeAutospacing="true" w:before="100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34" w:type="paragraph">
    <w:name w:val="xl234"/>
    <w:basedOn w:val="Normal"/>
    <w:rsid w:val="0011455A"/>
    <w:pP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235" w:type="paragraph">
    <w:name w:val="xl235"/>
    <w:basedOn w:val="Normal"/>
    <w:rsid w:val="0011455A"/>
    <w:pPr>
      <w:pBdr>
        <w:top w:space="0" w:sz="4" w:color="000000" w:val="single"/>
        <w:right w:space="0" w:sz="4" w:color="000000" w:val="single"/>
      </w:pBd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36" w:type="paragraph">
    <w:name w:val="xl236"/>
    <w:basedOn w:val="Normal"/>
    <w:rsid w:val="0011455A"/>
    <w:pPr>
      <w:pBdr>
        <w:top w:space="0" w:sz="4" w:color="000000" w:val="single"/>
        <w:bottom w:space="0" w:sz="4" w:color="000000" w:val="single"/>
      </w:pBdr>
      <w:shd w:fill="E8E8E8" w:color="auto" w:val="clear"/>
      <w:spacing w:afterAutospacing="true" w:after="100" w:beforeAutospacing="true" w:before="100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37" w:type="paragraph">
    <w:name w:val="xl237"/>
    <w:basedOn w:val="Normal"/>
    <w:rsid w:val="0011455A"/>
    <w:pP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38" w:type="paragraph">
    <w:name w:val="xl238"/>
    <w:basedOn w:val="Normal"/>
    <w:rsid w:val="0011455A"/>
    <w:pP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39" w:type="paragraph">
    <w:name w:val="xl239"/>
    <w:basedOn w:val="Normal"/>
    <w:rsid w:val="0011455A"/>
    <w:pPr>
      <w:pBdr>
        <w:top w:space="0" w:sz="4" w:color="000000" w:val="single"/>
        <w:left w:space="0" w:sz="4" w:color="000000" w:val="single"/>
        <w:bottom w:space="0" w:sz="4" w:color="000000" w:val="single"/>
      </w:pBdr>
      <w:shd w:fill="E8E8E8" w:color="auto" w:val="clear"/>
      <w:spacing w:afterAutospacing="true" w:after="100" w:beforeAutospacing="true" w:before="100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40" w:type="paragraph">
    <w:name w:val="xl240"/>
    <w:basedOn w:val="Normal"/>
    <w:rsid w:val="0011455A"/>
    <w:pPr>
      <w:pBdr>
        <w:left w:space="0" w:sz="4" w:color="000000" w:val="single"/>
        <w:right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41" w:type="paragraph">
    <w:name w:val="xl241"/>
    <w:basedOn w:val="Normal"/>
    <w:rsid w:val="0011455A"/>
    <w:pPr>
      <w:pBdr>
        <w:left w:space="0" w:sz="4" w:color="000000" w:val="single"/>
        <w:right w:space="0" w:sz="4" w:color="000000" w:val="single"/>
      </w:pBd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42" w:type="paragraph">
    <w:name w:val="xl242"/>
    <w:basedOn w:val="Normal"/>
    <w:rsid w:val="0011455A"/>
    <w:pP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243" w:type="paragraph">
    <w:name w:val="xl243"/>
    <w:basedOn w:val="Normal"/>
    <w:rsid w:val="0011455A"/>
    <w:pPr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244" w:type="paragraph">
    <w:name w:val="xl244"/>
    <w:basedOn w:val="Normal"/>
    <w:rsid w:val="0011455A"/>
    <w:pPr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45" w:type="paragraph">
    <w:name w:val="xl245"/>
    <w:basedOn w:val="Normal"/>
    <w:rsid w:val="0011455A"/>
    <w:pPr>
      <w:pBdr>
        <w:top w:space="0" w:sz="4" w:color="000000" w:val="single"/>
        <w:bottom w:space="0" w:sz="4" w:color="000000" w:val="single"/>
      </w:pBdr>
      <w:shd w:fill="E8E8E8" w:color="auto" w:val="clear"/>
      <w:spacing w:afterAutospacing="true" w:after="100" w:beforeAutospacing="true" w:before="100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46" w:type="paragraph">
    <w:name w:val="xl246"/>
    <w:basedOn w:val="Normal"/>
    <w:rsid w:val="0011455A"/>
    <w:pPr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47" w:type="paragraph">
    <w:name w:val="xl247"/>
    <w:basedOn w:val="Normal"/>
    <w:rsid w:val="0011455A"/>
    <w:pPr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48" w:type="paragraph">
    <w:name w:val="xl248"/>
    <w:basedOn w:val="Normal"/>
    <w:rsid w:val="0011455A"/>
    <w:pPr>
      <w:pBdr>
        <w:left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49" w:type="paragraph">
    <w:name w:val="xl249"/>
    <w:basedOn w:val="Normal"/>
    <w:rsid w:val="0011455A"/>
    <w:pPr>
      <w:pBdr>
        <w:lef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50" w:type="paragraph">
    <w:name w:val="xl250"/>
    <w:basedOn w:val="Normal"/>
    <w:rsid w:val="0011455A"/>
    <w:pPr>
      <w:pBdr>
        <w:left w:space="0" w:sz="4" w:color="000000" w:val="single"/>
      </w:pBdr>
      <w:shd w:fill="E8E8E8" w:color="auto" w:val="clear"/>
      <w:spacing w:afterAutospacing="true" w:after="100" w:beforeAutospacing="true" w:before="100"/>
      <w:jc w:val="right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51" w:type="paragraph">
    <w:name w:val="xl251"/>
    <w:basedOn w:val="Normal"/>
    <w:rsid w:val="0011455A"/>
    <w:pPr>
      <w:shd w:fill="E8E8E8" w:color="auto" w:val="clear"/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252" w:type="paragraph">
    <w:name w:val="xl252"/>
    <w:basedOn w:val="Normal"/>
    <w:rsid w:val="0011455A"/>
    <w:pPr>
      <w:pBdr>
        <w:left w:space="0" w:sz="4" w:color="000000" w:val="single"/>
        <w:right w:space="0" w:sz="4" w:color="000000" w:val="single"/>
      </w:pBdr>
      <w:shd w:fill="E8E8E8" w:color="auto" w:val="clear"/>
      <w:spacing w:afterAutospacing="true" w:after="100" w:beforeAutospacing="true" w:before="100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53" w:type="paragraph">
    <w:name w:val="xl253"/>
    <w:basedOn w:val="Normal"/>
    <w:rsid w:val="0011455A"/>
    <w:pPr>
      <w:shd w:fill="E8E8E8" w:color="auto" w:val="clear"/>
      <w:spacing w:afterAutospacing="true" w:after="100" w:beforeAutospacing="true" w:before="100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54" w:type="paragraph">
    <w:name w:val="xl254"/>
    <w:basedOn w:val="Normal"/>
    <w:rsid w:val="0011455A"/>
    <w:pPr>
      <w:pBdr>
        <w:lef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255" w:type="paragraph">
    <w:name w:val="xl255"/>
    <w:basedOn w:val="Normal"/>
    <w:rsid w:val="0011455A"/>
    <w:pPr>
      <w:pBdr>
        <w:right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56" w:type="paragraph">
    <w:name w:val="xl256"/>
    <w:basedOn w:val="Normal"/>
    <w:rsid w:val="0011455A"/>
    <w:pPr>
      <w:pBdr>
        <w:left w:space="0" w:sz="4" w:color="000000" w:val="single"/>
      </w:pBd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57" w:type="paragraph">
    <w:name w:val="xl257"/>
    <w:basedOn w:val="Normal"/>
    <w:rsid w:val="0011455A"/>
    <w:pPr>
      <w:pBdr>
        <w:left w:space="0" w:sz="4" w:color="000000" w:val="single"/>
      </w:pBdr>
      <w:spacing w:afterAutospacing="true" w:after="100" w:beforeAutospacing="true" w:before="100"/>
      <w:jc w:val="right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58" w:type="paragraph">
    <w:name w:val="xl258"/>
    <w:basedOn w:val="Normal"/>
    <w:rsid w:val="0011455A"/>
    <w:pPr>
      <w:pBdr>
        <w:left w:space="0" w:sz="4" w:color="000000" w:val="single"/>
        <w:right w:space="0" w:sz="4" w:color="000000" w:val="single"/>
      </w:pBd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259" w:type="paragraph">
    <w:name w:val="xl259"/>
    <w:basedOn w:val="Normal"/>
    <w:rsid w:val="0011455A"/>
    <w:pPr>
      <w:pBdr>
        <w:left w:space="0" w:sz="4" w:color="000000" w:val="single"/>
      </w:pBd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260" w:type="paragraph">
    <w:name w:val="xl260"/>
    <w:basedOn w:val="Normal"/>
    <w:rsid w:val="0011455A"/>
    <w:pPr>
      <w:pBdr>
        <w:left w:space="0" w:sz="4" w:color="000000" w:val="single"/>
        <w:right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61" w:type="paragraph">
    <w:name w:val="xl261"/>
    <w:basedOn w:val="Normal"/>
    <w:rsid w:val="0011455A"/>
    <w:pPr>
      <w:pBdr>
        <w:left w:space="0" w:sz="4" w:color="000000" w:val="single"/>
        <w:bottom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62" w:type="paragraph">
    <w:name w:val="xl262"/>
    <w:basedOn w:val="Normal"/>
    <w:rsid w:val="0011455A"/>
    <w:pPr>
      <w:pBdr>
        <w:left w:space="0" w:sz="4" w:color="000000" w:val="single"/>
        <w:bottom w:space="0" w:sz="4" w:color="000000" w:val="single"/>
        <w:right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63" w:type="paragraph">
    <w:name w:val="xl263"/>
    <w:basedOn w:val="Normal"/>
    <w:rsid w:val="0011455A"/>
    <w:pPr>
      <w:pBdr>
        <w:bottom w:space="0" w:sz="4" w:color="000000" w:val="single"/>
      </w:pBd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264" w:type="paragraph">
    <w:name w:val="xl264"/>
    <w:basedOn w:val="Normal"/>
    <w:rsid w:val="0011455A"/>
    <w:pPr>
      <w:pBdr>
        <w:bottom w:space="0" w:sz="4" w:color="000000" w:val="single"/>
      </w:pBd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265" w:type="paragraph">
    <w:name w:val="xl265"/>
    <w:basedOn w:val="Normal"/>
    <w:rsid w:val="0011455A"/>
    <w:pPr>
      <w:pBdr>
        <w:left w:space="0" w:sz="4" w:color="000000" w:val="single"/>
        <w:bottom w:space="0" w:sz="4" w:color="000000" w:val="single"/>
        <w:right w:space="0" w:sz="4" w:color="000000" w:val="single"/>
      </w:pBd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266" w:type="paragraph">
    <w:name w:val="xl266"/>
    <w:basedOn w:val="Normal"/>
    <w:rsid w:val="0011455A"/>
    <w:pPr>
      <w:pBdr>
        <w:bottom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67" w:type="paragraph">
    <w:name w:val="xl267"/>
    <w:basedOn w:val="Normal"/>
    <w:rsid w:val="0011455A"/>
    <w:pPr>
      <w:pBdr>
        <w:left w:space="0" w:sz="4" w:color="000000" w:val="single"/>
        <w:bottom w:space="0" w:sz="4" w:color="000000" w:val="single"/>
      </w:pBd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268" w:type="paragraph">
    <w:name w:val="xl268"/>
    <w:basedOn w:val="Normal"/>
    <w:rsid w:val="0011455A"/>
    <w:pPr>
      <w:pBdr>
        <w:bottom w:space="0" w:sz="4" w:color="000000" w:val="single"/>
        <w:right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69" w:type="paragraph">
    <w:name w:val="xl269"/>
    <w:basedOn w:val="Normal"/>
    <w:rsid w:val="0011455A"/>
    <w:pPr>
      <w:pBdr>
        <w:left w:space="0" w:sz="4" w:color="000000" w:val="single"/>
        <w:right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sz w:val="18"/>
      <w:szCs w:val="18"/>
      <w:lang w:eastAsia="hr-HR"/>
    </w:rPr>
  </w:style>
  <w:style w:customStyle="true" w:styleId="xl270" w:type="paragraph">
    <w:name w:val="xl270"/>
    <w:basedOn w:val="Normal"/>
    <w:rsid w:val="0011455A"/>
    <w:pP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71" w:type="paragraph">
    <w:name w:val="xl271"/>
    <w:basedOn w:val="Normal"/>
    <w:rsid w:val="0011455A"/>
    <w:pPr>
      <w:pBdr>
        <w:lef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72" w:type="paragraph">
    <w:name w:val="xl272"/>
    <w:basedOn w:val="Normal"/>
    <w:rsid w:val="0011455A"/>
    <w:pPr>
      <w:shd w:fill="EEEEEE" w:color="auto" w:val="clear"/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273" w:type="paragraph">
    <w:name w:val="xl273"/>
    <w:basedOn w:val="Normal"/>
    <w:rsid w:val="0011455A"/>
    <w:pPr>
      <w:pBdr>
        <w:left w:space="0" w:sz="4" w:color="000000" w:val="single"/>
        <w:righ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274" w:type="paragraph">
    <w:name w:val="xl274"/>
    <w:basedOn w:val="Normal"/>
    <w:rsid w:val="0011455A"/>
    <w:pPr>
      <w:pBdr>
        <w:left w:space="0" w:sz="4" w:color="000000" w:val="single"/>
      </w:pBd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75" w:type="paragraph">
    <w:name w:val="xl275"/>
    <w:basedOn w:val="Normal"/>
    <w:rsid w:val="0011455A"/>
    <w:pPr>
      <w:spacing w:afterAutospacing="true" w:after="100" w:beforeAutospacing="true" w:before="100"/>
      <w:jc w:val="right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76" w:type="paragraph">
    <w:name w:val="xl276"/>
    <w:basedOn w:val="Normal"/>
    <w:rsid w:val="0011455A"/>
    <w:pPr>
      <w:spacing w:afterAutospacing="true" w:after="100" w:beforeAutospacing="true" w:before="100"/>
    </w:pPr>
    <w:rPr>
      <w:rFonts w:cs="Times New Roman" w:eastAsia="Times New Roman" w:hAnsi="Calibri" w:ascii="Calibri"/>
      <w:color w:val="000000"/>
      <w:sz w:val="18"/>
      <w:szCs w:val="18"/>
      <w:lang w:eastAsia="hr-HR"/>
    </w:rPr>
  </w:style>
  <w:style w:customStyle="true" w:styleId="xl277" w:type="paragraph">
    <w:name w:val="xl277"/>
    <w:basedOn w:val="Normal"/>
    <w:rsid w:val="0011455A"/>
    <w:pPr>
      <w:pBdr>
        <w:left w:space="0" w:sz="4" w:color="000000" w:val="single"/>
      </w:pBd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78" w:type="paragraph">
    <w:name w:val="xl278"/>
    <w:basedOn w:val="Normal"/>
    <w:rsid w:val="0011455A"/>
    <w:pPr>
      <w:pBdr>
        <w:left w:space="0" w:sz="4" w:color="000000" w:val="single"/>
        <w:bottom w:space="0" w:sz="4" w:color="000000" w:val="single"/>
        <w:right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sz w:val="18"/>
      <w:szCs w:val="18"/>
      <w:lang w:eastAsia="hr-HR"/>
    </w:rPr>
  </w:style>
  <w:style w:customStyle="true" w:styleId="xl279" w:type="paragraph">
    <w:name w:val="xl279"/>
    <w:basedOn w:val="Normal"/>
    <w:rsid w:val="0011455A"/>
    <w:pPr>
      <w:pBdr>
        <w:bottom w:space="0" w:sz="4" w:color="000000" w:val="single"/>
      </w:pBd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80" w:type="paragraph">
    <w:name w:val="xl280"/>
    <w:basedOn w:val="Normal"/>
    <w:rsid w:val="0011455A"/>
    <w:pPr>
      <w:pBdr>
        <w:left w:space="0" w:sz="4" w:color="000000" w:val="single"/>
        <w:bottom w:space="0" w:sz="4" w:color="000000" w:val="single"/>
      </w:pBd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81" w:type="paragraph">
    <w:name w:val="xl281"/>
    <w:basedOn w:val="Normal"/>
    <w:rsid w:val="0011455A"/>
    <w:pPr>
      <w:pBdr>
        <w:bottom w:space="0" w:sz="4" w:color="000000" w:val="single"/>
      </w:pBdr>
      <w:spacing w:afterAutospacing="true" w:after="100" w:beforeAutospacing="true" w:before="100"/>
      <w:jc w:val="right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82" w:type="paragraph">
    <w:name w:val="xl282"/>
    <w:basedOn w:val="Normal"/>
    <w:rsid w:val="0011455A"/>
    <w:pPr>
      <w:pBdr>
        <w:left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sz w:val="18"/>
      <w:szCs w:val="18"/>
      <w:lang w:eastAsia="hr-HR"/>
    </w:rPr>
  </w:style>
  <w:style w:customStyle="true" w:styleId="xl283" w:type="paragraph">
    <w:name w:val="xl283"/>
    <w:basedOn w:val="Normal"/>
    <w:rsid w:val="0011455A"/>
    <w:pPr>
      <w:pBdr>
        <w:left w:space="0" w:sz="4" w:color="000000" w:val="single"/>
      </w:pBdr>
      <w:shd w:fill="E8E8E8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284" w:type="paragraph">
    <w:name w:val="xl284"/>
    <w:basedOn w:val="Normal"/>
    <w:rsid w:val="0011455A"/>
    <w:pPr>
      <w:pBdr>
        <w:left w:space="0" w:sz="4" w:color="000000" w:val="single"/>
        <w:right w:space="0" w:sz="4" w:color="000000" w:val="single"/>
      </w:pBdr>
      <w:shd w:fill="E8E8E8" w:color="auto" w:val="clear"/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285" w:type="paragraph">
    <w:name w:val="xl285"/>
    <w:basedOn w:val="Normal"/>
    <w:rsid w:val="0011455A"/>
    <w:pP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86" w:type="paragraph">
    <w:name w:val="xl286"/>
    <w:basedOn w:val="Normal"/>
    <w:rsid w:val="0011455A"/>
    <w:pPr>
      <w:pBdr>
        <w:top w:space="0" w:sz="4" w:color="000000" w:val="single"/>
        <w:left w:space="0" w:sz="4" w:color="000000" w:val="single"/>
        <w:right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sz w:val="18"/>
      <w:szCs w:val="18"/>
      <w:lang w:eastAsia="hr-HR"/>
    </w:rPr>
  </w:style>
  <w:style w:customStyle="true" w:styleId="xl287" w:type="paragraph">
    <w:name w:val="xl287"/>
    <w:basedOn w:val="Normal"/>
    <w:rsid w:val="0011455A"/>
    <w:pPr>
      <w:pBdr>
        <w:top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88" w:type="paragraph">
    <w:name w:val="xl288"/>
    <w:basedOn w:val="Normal"/>
    <w:rsid w:val="0011455A"/>
    <w:pPr>
      <w:pBdr>
        <w:top w:space="0" w:sz="4" w:color="000000" w:val="single"/>
        <w:lef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89" w:type="paragraph">
    <w:name w:val="xl289"/>
    <w:basedOn w:val="Normal"/>
    <w:rsid w:val="0011455A"/>
    <w:pPr>
      <w:pBdr>
        <w:top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290" w:type="paragraph">
    <w:name w:val="xl290"/>
    <w:basedOn w:val="Normal"/>
    <w:rsid w:val="0011455A"/>
    <w:pPr>
      <w:pBdr>
        <w:top w:space="0" w:sz="4" w:color="000000" w:val="single"/>
        <w:left w:space="0" w:sz="4" w:color="000000" w:val="single"/>
        <w:righ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291" w:type="paragraph">
    <w:name w:val="xl291"/>
    <w:basedOn w:val="Normal"/>
    <w:rsid w:val="0011455A"/>
    <w:pPr>
      <w:pBdr>
        <w:top w:space="0" w:sz="4" w:color="000000" w:val="single"/>
        <w:lef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292" w:type="paragraph">
    <w:name w:val="xl292"/>
    <w:basedOn w:val="Normal"/>
    <w:rsid w:val="0011455A"/>
    <w:pPr>
      <w:pBdr>
        <w:top w:space="0" w:sz="4" w:color="000000" w:val="single"/>
      </w:pBd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93" w:type="paragraph">
    <w:name w:val="xl293"/>
    <w:basedOn w:val="Normal"/>
    <w:rsid w:val="0011455A"/>
    <w:pPr>
      <w:pBdr>
        <w:top w:space="0" w:sz="4" w:color="000000" w:val="single"/>
        <w:left w:space="0" w:sz="4" w:color="000000" w:val="single"/>
      </w:pBd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94" w:type="paragraph">
    <w:name w:val="xl294"/>
    <w:basedOn w:val="Normal"/>
    <w:rsid w:val="0011455A"/>
    <w:pPr>
      <w:pBdr>
        <w:top w:space="0" w:sz="4" w:color="000000" w:val="single"/>
      </w:pBdr>
      <w:spacing w:afterAutospacing="true" w:after="100" w:beforeAutospacing="true" w:before="100"/>
      <w:jc w:val="right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295" w:type="paragraph">
    <w:name w:val="xl295"/>
    <w:basedOn w:val="Normal"/>
    <w:rsid w:val="0011455A"/>
    <w:pPr>
      <w:pBdr>
        <w:left w:space="0" w:sz="4" w:color="000000" w:val="single"/>
        <w:righ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296" w:type="paragraph">
    <w:name w:val="xl296"/>
    <w:basedOn w:val="Normal"/>
    <w:rsid w:val="0011455A"/>
    <w:pPr>
      <w:shd w:fill="E8E8E8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297" w:type="paragraph">
    <w:name w:val="xl297"/>
    <w:basedOn w:val="Normal"/>
    <w:rsid w:val="0011455A"/>
    <w:pPr>
      <w:pBdr>
        <w:left w:space="0" w:sz="4" w:color="000000" w:val="single"/>
        <w:bottom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sz w:val="18"/>
      <w:szCs w:val="18"/>
      <w:lang w:eastAsia="hr-HR"/>
    </w:rPr>
  </w:style>
  <w:style w:customStyle="true" w:styleId="xl298" w:type="paragraph">
    <w:name w:val="xl298"/>
    <w:basedOn w:val="Normal"/>
    <w:rsid w:val="0011455A"/>
    <w:pP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299" w:type="paragraph">
    <w:name w:val="xl299"/>
    <w:basedOn w:val="Normal"/>
    <w:rsid w:val="0011455A"/>
    <w:pPr>
      <w:pBdr>
        <w:lef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00" w:type="paragraph">
    <w:name w:val="xl300"/>
    <w:basedOn w:val="Normal"/>
    <w:rsid w:val="0011455A"/>
    <w:pPr>
      <w:pBdr>
        <w:top w:space="0" w:sz="4" w:color="000000" w:val="single"/>
        <w:left w:space="0" w:sz="4" w:color="000000" w:val="single"/>
        <w:bottom w:space="0" w:sz="4" w:color="000000" w:val="single"/>
        <w:right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sz w:val="18"/>
      <w:szCs w:val="18"/>
      <w:lang w:eastAsia="hr-HR"/>
    </w:rPr>
  </w:style>
  <w:style w:customStyle="true" w:styleId="xl301" w:type="paragraph">
    <w:name w:val="xl301"/>
    <w:basedOn w:val="Normal"/>
    <w:rsid w:val="0011455A"/>
    <w:pPr>
      <w:pBdr>
        <w:top w:space="0" w:sz="4" w:color="000000" w:val="single"/>
        <w:bottom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02" w:type="paragraph">
    <w:name w:val="xl302"/>
    <w:basedOn w:val="Normal"/>
    <w:rsid w:val="0011455A"/>
    <w:pPr>
      <w:pBdr>
        <w:top w:space="0" w:sz="4" w:color="000000" w:val="single"/>
        <w:left w:space="0" w:sz="4" w:color="000000" w:val="single"/>
        <w:bottom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03" w:type="paragraph">
    <w:name w:val="xl303"/>
    <w:basedOn w:val="Normal"/>
    <w:rsid w:val="0011455A"/>
    <w:pPr>
      <w:pBdr>
        <w:top w:space="0" w:sz="4" w:color="000000" w:val="single"/>
        <w:bottom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304" w:type="paragraph">
    <w:name w:val="xl304"/>
    <w:basedOn w:val="Normal"/>
    <w:rsid w:val="0011455A"/>
    <w:pPr>
      <w:pBdr>
        <w:top w:space="0" w:sz="4" w:color="000000" w:val="single"/>
        <w:left w:space="0" w:sz="4" w:color="000000" w:val="single"/>
        <w:bottom w:space="0" w:sz="4" w:color="000000" w:val="single"/>
        <w:righ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305" w:type="paragraph">
    <w:name w:val="xl305"/>
    <w:basedOn w:val="Normal"/>
    <w:rsid w:val="0011455A"/>
    <w:pPr>
      <w:pBdr>
        <w:top w:space="0" w:sz="4" w:color="000000" w:val="single"/>
        <w:left w:space="0" w:sz="4" w:color="000000" w:val="single"/>
        <w:bottom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306" w:type="paragraph">
    <w:name w:val="xl306"/>
    <w:basedOn w:val="Normal"/>
    <w:rsid w:val="0011455A"/>
    <w:pPr>
      <w:pBdr>
        <w:top w:space="0" w:sz="4" w:color="000000" w:val="single"/>
        <w:bottom w:space="0" w:sz="4" w:color="000000" w:val="single"/>
      </w:pBd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07" w:type="paragraph">
    <w:name w:val="xl307"/>
    <w:basedOn w:val="Normal"/>
    <w:rsid w:val="0011455A"/>
    <w:pPr>
      <w:pBdr>
        <w:top w:space="0" w:sz="4" w:color="000000" w:val="single"/>
        <w:left w:space="0" w:sz="4" w:color="000000" w:val="single"/>
        <w:bottom w:space="0" w:sz="4" w:color="000000" w:val="single"/>
      </w:pBd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08" w:type="paragraph">
    <w:name w:val="xl308"/>
    <w:basedOn w:val="Normal"/>
    <w:rsid w:val="0011455A"/>
    <w:pPr>
      <w:pBdr>
        <w:top w:space="0" w:sz="4" w:color="000000" w:val="single"/>
        <w:bottom w:space="0" w:sz="4" w:color="000000" w:val="single"/>
        <w:right w:space="0" w:sz="4" w:color="000000" w:val="single"/>
      </w:pBd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09" w:type="paragraph">
    <w:name w:val="xl309"/>
    <w:basedOn w:val="Normal"/>
    <w:rsid w:val="0011455A"/>
    <w:pPr>
      <w:pBdr>
        <w:top w:space="0" w:sz="4" w:color="000000" w:val="single"/>
        <w:left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sz w:val="18"/>
      <w:szCs w:val="18"/>
      <w:lang w:eastAsia="hr-HR"/>
    </w:rPr>
  </w:style>
  <w:style w:customStyle="true" w:styleId="xl310" w:type="paragraph">
    <w:name w:val="xl310"/>
    <w:basedOn w:val="Normal"/>
    <w:rsid w:val="0011455A"/>
    <w:pPr>
      <w:pBdr>
        <w:top w:space="0" w:sz="4" w:color="000000" w:val="single"/>
        <w:lef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11" w:type="paragraph">
    <w:name w:val="xl311"/>
    <w:basedOn w:val="Normal"/>
    <w:rsid w:val="0011455A"/>
    <w:pPr>
      <w:pBdr>
        <w:top w:space="0" w:sz="4" w:color="000000" w:val="single"/>
        <w:left w:space="0" w:sz="4" w:color="000000" w:val="single"/>
      </w:pBdr>
      <w:shd w:fill="E8E8E8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312" w:type="paragraph">
    <w:name w:val="xl312"/>
    <w:basedOn w:val="Normal"/>
    <w:rsid w:val="0011455A"/>
    <w:pPr>
      <w:pBdr>
        <w:top w:space="0" w:sz="4" w:color="000000" w:val="single"/>
      </w:pBdr>
      <w:shd w:fill="E8E8E8" w:color="auto" w:val="clear"/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313" w:type="paragraph">
    <w:name w:val="xl313"/>
    <w:basedOn w:val="Normal"/>
    <w:rsid w:val="0011455A"/>
    <w:pPr>
      <w:pBdr>
        <w:top w:space="0" w:sz="4" w:color="000000" w:val="single"/>
        <w:left w:space="0" w:sz="4" w:color="000000" w:val="single"/>
        <w:right w:space="0" w:sz="4" w:color="000000" w:val="single"/>
      </w:pBdr>
      <w:shd w:fill="E8E8E8" w:color="auto" w:val="clear"/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314" w:type="paragraph">
    <w:name w:val="xl314"/>
    <w:basedOn w:val="Normal"/>
    <w:rsid w:val="0011455A"/>
    <w:pPr>
      <w:pBdr>
        <w:top w:space="0" w:sz="4" w:color="000000" w:val="single"/>
        <w:lef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315" w:type="paragraph">
    <w:name w:val="xl315"/>
    <w:basedOn w:val="Normal"/>
    <w:rsid w:val="0011455A"/>
    <w:pPr>
      <w:pBdr>
        <w:top w:space="0" w:sz="4" w:color="000000" w:val="single"/>
        <w:left w:space="0" w:sz="4" w:color="000000" w:val="single"/>
        <w:righ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16" w:type="paragraph">
    <w:name w:val="xl316"/>
    <w:basedOn w:val="Normal"/>
    <w:rsid w:val="0011455A"/>
    <w:pPr>
      <w:pBdr>
        <w:top w:space="0" w:sz="4" w:color="000000" w:val="single"/>
      </w:pBdr>
      <w:shd w:fill="E8E8E8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317" w:type="paragraph">
    <w:name w:val="xl317"/>
    <w:basedOn w:val="Normal"/>
    <w:rsid w:val="0011455A"/>
    <w:pPr>
      <w:pBdr>
        <w:top w:space="0" w:sz="4" w:color="000000" w:val="single"/>
      </w:pBdr>
      <w:shd w:fill="E8E8E8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18" w:type="paragraph">
    <w:name w:val="xl318"/>
    <w:basedOn w:val="Normal"/>
    <w:rsid w:val="0011455A"/>
    <w:pPr>
      <w:pBdr>
        <w:top w:space="0" w:sz="4" w:color="000000" w:val="single"/>
        <w:left w:space="0" w:sz="4" w:color="000000" w:val="single"/>
      </w:pBdr>
      <w:shd w:fill="E8E8E8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19" w:type="paragraph">
    <w:name w:val="xl319"/>
    <w:basedOn w:val="Normal"/>
    <w:rsid w:val="0011455A"/>
    <w:pPr>
      <w:pBdr>
        <w:top w:space="0" w:sz="4" w:color="000000" w:val="single"/>
        <w:left w:space="0" w:sz="4" w:color="000000" w:val="single"/>
        <w:righ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20" w:type="paragraph">
    <w:name w:val="xl320"/>
    <w:basedOn w:val="Normal"/>
    <w:rsid w:val="0011455A"/>
    <w:pPr>
      <w:pBdr>
        <w:left w:space="0" w:sz="4" w:color="000000" w:val="single"/>
        <w:right w:space="0" w:sz="4" w:color="000000" w:val="single"/>
      </w:pBd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21" w:type="paragraph">
    <w:name w:val="xl321"/>
    <w:basedOn w:val="Normal"/>
    <w:rsid w:val="0011455A"/>
    <w:pPr>
      <w:shd w:fill="E8E8E8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22" w:type="paragraph">
    <w:name w:val="xl322"/>
    <w:basedOn w:val="Normal"/>
    <w:rsid w:val="0011455A"/>
    <w:pPr>
      <w:pBdr>
        <w:left w:space="0" w:sz="4" w:color="000000" w:val="single"/>
      </w:pBdr>
      <w:shd w:fill="E8E8E8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23" w:type="paragraph">
    <w:name w:val="xl323"/>
    <w:basedOn w:val="Normal"/>
    <w:rsid w:val="0011455A"/>
    <w:pPr>
      <w:pBdr>
        <w:left w:space="0" w:sz="4" w:color="000000" w:val="single"/>
        <w:bottom w:space="0" w:sz="4" w:color="000000" w:val="single"/>
      </w:pBd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24" w:type="paragraph">
    <w:name w:val="xl324"/>
    <w:basedOn w:val="Normal"/>
    <w:rsid w:val="0011455A"/>
    <w:pPr>
      <w:pBdr>
        <w:left w:space="0" w:sz="4" w:color="000000" w:val="single"/>
        <w:right w:space="0" w:sz="4" w:color="000000" w:val="single"/>
      </w:pBdr>
      <w:shd w:fill="E8E8E8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25" w:type="paragraph">
    <w:name w:val="xl325"/>
    <w:basedOn w:val="Normal"/>
    <w:rsid w:val="0011455A"/>
    <w:pPr>
      <w:pBdr>
        <w:left w:space="0" w:sz="4" w:color="000000" w:val="single"/>
        <w:bottom w:space="0" w:sz="4" w:color="000000" w:val="single"/>
        <w:right w:space="0" w:sz="4" w:color="000000" w:val="single"/>
      </w:pBdr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26" w:type="paragraph">
    <w:name w:val="xl326"/>
    <w:basedOn w:val="Normal"/>
    <w:rsid w:val="0011455A"/>
    <w:pPr>
      <w:pBdr>
        <w:bottom w:space="0" w:sz="4" w:color="000000" w:val="single"/>
      </w:pBdr>
      <w:shd w:fill="E8E8E8" w:color="auto" w:val="clear"/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327" w:type="paragraph">
    <w:name w:val="xl327"/>
    <w:basedOn w:val="Normal"/>
    <w:rsid w:val="0011455A"/>
    <w:pPr>
      <w:pBdr>
        <w:left w:space="0" w:sz="4" w:color="000000" w:val="single"/>
        <w:bottom w:space="0" w:sz="4" w:color="000000" w:val="single"/>
        <w:right w:space="0" w:sz="4" w:color="000000" w:val="single"/>
      </w:pBdr>
      <w:shd w:fill="EEEEEE" w:color="auto" w:val="clear"/>
      <w:spacing w:afterAutospacing="true" w:after="100" w:beforeAutospacing="true" w:before="100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28" w:type="paragraph">
    <w:name w:val="xl328"/>
    <w:basedOn w:val="Normal"/>
    <w:rsid w:val="0011455A"/>
    <w:pPr>
      <w:pBdr>
        <w:bottom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29" w:type="paragraph">
    <w:name w:val="xl329"/>
    <w:basedOn w:val="Normal"/>
    <w:rsid w:val="0011455A"/>
    <w:pPr>
      <w:pBdr>
        <w:left w:space="0" w:sz="4" w:color="000000" w:val="single"/>
        <w:bottom w:space="0" w:sz="4" w:color="000000" w:val="single"/>
      </w:pBdr>
      <w:shd w:fill="EEEEEE" w:color="auto" w:val="clear"/>
      <w:spacing w:afterAutospacing="true" w:after="100" w:beforeAutospacing="true" w:before="100"/>
      <w:jc w:val="right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330" w:type="paragraph">
    <w:name w:val="xl330"/>
    <w:basedOn w:val="Normal"/>
    <w:rsid w:val="0011455A"/>
    <w:pPr>
      <w:pBdr>
        <w:bottom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331" w:type="paragraph">
    <w:name w:val="xl331"/>
    <w:basedOn w:val="Normal"/>
    <w:rsid w:val="0011455A"/>
    <w:pPr>
      <w:pBdr>
        <w:left w:space="0" w:sz="4" w:color="000000" w:val="single"/>
        <w:bottom w:space="0" w:sz="4" w:color="000000" w:val="single"/>
        <w:righ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32" w:type="paragraph">
    <w:name w:val="xl332"/>
    <w:basedOn w:val="Normal"/>
    <w:rsid w:val="0011455A"/>
    <w:pPr>
      <w:pBdr>
        <w:bottom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333" w:type="paragraph">
    <w:name w:val="xl333"/>
    <w:basedOn w:val="Normal"/>
    <w:rsid w:val="0011455A"/>
    <w:pPr>
      <w:pBdr>
        <w:bottom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334" w:type="paragraph">
    <w:name w:val="xl334"/>
    <w:basedOn w:val="Normal"/>
    <w:rsid w:val="0011455A"/>
    <w:pPr>
      <w:pBdr>
        <w:left w:space="0" w:sz="4" w:color="000000" w:val="single"/>
        <w:bottom w:space="0" w:sz="4" w:color="000000" w:val="single"/>
      </w:pBdr>
      <w:shd w:fill="E8E8E8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35" w:type="paragraph">
    <w:name w:val="xl335"/>
    <w:basedOn w:val="Normal"/>
    <w:rsid w:val="0011455A"/>
    <w:pPr>
      <w:pBdr>
        <w:bottom w:space="0" w:sz="4" w:color="000000" w:val="single"/>
      </w:pBdr>
      <w:shd w:fill="E8E8E8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36" w:type="paragraph">
    <w:name w:val="xl336"/>
    <w:basedOn w:val="Normal"/>
    <w:rsid w:val="0011455A"/>
    <w:pPr>
      <w:pBdr>
        <w:left w:space="0" w:sz="4" w:color="000000" w:val="single"/>
        <w:bottom w:space="0" w:sz="4" w:color="000000" w:val="single"/>
      </w:pBdr>
      <w:shd w:fill="E8E8E8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37" w:type="paragraph">
    <w:name w:val="xl337"/>
    <w:basedOn w:val="Normal"/>
    <w:rsid w:val="0011455A"/>
    <w:pPr>
      <w:pBdr>
        <w:bottom w:space="0" w:sz="4" w:color="000000" w:val="single"/>
      </w:pBdr>
      <w:shd w:fill="E8E8E8" w:color="auto" w:val="clear"/>
      <w:spacing w:afterAutospacing="true" w:after="100" w:beforeAutospacing="true" w:before="100"/>
      <w:jc w:val="right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38" w:type="paragraph">
    <w:name w:val="xl338"/>
    <w:basedOn w:val="Normal"/>
    <w:rsid w:val="0011455A"/>
    <w:pPr>
      <w:pBdr>
        <w:bottom w:space="0" w:sz="4" w:color="000000" w:val="single"/>
        <w:right w:space="0" w:sz="4" w:color="000000" w:val="single"/>
      </w:pBdr>
      <w:shd w:fill="E8E8E8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39" w:type="paragraph">
    <w:name w:val="xl339"/>
    <w:basedOn w:val="Normal"/>
    <w:rsid w:val="0011455A"/>
    <w:pP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40" w:type="paragraph">
    <w:name w:val="xl340"/>
    <w:basedOn w:val="Normal"/>
    <w:rsid w:val="0011455A"/>
    <w:pPr>
      <w:spacing w:afterAutospacing="true" w:after="100" w:beforeAutospacing="true" w:before="100"/>
    </w:pPr>
    <w:rPr>
      <w:rFonts w:cs="Times New Roman" w:eastAsia="Times New Roman" w:hAnsi="Calibri" w:ascii="Calibri"/>
      <w:color w:val="000000"/>
      <w:sz w:val="18"/>
      <w:szCs w:val="18"/>
      <w:lang w:eastAsia="hr-HR"/>
    </w:rPr>
  </w:style>
  <w:style w:customStyle="true" w:styleId="xl341" w:type="paragraph">
    <w:name w:val="xl341"/>
    <w:basedOn w:val="Normal"/>
    <w:rsid w:val="0011455A"/>
    <w:pPr>
      <w:spacing w:afterAutospacing="true" w:after="100" w:beforeAutospacing="true" w:before="100"/>
      <w:jc w:val="right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342" w:type="paragraph">
    <w:name w:val="xl342"/>
    <w:basedOn w:val="Normal"/>
    <w:rsid w:val="0011455A"/>
    <w:pPr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343" w:type="paragraph">
    <w:name w:val="xl343"/>
    <w:basedOn w:val="Normal"/>
    <w:rsid w:val="0011455A"/>
    <w:pPr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344" w:type="paragraph">
    <w:name w:val="xl344"/>
    <w:basedOn w:val="Normal"/>
    <w:rsid w:val="0011455A"/>
    <w:pPr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345" w:type="paragraph">
    <w:name w:val="xl345"/>
    <w:basedOn w:val="Normal"/>
    <w:rsid w:val="0011455A"/>
    <w:pPr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46" w:type="paragraph">
    <w:name w:val="xl346"/>
    <w:basedOn w:val="Normal"/>
    <w:rsid w:val="0011455A"/>
    <w:pPr>
      <w:pBdr>
        <w:lef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347" w:type="paragraph">
    <w:name w:val="xl347"/>
    <w:basedOn w:val="Normal"/>
    <w:rsid w:val="0011455A"/>
    <w:pP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348" w:type="paragraph">
    <w:name w:val="xl348"/>
    <w:basedOn w:val="Normal"/>
    <w:rsid w:val="0011455A"/>
    <w:pPr>
      <w:shd w:fill="EEEEEE" w:color="auto" w:val="clear"/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49" w:type="paragraph">
    <w:name w:val="xl349"/>
    <w:basedOn w:val="Normal"/>
    <w:rsid w:val="0011455A"/>
    <w:pPr>
      <w:pBdr>
        <w:left w:space="0" w:sz="4" w:color="000000" w:val="single"/>
      </w:pBd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350" w:type="paragraph">
    <w:name w:val="xl350"/>
    <w:basedOn w:val="Normal"/>
    <w:rsid w:val="0011455A"/>
    <w:pPr>
      <w:pBdr>
        <w:left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51" w:type="paragraph">
    <w:name w:val="xl351"/>
    <w:basedOn w:val="Normal"/>
    <w:rsid w:val="0011455A"/>
    <w:pP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352" w:type="paragraph">
    <w:name w:val="xl352"/>
    <w:basedOn w:val="Normal"/>
    <w:rsid w:val="0011455A"/>
    <w:pPr>
      <w:pBdr>
        <w:left w:space="0" w:sz="4" w:color="000000" w:val="single"/>
      </w:pBd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353" w:type="paragraph">
    <w:name w:val="xl353"/>
    <w:basedOn w:val="Normal"/>
    <w:rsid w:val="0011455A"/>
    <w:pPr>
      <w:pBdr>
        <w:bottom w:space="0" w:sz="4" w:color="000000" w:val="single"/>
      </w:pBdr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54" w:type="paragraph">
    <w:name w:val="xl354"/>
    <w:basedOn w:val="Normal"/>
    <w:rsid w:val="0011455A"/>
    <w:pPr>
      <w:pBdr>
        <w:left w:space="0" w:sz="4" w:color="000000" w:val="single"/>
        <w:bottom w:space="0" w:sz="4" w:color="000000" w:val="single"/>
      </w:pBd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355" w:type="paragraph">
    <w:name w:val="xl355"/>
    <w:basedOn w:val="Normal"/>
    <w:rsid w:val="0011455A"/>
    <w:pPr>
      <w:pBdr>
        <w:bottom w:space="0" w:sz="4" w:color="000000" w:val="single"/>
      </w:pBd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356" w:type="paragraph">
    <w:name w:val="xl356"/>
    <w:basedOn w:val="Normal"/>
    <w:rsid w:val="0011455A"/>
    <w:pPr>
      <w:pBdr>
        <w:top w:space="0" w:sz="4" w:color="000000" w:val="single"/>
        <w:left w:space="0" w:sz="4" w:color="000000" w:val="single"/>
        <w:right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57" w:type="paragraph">
    <w:name w:val="xl357"/>
    <w:basedOn w:val="Normal"/>
    <w:rsid w:val="0011455A"/>
    <w:pPr>
      <w:pBdr>
        <w:top w:space="0" w:sz="4" w:color="000000" w:val="single"/>
        <w:left w:space="0" w:sz="4" w:color="000000" w:val="single"/>
      </w:pBd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358" w:type="paragraph">
    <w:name w:val="xl358"/>
    <w:basedOn w:val="Normal"/>
    <w:rsid w:val="0011455A"/>
    <w:pPr>
      <w:pBdr>
        <w:top w:space="0" w:sz="4" w:color="000000" w:val="single"/>
      </w:pBd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359" w:type="paragraph">
    <w:name w:val="xl359"/>
    <w:basedOn w:val="Normal"/>
    <w:rsid w:val="0011455A"/>
    <w:pPr>
      <w:pBdr>
        <w:top w:space="0" w:sz="4" w:color="000000" w:val="single"/>
        <w:left w:space="0" w:sz="4" w:color="000000" w:val="single"/>
        <w:right w:space="0" w:sz="4" w:color="000000" w:val="single"/>
      </w:pBd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360" w:type="paragraph">
    <w:name w:val="xl360"/>
    <w:basedOn w:val="Normal"/>
    <w:rsid w:val="0011455A"/>
    <w:pPr>
      <w:pBdr>
        <w:top w:space="0" w:sz="4" w:color="000000" w:val="single"/>
      </w:pBd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361" w:type="paragraph">
    <w:name w:val="xl361"/>
    <w:basedOn w:val="Normal"/>
    <w:rsid w:val="0011455A"/>
    <w:pPr>
      <w:pBdr>
        <w:right w:space="0" w:sz="4" w:color="000000" w:val="single"/>
      </w:pBd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362" w:type="paragraph">
    <w:name w:val="xl362"/>
    <w:basedOn w:val="Normal"/>
    <w:rsid w:val="0011455A"/>
    <w:pPr>
      <w:pBdr>
        <w:right w:space="0" w:sz="4" w:color="000000" w:val="single"/>
      </w:pBd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363" w:type="paragraph">
    <w:name w:val="xl363"/>
    <w:basedOn w:val="Normal"/>
    <w:rsid w:val="0011455A"/>
    <w:pPr>
      <w:pBdr>
        <w:bottom w:space="0" w:sz="4" w:color="000000" w:val="single"/>
        <w:right w:space="0" w:sz="4" w:color="000000" w:val="single"/>
      </w:pBd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64" w:type="paragraph">
    <w:name w:val="xl364"/>
    <w:basedOn w:val="Normal"/>
    <w:rsid w:val="0011455A"/>
    <w:pPr>
      <w:pBdr>
        <w:top w:space="0" w:sz="4" w:color="000000" w:val="single"/>
        <w:lef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365" w:type="paragraph">
    <w:name w:val="xl365"/>
    <w:basedOn w:val="Normal"/>
    <w:rsid w:val="0011455A"/>
    <w:pPr>
      <w:pBdr>
        <w:top w:space="0" w:sz="4" w:color="000000" w:val="single"/>
        <w:left w:space="0" w:sz="4" w:color="000000" w:val="single"/>
        <w:righ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66" w:type="paragraph">
    <w:name w:val="xl366"/>
    <w:basedOn w:val="Normal"/>
    <w:rsid w:val="0011455A"/>
    <w:pPr>
      <w:pBdr>
        <w:top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67" w:type="paragraph">
    <w:name w:val="xl367"/>
    <w:basedOn w:val="Normal"/>
    <w:rsid w:val="0011455A"/>
    <w:pPr>
      <w:pBdr>
        <w:top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68" w:type="paragraph">
    <w:name w:val="xl368"/>
    <w:basedOn w:val="Normal"/>
    <w:rsid w:val="0011455A"/>
    <w:pP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369" w:type="paragraph">
    <w:name w:val="xl369"/>
    <w:basedOn w:val="Normal"/>
    <w:rsid w:val="0011455A"/>
    <w:pPr>
      <w:pBdr>
        <w:righ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370" w:type="paragraph">
    <w:name w:val="xl370"/>
    <w:basedOn w:val="Normal"/>
    <w:rsid w:val="0011455A"/>
    <w:pPr>
      <w:pBdr>
        <w:righ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71" w:type="paragraph">
    <w:name w:val="xl371"/>
    <w:basedOn w:val="Normal"/>
    <w:rsid w:val="0011455A"/>
    <w:pPr>
      <w:pBdr>
        <w:right w:space="0" w:sz="4" w:color="000000" w:val="single"/>
      </w:pBd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372" w:type="paragraph">
    <w:name w:val="xl372"/>
    <w:basedOn w:val="Normal"/>
    <w:rsid w:val="0011455A"/>
    <w:pPr>
      <w:pBdr>
        <w:left w:space="0" w:sz="4" w:color="000000" w:val="single"/>
      </w:pBd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xl373" w:type="paragraph">
    <w:name w:val="xl373"/>
    <w:basedOn w:val="Normal"/>
    <w:rsid w:val="0011455A"/>
    <w:pPr>
      <w:pBdr>
        <w:bottom w:space="0" w:sz="4" w:color="000000" w:val="single"/>
        <w:right w:space="0" w:sz="4" w:color="000000" w:val="single"/>
      </w:pBd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374" w:type="paragraph">
    <w:name w:val="xl374"/>
    <w:basedOn w:val="Normal"/>
    <w:rsid w:val="0011455A"/>
    <w:pPr>
      <w:pBdr>
        <w:bottom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75" w:type="paragraph">
    <w:name w:val="xl375"/>
    <w:basedOn w:val="Normal"/>
    <w:rsid w:val="0011455A"/>
    <w:pPr>
      <w:pBdr>
        <w:righ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376" w:type="paragraph">
    <w:name w:val="xl376"/>
    <w:basedOn w:val="Normal"/>
    <w:rsid w:val="0011455A"/>
    <w:pPr>
      <w:pBdr>
        <w:righ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77" w:type="paragraph">
    <w:name w:val="xl377"/>
    <w:basedOn w:val="Normal"/>
    <w:rsid w:val="0011455A"/>
    <w:pPr>
      <w:pBdr>
        <w:left w:space="0" w:sz="4" w:color="000000" w:val="single"/>
        <w:righ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78" w:type="paragraph">
    <w:name w:val="xl378"/>
    <w:basedOn w:val="Normal"/>
    <w:rsid w:val="0011455A"/>
    <w:pPr>
      <w:pBdr>
        <w:left w:space="0" w:sz="4" w:color="000000" w:val="single"/>
        <w:bottom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79" w:type="paragraph">
    <w:name w:val="xl379"/>
    <w:basedOn w:val="Normal"/>
    <w:rsid w:val="0011455A"/>
    <w:pPr>
      <w:pBdr>
        <w:left w:space="0" w:sz="4" w:color="000000" w:val="single"/>
        <w:right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80" w:type="paragraph">
    <w:name w:val="xl380"/>
    <w:basedOn w:val="Normal"/>
    <w:rsid w:val="0011455A"/>
    <w:pPr>
      <w:pBdr>
        <w:left w:space="0" w:sz="4" w:color="000000" w:val="single"/>
        <w:bottom w:space="0" w:sz="4" w:color="000000" w:val="single"/>
        <w:right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81" w:type="paragraph">
    <w:name w:val="xl381"/>
    <w:basedOn w:val="Normal"/>
    <w:rsid w:val="0011455A"/>
    <w:pPr>
      <w:pBdr>
        <w:top w:space="0" w:sz="4" w:color="000000" w:val="single"/>
        <w:left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82" w:type="paragraph">
    <w:name w:val="xl382"/>
    <w:basedOn w:val="Normal"/>
    <w:rsid w:val="0011455A"/>
    <w:pPr>
      <w:pBdr>
        <w:top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383" w:type="paragraph">
    <w:name w:val="xl383"/>
    <w:basedOn w:val="Normal"/>
    <w:rsid w:val="0011455A"/>
    <w:pPr>
      <w:pBdr>
        <w:top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384" w:type="paragraph">
    <w:name w:val="xl384"/>
    <w:basedOn w:val="Normal"/>
    <w:rsid w:val="0011455A"/>
    <w:pPr>
      <w:pBdr>
        <w:bottom w:space="0" w:sz="4" w:color="000000" w:val="single"/>
      </w:pBd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85" w:type="paragraph">
    <w:name w:val="xl385"/>
    <w:basedOn w:val="Normal"/>
    <w:rsid w:val="0011455A"/>
    <w:pPr>
      <w:pBdr>
        <w:top w:space="0" w:sz="4" w:color="000000" w:val="single"/>
        <w:righ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386" w:type="paragraph">
    <w:name w:val="xl386"/>
    <w:basedOn w:val="Normal"/>
    <w:rsid w:val="0011455A"/>
    <w:pPr>
      <w:pBdr>
        <w:top w:space="0" w:sz="4" w:color="000000" w:val="single"/>
        <w:righ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87" w:type="paragraph">
    <w:name w:val="xl387"/>
    <w:basedOn w:val="Normal"/>
    <w:rsid w:val="0011455A"/>
    <w:pPr>
      <w:pBdr>
        <w:right w:space="0" w:sz="4" w:color="000000" w:val="single"/>
      </w:pBd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88" w:type="paragraph">
    <w:name w:val="xl388"/>
    <w:basedOn w:val="Normal"/>
    <w:rsid w:val="0011455A"/>
    <w:pPr>
      <w:pBdr>
        <w:top w:space="0" w:sz="4" w:color="000000" w:val="single"/>
        <w:righ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389" w:type="paragraph">
    <w:name w:val="xl389"/>
    <w:basedOn w:val="Normal"/>
    <w:rsid w:val="0011455A"/>
    <w:pPr>
      <w:pBdr>
        <w:top w:space="0" w:sz="4" w:color="000000" w:val="single"/>
        <w:righ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90" w:type="paragraph">
    <w:name w:val="xl390"/>
    <w:basedOn w:val="Normal"/>
    <w:rsid w:val="0011455A"/>
    <w:pPr>
      <w:pBdr>
        <w:top w:space="0" w:sz="4" w:color="000000" w:val="single"/>
      </w:pBdr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91" w:type="paragraph">
    <w:name w:val="xl391"/>
    <w:basedOn w:val="Normal"/>
    <w:rsid w:val="0011455A"/>
    <w:pPr>
      <w:pBdr>
        <w:top w:space="0" w:sz="4" w:color="000000" w:val="single"/>
        <w:left w:space="0" w:sz="4" w:color="000000" w:val="single"/>
      </w:pBdr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92" w:type="paragraph">
    <w:name w:val="xl392"/>
    <w:basedOn w:val="Normal"/>
    <w:rsid w:val="0011455A"/>
    <w:pPr>
      <w:pBdr>
        <w:top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93" w:type="paragraph">
    <w:name w:val="xl393"/>
    <w:basedOn w:val="Normal"/>
    <w:rsid w:val="0011455A"/>
    <w:pPr>
      <w:pBdr>
        <w:top w:space="0" w:sz="4" w:color="000000" w:val="single"/>
        <w:right w:space="0" w:sz="4" w:color="000000" w:val="single"/>
      </w:pBdr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94" w:type="paragraph">
    <w:name w:val="xl394"/>
    <w:basedOn w:val="Normal"/>
    <w:rsid w:val="0011455A"/>
    <w:pP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95" w:type="paragraph">
    <w:name w:val="xl395"/>
    <w:basedOn w:val="Normal"/>
    <w:rsid w:val="0011455A"/>
    <w:pPr>
      <w:pBdr>
        <w:right w:space="0" w:sz="4" w:color="000000" w:val="single"/>
      </w:pBd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96" w:type="paragraph">
    <w:name w:val="xl396"/>
    <w:basedOn w:val="Normal"/>
    <w:rsid w:val="0011455A"/>
    <w:pPr>
      <w:pBdr>
        <w:top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397" w:type="paragraph">
    <w:name w:val="xl397"/>
    <w:basedOn w:val="Normal"/>
    <w:rsid w:val="0011455A"/>
    <w:pPr>
      <w:pBdr>
        <w:right w:space="0" w:sz="4" w:color="000000" w:val="single"/>
      </w:pBd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398" w:type="paragraph">
    <w:name w:val="xl398"/>
    <w:basedOn w:val="Normal"/>
    <w:rsid w:val="0011455A"/>
    <w:pPr>
      <w:pBdr>
        <w:bottom w:space="0" w:sz="4" w:color="000000" w:val="single"/>
      </w:pBd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399" w:type="paragraph">
    <w:name w:val="xl399"/>
    <w:basedOn w:val="Normal"/>
    <w:rsid w:val="0011455A"/>
    <w:pPr>
      <w:pBdr>
        <w:top w:space="0" w:sz="4" w:color="000000" w:val="single"/>
        <w:right w:space="0" w:sz="4" w:color="000000" w:val="single"/>
      </w:pBd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400" w:type="paragraph">
    <w:name w:val="xl400"/>
    <w:basedOn w:val="Normal"/>
    <w:rsid w:val="0011455A"/>
    <w:pPr>
      <w:pBdr>
        <w:left w:space="0" w:sz="4" w:color="000000" w:val="single"/>
      </w:pBdr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401" w:type="paragraph">
    <w:name w:val="xl401"/>
    <w:basedOn w:val="Normal"/>
    <w:rsid w:val="0011455A"/>
    <w:pPr>
      <w:pBdr>
        <w:right w:space="0" w:sz="4" w:color="000000" w:val="single"/>
      </w:pBdr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402" w:type="paragraph">
    <w:name w:val="xl402"/>
    <w:basedOn w:val="Normal"/>
    <w:rsid w:val="0011455A"/>
    <w:pPr>
      <w:pBdr>
        <w:lef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403" w:type="paragraph">
    <w:name w:val="xl403"/>
    <w:basedOn w:val="Normal"/>
    <w:rsid w:val="0011455A"/>
    <w:pPr>
      <w:shd w:fill="EEEEEE" w:color="auto" w:val="clear"/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404" w:type="paragraph">
    <w:name w:val="xl404"/>
    <w:basedOn w:val="Normal"/>
    <w:rsid w:val="0011455A"/>
    <w:pPr>
      <w:pBdr>
        <w:left w:space="0" w:sz="4" w:color="000000" w:val="single"/>
        <w:bottom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405" w:type="paragraph">
    <w:name w:val="xl405"/>
    <w:basedOn w:val="Normal"/>
    <w:rsid w:val="0011455A"/>
    <w:pPr>
      <w:pBdr>
        <w:bottom w:space="0" w:sz="4" w:color="000000" w:val="single"/>
        <w:righ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406" w:type="paragraph">
    <w:name w:val="xl406"/>
    <w:basedOn w:val="Normal"/>
    <w:rsid w:val="0011455A"/>
    <w:pPr>
      <w:pBdr>
        <w:bottom w:space="0" w:sz="4" w:color="000000" w:val="single"/>
        <w:right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407" w:type="paragraph">
    <w:name w:val="xl407"/>
    <w:basedOn w:val="Normal"/>
    <w:rsid w:val="0011455A"/>
    <w:pPr>
      <w:pBdr>
        <w:bottom w:space="0" w:sz="4" w:color="000000" w:val="single"/>
      </w:pBdr>
      <w:shd w:fill="E8E8E8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408" w:type="paragraph">
    <w:name w:val="xl408"/>
    <w:basedOn w:val="Normal"/>
    <w:rsid w:val="0011455A"/>
    <w:pPr>
      <w:pBdr>
        <w:bottom w:space="0" w:sz="4" w:color="000000" w:val="single"/>
        <w:right w:space="0" w:sz="4" w:color="000000" w:val="single"/>
      </w:pBdr>
      <w:shd w:fill="E8E8E8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409" w:type="paragraph">
    <w:name w:val="xl409"/>
    <w:basedOn w:val="Normal"/>
    <w:rsid w:val="0011455A"/>
    <w:pPr>
      <w:pBdr>
        <w:top w:space="0" w:sz="4" w:color="000000" w:val="single"/>
        <w:bottom w:space="0" w:sz="4" w:color="000000" w:val="single"/>
        <w:right w:space="0" w:sz="4" w:color="000000" w:val="single"/>
      </w:pBdr>
      <w:shd w:fill="E8E8E8" w:color="auto" w:val="clear"/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xl410" w:type="paragraph">
    <w:name w:val="xl410"/>
    <w:basedOn w:val="Normal"/>
    <w:rsid w:val="0011455A"/>
    <w:pPr>
      <w:pBdr>
        <w:left w:space="0" w:sz="4" w:color="000000" w:val="single"/>
        <w:bottom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411" w:type="paragraph">
    <w:name w:val="xl411"/>
    <w:basedOn w:val="Normal"/>
    <w:rsid w:val="0011455A"/>
    <w:pPr>
      <w:pBdr>
        <w:top w:space="0" w:sz="4" w:color="000000" w:val="single"/>
        <w:left w:space="0" w:sz="4" w:color="000000" w:val="single"/>
      </w:pBdr>
      <w:shd w:fill="EEEEEE" w:color="auto" w:val="clear"/>
      <w:spacing w:afterAutospacing="true" w:after="100" w:beforeAutospacing="true" w:before="100"/>
      <w:jc w:val="right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412" w:type="paragraph">
    <w:name w:val="xl412"/>
    <w:basedOn w:val="Normal"/>
    <w:rsid w:val="0011455A"/>
    <w:pPr>
      <w:pBdr>
        <w:bottom w:space="0" w:sz="4" w:color="000000" w:val="single"/>
      </w:pBdr>
      <w:spacing w:afterAutospacing="true" w:after="100" w:beforeAutospacing="true" w:before="100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413" w:type="paragraph">
    <w:name w:val="xl413"/>
    <w:basedOn w:val="Normal"/>
    <w:rsid w:val="0011455A"/>
    <w:pPr>
      <w:pBdr>
        <w:top w:space="0" w:sz="4" w:color="000000" w:val="single"/>
        <w:bottom w:space="0" w:sz="4" w:color="000000" w:val="single"/>
      </w:pBdr>
      <w:shd w:fill="EEEEEE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414" w:type="paragraph">
    <w:name w:val="xl414"/>
    <w:basedOn w:val="Normal"/>
    <w:rsid w:val="0011455A"/>
    <w:pPr>
      <w:pBdr>
        <w:top w:space="0" w:sz="4" w:color="000000" w:val="single"/>
        <w:bottom w:space="0" w:sz="4" w:color="000000" w:val="single"/>
      </w:pBdr>
      <w:shd w:fill="E8E8E8" w:color="auto" w:val="clear"/>
      <w:spacing w:afterAutospacing="true" w:after="100" w:beforeAutospacing="true" w:before="100"/>
    </w:pPr>
    <w:rPr>
      <w:rFonts w:cs="Times New Roman" w:eastAsia="Times New Roman"/>
      <w:b/>
      <w:bCs/>
      <w:sz w:val="18"/>
      <w:szCs w:val="18"/>
      <w:lang w:eastAsia="hr-HR"/>
    </w:rPr>
  </w:style>
  <w:style w:customStyle="true" w:styleId="xl415" w:type="paragraph">
    <w:name w:val="xl415"/>
    <w:basedOn w:val="Normal"/>
    <w:rsid w:val="0011455A"/>
    <w:pPr>
      <w:pBdr>
        <w:top w:space="0" w:sz="4" w:color="000000" w:val="single"/>
        <w:bottom w:space="0" w:sz="4" w:color="000000" w:val="single"/>
      </w:pBdr>
      <w:shd w:fill="E8E8E8" w:color="auto" w:val="clear"/>
      <w:spacing w:afterAutospacing="true" w:after="100" w:beforeAutospacing="true" w:before="100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xl416" w:type="paragraph">
    <w:name w:val="xl416"/>
    <w:basedOn w:val="Normal"/>
    <w:rsid w:val="0011455A"/>
    <w:pPr>
      <w:pBdr>
        <w:left w:space="0" w:sz="4" w:color="000000" w:val="single"/>
      </w:pBdr>
      <w:spacing w:afterAutospacing="true" w:after="100" w:beforeAutospacing="true" w:before="100"/>
    </w:pPr>
    <w:rPr>
      <w:rFonts w:cs="Times New Roman" w:eastAsia="Times New Roman"/>
      <w:color w:val="000000"/>
      <w:sz w:val="18"/>
      <w:szCs w:val="18"/>
      <w:lang w:eastAsia="hr-HR"/>
    </w:rPr>
  </w:style>
  <w:style w:customStyle="true" w:styleId="xl417" w:type="paragraph">
    <w:name w:val="xl417"/>
    <w:basedOn w:val="Normal"/>
    <w:rsid w:val="0011455A"/>
    <w:pPr>
      <w:pBdr>
        <w:bottom w:space="0" w:sz="4" w:color="000000" w:val="single"/>
      </w:pBdr>
      <w:shd w:fill="EEEEEE" w:color="auto" w:val="clear"/>
      <w:spacing w:afterAutospacing="true" w:after="100" w:beforeAutospacing="true" w:before="100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true" w:styleId="Reetkatablice10" w:type="table">
    <w:name w:val="Rešetka tablice1"/>
    <w:basedOn w:val="Obinatablica"/>
    <w:next w:val="Reetkatablice"/>
    <w:uiPriority w:val="59"/>
    <w:rsid w:val="0011455A"/>
    <w:pPr>
      <w:spacing w:lineRule="auto" w:line="240" w:after="0"/>
    </w:pPr>
    <w:rPr>
      <w:rFonts w:cs="Times New Roman" w:eastAsia="Calibri" w:hAnsi="Calibri" w:ascii="Calibri"/>
      <w:lang w:val="hr-HR"/>
    </w:rPr>
    <w:tblPr>
      <w:tblInd w:type="nil" w:w="0"/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  <w:style w:customStyle="1" w:styleId="Bezpopisa1" w:type="numbering">
    <w:name w:val="Bez popisa1"/>
    <w:next w:val="Bezpopisa"/>
    <w:uiPriority w:val="99"/>
    <w:semiHidden/>
    <w:unhideWhenUsed/>
    <w:rsid w:val="0011455A"/>
  </w:style>
  <w:style w:customStyle="1" w:styleId="font5" w:type="paragraph">
    <w:name w:val="font5"/>
    <w:basedOn w:val="Normal"/>
    <w:rsid w:val="0011455A"/>
    <w:pP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font6" w:type="paragraph">
    <w:name w:val="font6"/>
    <w:basedOn w:val="Normal"/>
    <w:rsid w:val="0011455A"/>
    <w:pPr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font7" w:type="paragraph">
    <w:name w:val="font7"/>
    <w:basedOn w:val="Normal"/>
    <w:rsid w:val="0011455A"/>
    <w:pP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219" w:type="paragraph">
    <w:name w:val="xl219"/>
    <w:basedOn w:val="Normal"/>
    <w:rsid w:val="0011455A"/>
    <w:pP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20" w:type="paragraph">
    <w:name w:val="xl220"/>
    <w:basedOn w:val="Normal"/>
    <w:rsid w:val="0011455A"/>
    <w:pPr>
      <w:spacing w:after="100" w:afterAutospacing="1" w:before="100" w:beforeAutospacing="1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21" w:type="paragraph">
    <w:name w:val="xl221"/>
    <w:basedOn w:val="Normal"/>
    <w:rsid w:val="0011455A"/>
    <w:pPr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222" w:type="paragraph">
    <w:name w:val="xl222"/>
    <w:basedOn w:val="Normal"/>
    <w:rsid w:val="0011455A"/>
    <w:pPr>
      <w:spacing w:after="100" w:afterAutospacing="1" w:before="100" w:beforeAutospacing="1"/>
      <w:jc w:val="both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23" w:type="paragraph">
    <w:name w:val="xl223"/>
    <w:basedOn w:val="Normal"/>
    <w:rsid w:val="0011455A"/>
    <w:pPr>
      <w:spacing w:after="100" w:afterAutospacing="1" w:before="100" w:beforeAutospacing="1"/>
      <w:jc w:val="both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24" w:type="paragraph">
    <w:name w:val="xl224"/>
    <w:basedOn w:val="Normal"/>
    <w:rsid w:val="0011455A"/>
    <w:pPr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25" w:type="paragraph">
    <w:name w:val="xl225"/>
    <w:basedOn w:val="Normal"/>
    <w:rsid w:val="0011455A"/>
    <w:pPr>
      <w:pBdr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</w:pBdr>
      <w:shd w:color="auto" w:fill="E8E8E8" w:val="clear"/>
      <w:spacing w:after="100" w:afterAutospacing="1" w:before="100" w:beforeAutospacing="1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26" w:type="paragraph">
    <w:name w:val="xl226"/>
    <w:basedOn w:val="Normal"/>
    <w:rsid w:val="0011455A"/>
    <w:pPr>
      <w:pBdr>
        <w:top w:color="000000" w:space="0" w:sz="4" w:val="single"/>
        <w:left w:color="000000" w:space="0" w:sz="4" w:val="single"/>
        <w:bottom w:color="000000" w:space="0" w:sz="4" w:val="single"/>
      </w:pBdr>
      <w:shd w:color="auto" w:fill="E8E8E8" w:val="clear"/>
      <w:spacing w:after="100" w:afterAutospacing="1" w:before="100" w:beforeAutospacing="1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27" w:type="paragraph">
    <w:name w:val="xl227"/>
    <w:basedOn w:val="Normal"/>
    <w:rsid w:val="0011455A"/>
    <w:pPr>
      <w:pBdr>
        <w:top w:color="000000" w:space="0" w:sz="4" w:val="single"/>
        <w:bottom w:color="000000" w:space="0" w:sz="4" w:val="single"/>
        <w:right w:color="000000" w:space="0" w:sz="4" w:val="single"/>
      </w:pBdr>
      <w:shd w:color="auto" w:fill="E8E8E8" w:val="clear"/>
      <w:spacing w:after="100" w:afterAutospacing="1" w:before="100" w:beforeAutospacing="1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28" w:type="paragraph">
    <w:name w:val="xl228"/>
    <w:basedOn w:val="Normal"/>
    <w:rsid w:val="0011455A"/>
    <w:pPr>
      <w:spacing w:after="100" w:afterAutospacing="1" w:before="100" w:beforeAutospacing="1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29" w:type="paragraph">
    <w:name w:val="xl229"/>
    <w:basedOn w:val="Normal"/>
    <w:rsid w:val="0011455A"/>
    <w:pPr>
      <w:pBdr>
        <w:left w:color="000000" w:space="0" w:sz="4" w:val="single"/>
        <w:bottom w:color="000000" w:space="0" w:sz="4" w:val="single"/>
        <w:right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30" w:type="paragraph">
    <w:name w:val="xl230"/>
    <w:basedOn w:val="Normal"/>
    <w:rsid w:val="0011455A"/>
    <w:pPr>
      <w:pBdr>
        <w:left w:color="000000" w:space="0" w:sz="4" w:val="single"/>
        <w:bottom w:color="000000" w:space="0" w:sz="4" w:val="single"/>
        <w:right w:color="000000" w:space="0" w:sz="4" w:val="single"/>
      </w:pBd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31" w:type="paragraph">
    <w:name w:val="xl231"/>
    <w:basedOn w:val="Normal"/>
    <w:rsid w:val="0011455A"/>
    <w:pPr>
      <w:pBdr>
        <w:bottom w:color="000000" w:space="0" w:sz="4" w:val="single"/>
        <w:right w:color="000000" w:space="0" w:sz="4" w:val="single"/>
      </w:pBd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32" w:type="paragraph">
    <w:name w:val="xl232"/>
    <w:basedOn w:val="Normal"/>
    <w:rsid w:val="0011455A"/>
    <w:pPr>
      <w:pBdr>
        <w:right w:color="000000" w:space="0" w:sz="4" w:val="single"/>
      </w:pBd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33" w:type="paragraph">
    <w:name w:val="xl233"/>
    <w:basedOn w:val="Normal"/>
    <w:rsid w:val="0011455A"/>
    <w:pPr>
      <w:spacing w:after="100" w:afterAutospacing="1" w:before="100" w:beforeAutospacing="1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34" w:type="paragraph">
    <w:name w:val="xl234"/>
    <w:basedOn w:val="Normal"/>
    <w:rsid w:val="0011455A"/>
    <w:pP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235" w:type="paragraph">
    <w:name w:val="xl235"/>
    <w:basedOn w:val="Normal"/>
    <w:rsid w:val="0011455A"/>
    <w:pPr>
      <w:pBdr>
        <w:top w:color="000000" w:space="0" w:sz="4" w:val="single"/>
        <w:right w:color="000000" w:space="0" w:sz="4" w:val="single"/>
      </w:pBd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36" w:type="paragraph">
    <w:name w:val="xl236"/>
    <w:basedOn w:val="Normal"/>
    <w:rsid w:val="0011455A"/>
    <w:pPr>
      <w:pBdr>
        <w:top w:color="000000" w:space="0" w:sz="4" w:val="single"/>
        <w:bottom w:color="000000" w:space="0" w:sz="4" w:val="single"/>
      </w:pBdr>
      <w:shd w:color="auto" w:fill="E8E8E8" w:val="clear"/>
      <w:spacing w:after="100" w:afterAutospacing="1" w:before="100" w:beforeAutospacing="1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37" w:type="paragraph">
    <w:name w:val="xl237"/>
    <w:basedOn w:val="Normal"/>
    <w:rsid w:val="0011455A"/>
    <w:pP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38" w:type="paragraph">
    <w:name w:val="xl238"/>
    <w:basedOn w:val="Normal"/>
    <w:rsid w:val="0011455A"/>
    <w:pP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39" w:type="paragraph">
    <w:name w:val="xl239"/>
    <w:basedOn w:val="Normal"/>
    <w:rsid w:val="0011455A"/>
    <w:pPr>
      <w:pBdr>
        <w:top w:color="000000" w:space="0" w:sz="4" w:val="single"/>
        <w:left w:color="000000" w:space="0" w:sz="4" w:val="single"/>
        <w:bottom w:color="000000" w:space="0" w:sz="4" w:val="single"/>
      </w:pBdr>
      <w:shd w:color="auto" w:fill="E8E8E8" w:val="clear"/>
      <w:spacing w:after="100" w:afterAutospacing="1" w:before="100" w:beforeAutospacing="1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40" w:type="paragraph">
    <w:name w:val="xl240"/>
    <w:basedOn w:val="Normal"/>
    <w:rsid w:val="0011455A"/>
    <w:pPr>
      <w:pBdr>
        <w:left w:color="000000" w:space="0" w:sz="4" w:val="single"/>
        <w:right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41" w:type="paragraph">
    <w:name w:val="xl241"/>
    <w:basedOn w:val="Normal"/>
    <w:rsid w:val="0011455A"/>
    <w:pPr>
      <w:pBdr>
        <w:left w:color="000000" w:space="0" w:sz="4" w:val="single"/>
        <w:right w:color="000000" w:space="0" w:sz="4" w:val="single"/>
      </w:pBd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42" w:type="paragraph">
    <w:name w:val="xl242"/>
    <w:basedOn w:val="Normal"/>
    <w:rsid w:val="0011455A"/>
    <w:pP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243" w:type="paragraph">
    <w:name w:val="xl243"/>
    <w:basedOn w:val="Normal"/>
    <w:rsid w:val="0011455A"/>
    <w:pPr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244" w:type="paragraph">
    <w:name w:val="xl244"/>
    <w:basedOn w:val="Normal"/>
    <w:rsid w:val="0011455A"/>
    <w:pPr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45" w:type="paragraph">
    <w:name w:val="xl245"/>
    <w:basedOn w:val="Normal"/>
    <w:rsid w:val="0011455A"/>
    <w:pPr>
      <w:pBdr>
        <w:top w:color="000000" w:space="0" w:sz="4" w:val="single"/>
        <w:bottom w:color="000000" w:space="0" w:sz="4" w:val="single"/>
      </w:pBdr>
      <w:shd w:color="auto" w:fill="E8E8E8" w:val="clear"/>
      <w:spacing w:after="100" w:afterAutospacing="1" w:before="100" w:beforeAutospacing="1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46" w:type="paragraph">
    <w:name w:val="xl246"/>
    <w:basedOn w:val="Normal"/>
    <w:rsid w:val="0011455A"/>
    <w:pPr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47" w:type="paragraph">
    <w:name w:val="xl247"/>
    <w:basedOn w:val="Normal"/>
    <w:rsid w:val="0011455A"/>
    <w:pPr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48" w:type="paragraph">
    <w:name w:val="xl248"/>
    <w:basedOn w:val="Normal"/>
    <w:rsid w:val="0011455A"/>
    <w:pPr>
      <w:pBdr>
        <w:left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49" w:type="paragraph">
    <w:name w:val="xl249"/>
    <w:basedOn w:val="Normal"/>
    <w:rsid w:val="0011455A"/>
    <w:pPr>
      <w:pBdr>
        <w:lef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50" w:type="paragraph">
    <w:name w:val="xl250"/>
    <w:basedOn w:val="Normal"/>
    <w:rsid w:val="0011455A"/>
    <w:pPr>
      <w:pBdr>
        <w:left w:color="000000" w:space="0" w:sz="4" w:val="single"/>
      </w:pBdr>
      <w:shd w:color="auto" w:fill="E8E8E8" w:val="clear"/>
      <w:spacing w:after="100" w:afterAutospacing="1" w:before="100" w:beforeAutospacing="1"/>
      <w:jc w:val="right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51" w:type="paragraph">
    <w:name w:val="xl251"/>
    <w:basedOn w:val="Normal"/>
    <w:rsid w:val="0011455A"/>
    <w:pPr>
      <w:shd w:color="auto" w:fill="E8E8E8" w:val="clear"/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252" w:type="paragraph">
    <w:name w:val="xl252"/>
    <w:basedOn w:val="Normal"/>
    <w:rsid w:val="0011455A"/>
    <w:pPr>
      <w:pBdr>
        <w:left w:color="000000" w:space="0" w:sz="4" w:val="single"/>
        <w:right w:color="000000" w:space="0" w:sz="4" w:val="single"/>
      </w:pBdr>
      <w:shd w:color="auto" w:fill="E8E8E8" w:val="clear"/>
      <w:spacing w:after="100" w:afterAutospacing="1" w:before="100" w:beforeAutospacing="1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53" w:type="paragraph">
    <w:name w:val="xl253"/>
    <w:basedOn w:val="Normal"/>
    <w:rsid w:val="0011455A"/>
    <w:pPr>
      <w:shd w:color="auto" w:fill="E8E8E8" w:val="clear"/>
      <w:spacing w:after="100" w:afterAutospacing="1" w:before="100" w:beforeAutospacing="1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54" w:type="paragraph">
    <w:name w:val="xl254"/>
    <w:basedOn w:val="Normal"/>
    <w:rsid w:val="0011455A"/>
    <w:pPr>
      <w:pBdr>
        <w:lef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255" w:type="paragraph">
    <w:name w:val="xl255"/>
    <w:basedOn w:val="Normal"/>
    <w:rsid w:val="0011455A"/>
    <w:pPr>
      <w:pBdr>
        <w:right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56" w:type="paragraph">
    <w:name w:val="xl256"/>
    <w:basedOn w:val="Normal"/>
    <w:rsid w:val="0011455A"/>
    <w:pPr>
      <w:pBdr>
        <w:left w:color="000000" w:space="0" w:sz="4" w:val="single"/>
      </w:pBd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57" w:type="paragraph">
    <w:name w:val="xl257"/>
    <w:basedOn w:val="Normal"/>
    <w:rsid w:val="0011455A"/>
    <w:pPr>
      <w:pBdr>
        <w:left w:color="000000" w:space="0" w:sz="4" w:val="single"/>
      </w:pBdr>
      <w:spacing w:after="100" w:afterAutospacing="1" w:before="100" w:beforeAutospacing="1"/>
      <w:jc w:val="right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58" w:type="paragraph">
    <w:name w:val="xl258"/>
    <w:basedOn w:val="Normal"/>
    <w:rsid w:val="0011455A"/>
    <w:pPr>
      <w:pBdr>
        <w:left w:color="000000" w:space="0" w:sz="4" w:val="single"/>
        <w:right w:color="000000" w:space="0" w:sz="4" w:val="single"/>
      </w:pBd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259" w:type="paragraph">
    <w:name w:val="xl259"/>
    <w:basedOn w:val="Normal"/>
    <w:rsid w:val="0011455A"/>
    <w:pPr>
      <w:pBdr>
        <w:left w:color="000000" w:space="0" w:sz="4" w:val="single"/>
      </w:pBd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260" w:type="paragraph">
    <w:name w:val="xl260"/>
    <w:basedOn w:val="Normal"/>
    <w:rsid w:val="0011455A"/>
    <w:pPr>
      <w:pBdr>
        <w:left w:color="000000" w:space="0" w:sz="4" w:val="single"/>
        <w:right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61" w:type="paragraph">
    <w:name w:val="xl261"/>
    <w:basedOn w:val="Normal"/>
    <w:rsid w:val="0011455A"/>
    <w:pPr>
      <w:pBdr>
        <w:left w:color="000000" w:space="0" w:sz="4" w:val="single"/>
        <w:bottom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62" w:type="paragraph">
    <w:name w:val="xl262"/>
    <w:basedOn w:val="Normal"/>
    <w:rsid w:val="0011455A"/>
    <w:pPr>
      <w:pBdr>
        <w:left w:color="000000" w:space="0" w:sz="4" w:val="single"/>
        <w:bottom w:color="000000" w:space="0" w:sz="4" w:val="single"/>
        <w:right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63" w:type="paragraph">
    <w:name w:val="xl263"/>
    <w:basedOn w:val="Normal"/>
    <w:rsid w:val="0011455A"/>
    <w:pPr>
      <w:pBdr>
        <w:bottom w:color="000000" w:space="0" w:sz="4" w:val="single"/>
      </w:pBd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264" w:type="paragraph">
    <w:name w:val="xl264"/>
    <w:basedOn w:val="Normal"/>
    <w:rsid w:val="0011455A"/>
    <w:pPr>
      <w:pBdr>
        <w:bottom w:color="000000" w:space="0" w:sz="4" w:val="single"/>
      </w:pBd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265" w:type="paragraph">
    <w:name w:val="xl265"/>
    <w:basedOn w:val="Normal"/>
    <w:rsid w:val="0011455A"/>
    <w:pPr>
      <w:pBdr>
        <w:left w:color="000000" w:space="0" w:sz="4" w:val="single"/>
        <w:bottom w:color="000000" w:space="0" w:sz="4" w:val="single"/>
        <w:right w:color="000000" w:space="0" w:sz="4" w:val="single"/>
      </w:pBd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266" w:type="paragraph">
    <w:name w:val="xl266"/>
    <w:basedOn w:val="Normal"/>
    <w:rsid w:val="0011455A"/>
    <w:pPr>
      <w:pBdr>
        <w:bottom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67" w:type="paragraph">
    <w:name w:val="xl267"/>
    <w:basedOn w:val="Normal"/>
    <w:rsid w:val="0011455A"/>
    <w:pPr>
      <w:pBdr>
        <w:left w:color="000000" w:space="0" w:sz="4" w:val="single"/>
        <w:bottom w:color="000000" w:space="0" w:sz="4" w:val="single"/>
      </w:pBd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268" w:type="paragraph">
    <w:name w:val="xl268"/>
    <w:basedOn w:val="Normal"/>
    <w:rsid w:val="0011455A"/>
    <w:pPr>
      <w:pBdr>
        <w:bottom w:color="000000" w:space="0" w:sz="4" w:val="single"/>
        <w:right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69" w:type="paragraph">
    <w:name w:val="xl269"/>
    <w:basedOn w:val="Normal"/>
    <w:rsid w:val="0011455A"/>
    <w:pPr>
      <w:pBdr>
        <w:left w:color="000000" w:space="0" w:sz="4" w:val="single"/>
        <w:right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sz w:val="18"/>
      <w:szCs w:val="18"/>
      <w:lang w:eastAsia="hr-HR"/>
    </w:rPr>
  </w:style>
  <w:style w:customStyle="1" w:styleId="xl270" w:type="paragraph">
    <w:name w:val="xl270"/>
    <w:basedOn w:val="Normal"/>
    <w:rsid w:val="0011455A"/>
    <w:pP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71" w:type="paragraph">
    <w:name w:val="xl271"/>
    <w:basedOn w:val="Normal"/>
    <w:rsid w:val="0011455A"/>
    <w:pPr>
      <w:pBdr>
        <w:lef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72" w:type="paragraph">
    <w:name w:val="xl272"/>
    <w:basedOn w:val="Normal"/>
    <w:rsid w:val="0011455A"/>
    <w:pPr>
      <w:shd w:color="auto" w:fill="EEEEEE" w:val="clear"/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273" w:type="paragraph">
    <w:name w:val="xl273"/>
    <w:basedOn w:val="Normal"/>
    <w:rsid w:val="0011455A"/>
    <w:pPr>
      <w:pBdr>
        <w:left w:color="000000" w:space="0" w:sz="4" w:val="single"/>
        <w:righ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274" w:type="paragraph">
    <w:name w:val="xl274"/>
    <w:basedOn w:val="Normal"/>
    <w:rsid w:val="0011455A"/>
    <w:pPr>
      <w:pBdr>
        <w:left w:color="000000" w:space="0" w:sz="4" w:val="single"/>
      </w:pBd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75" w:type="paragraph">
    <w:name w:val="xl275"/>
    <w:basedOn w:val="Normal"/>
    <w:rsid w:val="0011455A"/>
    <w:pPr>
      <w:spacing w:after="100" w:afterAutospacing="1" w:before="100" w:beforeAutospacing="1"/>
      <w:jc w:val="right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76" w:type="paragraph">
    <w:name w:val="xl276"/>
    <w:basedOn w:val="Normal"/>
    <w:rsid w:val="0011455A"/>
    <w:pPr>
      <w:spacing w:after="100" w:afterAutospacing="1" w:before="100" w:beforeAutospacing="1"/>
    </w:pPr>
    <w:rPr>
      <w:rFonts w:ascii="Calibri" w:cs="Times New Roman" w:eastAsia="Times New Roman" w:hAnsi="Calibri"/>
      <w:color w:val="000000"/>
      <w:sz w:val="18"/>
      <w:szCs w:val="18"/>
      <w:lang w:eastAsia="hr-HR"/>
    </w:rPr>
  </w:style>
  <w:style w:customStyle="1" w:styleId="xl277" w:type="paragraph">
    <w:name w:val="xl277"/>
    <w:basedOn w:val="Normal"/>
    <w:rsid w:val="0011455A"/>
    <w:pPr>
      <w:pBdr>
        <w:left w:color="000000" w:space="0" w:sz="4" w:val="single"/>
      </w:pBd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78" w:type="paragraph">
    <w:name w:val="xl278"/>
    <w:basedOn w:val="Normal"/>
    <w:rsid w:val="0011455A"/>
    <w:pPr>
      <w:pBdr>
        <w:left w:color="000000" w:space="0" w:sz="4" w:val="single"/>
        <w:bottom w:color="000000" w:space="0" w:sz="4" w:val="single"/>
        <w:right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sz w:val="18"/>
      <w:szCs w:val="18"/>
      <w:lang w:eastAsia="hr-HR"/>
    </w:rPr>
  </w:style>
  <w:style w:customStyle="1" w:styleId="xl279" w:type="paragraph">
    <w:name w:val="xl279"/>
    <w:basedOn w:val="Normal"/>
    <w:rsid w:val="0011455A"/>
    <w:pPr>
      <w:pBdr>
        <w:bottom w:color="000000" w:space="0" w:sz="4" w:val="single"/>
      </w:pBd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80" w:type="paragraph">
    <w:name w:val="xl280"/>
    <w:basedOn w:val="Normal"/>
    <w:rsid w:val="0011455A"/>
    <w:pPr>
      <w:pBdr>
        <w:left w:color="000000" w:space="0" w:sz="4" w:val="single"/>
        <w:bottom w:color="000000" w:space="0" w:sz="4" w:val="single"/>
      </w:pBd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81" w:type="paragraph">
    <w:name w:val="xl281"/>
    <w:basedOn w:val="Normal"/>
    <w:rsid w:val="0011455A"/>
    <w:pPr>
      <w:pBdr>
        <w:bottom w:color="000000" w:space="0" w:sz="4" w:val="single"/>
      </w:pBdr>
      <w:spacing w:after="100" w:afterAutospacing="1" w:before="100" w:beforeAutospacing="1"/>
      <w:jc w:val="right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82" w:type="paragraph">
    <w:name w:val="xl282"/>
    <w:basedOn w:val="Normal"/>
    <w:rsid w:val="0011455A"/>
    <w:pPr>
      <w:pBdr>
        <w:left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sz w:val="18"/>
      <w:szCs w:val="18"/>
      <w:lang w:eastAsia="hr-HR"/>
    </w:rPr>
  </w:style>
  <w:style w:customStyle="1" w:styleId="xl283" w:type="paragraph">
    <w:name w:val="xl283"/>
    <w:basedOn w:val="Normal"/>
    <w:rsid w:val="0011455A"/>
    <w:pPr>
      <w:pBdr>
        <w:left w:color="000000" w:space="0" w:sz="4" w:val="single"/>
      </w:pBdr>
      <w:shd w:color="auto" w:fill="E8E8E8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284" w:type="paragraph">
    <w:name w:val="xl284"/>
    <w:basedOn w:val="Normal"/>
    <w:rsid w:val="0011455A"/>
    <w:pPr>
      <w:pBdr>
        <w:left w:color="000000" w:space="0" w:sz="4" w:val="single"/>
        <w:right w:color="000000" w:space="0" w:sz="4" w:val="single"/>
      </w:pBdr>
      <w:shd w:color="auto" w:fill="E8E8E8" w:val="clear"/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285" w:type="paragraph">
    <w:name w:val="xl285"/>
    <w:basedOn w:val="Normal"/>
    <w:rsid w:val="0011455A"/>
    <w:pP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86" w:type="paragraph">
    <w:name w:val="xl286"/>
    <w:basedOn w:val="Normal"/>
    <w:rsid w:val="0011455A"/>
    <w:pPr>
      <w:pBdr>
        <w:top w:color="000000" w:space="0" w:sz="4" w:val="single"/>
        <w:left w:color="000000" w:space="0" w:sz="4" w:val="single"/>
        <w:right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sz w:val="18"/>
      <w:szCs w:val="18"/>
      <w:lang w:eastAsia="hr-HR"/>
    </w:rPr>
  </w:style>
  <w:style w:customStyle="1" w:styleId="xl287" w:type="paragraph">
    <w:name w:val="xl287"/>
    <w:basedOn w:val="Normal"/>
    <w:rsid w:val="0011455A"/>
    <w:pPr>
      <w:pBdr>
        <w:top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88" w:type="paragraph">
    <w:name w:val="xl288"/>
    <w:basedOn w:val="Normal"/>
    <w:rsid w:val="0011455A"/>
    <w:pPr>
      <w:pBdr>
        <w:top w:color="000000" w:space="0" w:sz="4" w:val="single"/>
        <w:lef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89" w:type="paragraph">
    <w:name w:val="xl289"/>
    <w:basedOn w:val="Normal"/>
    <w:rsid w:val="0011455A"/>
    <w:pPr>
      <w:pBdr>
        <w:top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290" w:type="paragraph">
    <w:name w:val="xl290"/>
    <w:basedOn w:val="Normal"/>
    <w:rsid w:val="0011455A"/>
    <w:pPr>
      <w:pBdr>
        <w:top w:color="000000" w:space="0" w:sz="4" w:val="single"/>
        <w:left w:color="000000" w:space="0" w:sz="4" w:val="single"/>
        <w:righ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291" w:type="paragraph">
    <w:name w:val="xl291"/>
    <w:basedOn w:val="Normal"/>
    <w:rsid w:val="0011455A"/>
    <w:pPr>
      <w:pBdr>
        <w:top w:color="000000" w:space="0" w:sz="4" w:val="single"/>
        <w:lef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292" w:type="paragraph">
    <w:name w:val="xl292"/>
    <w:basedOn w:val="Normal"/>
    <w:rsid w:val="0011455A"/>
    <w:pPr>
      <w:pBdr>
        <w:top w:color="000000" w:space="0" w:sz="4" w:val="single"/>
      </w:pBd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93" w:type="paragraph">
    <w:name w:val="xl293"/>
    <w:basedOn w:val="Normal"/>
    <w:rsid w:val="0011455A"/>
    <w:pPr>
      <w:pBdr>
        <w:top w:color="000000" w:space="0" w:sz="4" w:val="single"/>
        <w:left w:color="000000" w:space="0" w:sz="4" w:val="single"/>
      </w:pBd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94" w:type="paragraph">
    <w:name w:val="xl294"/>
    <w:basedOn w:val="Normal"/>
    <w:rsid w:val="0011455A"/>
    <w:pPr>
      <w:pBdr>
        <w:top w:color="000000" w:space="0" w:sz="4" w:val="single"/>
      </w:pBdr>
      <w:spacing w:after="100" w:afterAutospacing="1" w:before="100" w:beforeAutospacing="1"/>
      <w:jc w:val="right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295" w:type="paragraph">
    <w:name w:val="xl295"/>
    <w:basedOn w:val="Normal"/>
    <w:rsid w:val="0011455A"/>
    <w:pPr>
      <w:pBdr>
        <w:left w:color="000000" w:space="0" w:sz="4" w:val="single"/>
        <w:righ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296" w:type="paragraph">
    <w:name w:val="xl296"/>
    <w:basedOn w:val="Normal"/>
    <w:rsid w:val="0011455A"/>
    <w:pPr>
      <w:shd w:color="auto" w:fill="E8E8E8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297" w:type="paragraph">
    <w:name w:val="xl297"/>
    <w:basedOn w:val="Normal"/>
    <w:rsid w:val="0011455A"/>
    <w:pPr>
      <w:pBdr>
        <w:left w:color="000000" w:space="0" w:sz="4" w:val="single"/>
        <w:bottom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sz w:val="18"/>
      <w:szCs w:val="18"/>
      <w:lang w:eastAsia="hr-HR"/>
    </w:rPr>
  </w:style>
  <w:style w:customStyle="1" w:styleId="xl298" w:type="paragraph">
    <w:name w:val="xl298"/>
    <w:basedOn w:val="Normal"/>
    <w:rsid w:val="0011455A"/>
    <w:pP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299" w:type="paragraph">
    <w:name w:val="xl299"/>
    <w:basedOn w:val="Normal"/>
    <w:rsid w:val="0011455A"/>
    <w:pPr>
      <w:pBdr>
        <w:lef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00" w:type="paragraph">
    <w:name w:val="xl300"/>
    <w:basedOn w:val="Normal"/>
    <w:rsid w:val="0011455A"/>
    <w:pPr>
      <w:pBdr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sz w:val="18"/>
      <w:szCs w:val="18"/>
      <w:lang w:eastAsia="hr-HR"/>
    </w:rPr>
  </w:style>
  <w:style w:customStyle="1" w:styleId="xl301" w:type="paragraph">
    <w:name w:val="xl301"/>
    <w:basedOn w:val="Normal"/>
    <w:rsid w:val="0011455A"/>
    <w:pPr>
      <w:pBdr>
        <w:top w:color="000000" w:space="0" w:sz="4" w:val="single"/>
        <w:bottom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02" w:type="paragraph">
    <w:name w:val="xl302"/>
    <w:basedOn w:val="Normal"/>
    <w:rsid w:val="0011455A"/>
    <w:pPr>
      <w:pBdr>
        <w:top w:color="000000" w:space="0" w:sz="4" w:val="single"/>
        <w:left w:color="000000" w:space="0" w:sz="4" w:val="single"/>
        <w:bottom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03" w:type="paragraph">
    <w:name w:val="xl303"/>
    <w:basedOn w:val="Normal"/>
    <w:rsid w:val="0011455A"/>
    <w:pPr>
      <w:pBdr>
        <w:top w:color="000000" w:space="0" w:sz="4" w:val="single"/>
        <w:bottom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304" w:type="paragraph">
    <w:name w:val="xl304"/>
    <w:basedOn w:val="Normal"/>
    <w:rsid w:val="0011455A"/>
    <w:pPr>
      <w:pBdr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305" w:type="paragraph">
    <w:name w:val="xl305"/>
    <w:basedOn w:val="Normal"/>
    <w:rsid w:val="0011455A"/>
    <w:pPr>
      <w:pBdr>
        <w:top w:color="000000" w:space="0" w:sz="4" w:val="single"/>
        <w:left w:color="000000" w:space="0" w:sz="4" w:val="single"/>
        <w:bottom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306" w:type="paragraph">
    <w:name w:val="xl306"/>
    <w:basedOn w:val="Normal"/>
    <w:rsid w:val="0011455A"/>
    <w:pPr>
      <w:pBdr>
        <w:top w:color="000000" w:space="0" w:sz="4" w:val="single"/>
        <w:bottom w:color="000000" w:space="0" w:sz="4" w:val="single"/>
      </w:pBd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07" w:type="paragraph">
    <w:name w:val="xl307"/>
    <w:basedOn w:val="Normal"/>
    <w:rsid w:val="0011455A"/>
    <w:pPr>
      <w:pBdr>
        <w:top w:color="000000" w:space="0" w:sz="4" w:val="single"/>
        <w:left w:color="000000" w:space="0" w:sz="4" w:val="single"/>
        <w:bottom w:color="000000" w:space="0" w:sz="4" w:val="single"/>
      </w:pBd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08" w:type="paragraph">
    <w:name w:val="xl308"/>
    <w:basedOn w:val="Normal"/>
    <w:rsid w:val="0011455A"/>
    <w:pPr>
      <w:pBdr>
        <w:top w:color="000000" w:space="0" w:sz="4" w:val="single"/>
        <w:bottom w:color="000000" w:space="0" w:sz="4" w:val="single"/>
        <w:right w:color="000000" w:space="0" w:sz="4" w:val="single"/>
      </w:pBd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09" w:type="paragraph">
    <w:name w:val="xl309"/>
    <w:basedOn w:val="Normal"/>
    <w:rsid w:val="0011455A"/>
    <w:pPr>
      <w:pBdr>
        <w:top w:color="000000" w:space="0" w:sz="4" w:val="single"/>
        <w:left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sz w:val="18"/>
      <w:szCs w:val="18"/>
      <w:lang w:eastAsia="hr-HR"/>
    </w:rPr>
  </w:style>
  <w:style w:customStyle="1" w:styleId="xl310" w:type="paragraph">
    <w:name w:val="xl310"/>
    <w:basedOn w:val="Normal"/>
    <w:rsid w:val="0011455A"/>
    <w:pPr>
      <w:pBdr>
        <w:top w:color="000000" w:space="0" w:sz="4" w:val="single"/>
        <w:lef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11" w:type="paragraph">
    <w:name w:val="xl311"/>
    <w:basedOn w:val="Normal"/>
    <w:rsid w:val="0011455A"/>
    <w:pPr>
      <w:pBdr>
        <w:top w:color="000000" w:space="0" w:sz="4" w:val="single"/>
        <w:left w:color="000000" w:space="0" w:sz="4" w:val="single"/>
      </w:pBdr>
      <w:shd w:color="auto" w:fill="E8E8E8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312" w:type="paragraph">
    <w:name w:val="xl312"/>
    <w:basedOn w:val="Normal"/>
    <w:rsid w:val="0011455A"/>
    <w:pPr>
      <w:pBdr>
        <w:top w:color="000000" w:space="0" w:sz="4" w:val="single"/>
      </w:pBdr>
      <w:shd w:color="auto" w:fill="E8E8E8" w:val="clear"/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313" w:type="paragraph">
    <w:name w:val="xl313"/>
    <w:basedOn w:val="Normal"/>
    <w:rsid w:val="0011455A"/>
    <w:pPr>
      <w:pBdr>
        <w:top w:color="000000" w:space="0" w:sz="4" w:val="single"/>
        <w:left w:color="000000" w:space="0" w:sz="4" w:val="single"/>
        <w:right w:color="000000" w:space="0" w:sz="4" w:val="single"/>
      </w:pBdr>
      <w:shd w:color="auto" w:fill="E8E8E8" w:val="clear"/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314" w:type="paragraph">
    <w:name w:val="xl314"/>
    <w:basedOn w:val="Normal"/>
    <w:rsid w:val="0011455A"/>
    <w:pPr>
      <w:pBdr>
        <w:top w:color="000000" w:space="0" w:sz="4" w:val="single"/>
        <w:lef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315" w:type="paragraph">
    <w:name w:val="xl315"/>
    <w:basedOn w:val="Normal"/>
    <w:rsid w:val="0011455A"/>
    <w:pPr>
      <w:pBdr>
        <w:top w:color="000000" w:space="0" w:sz="4" w:val="single"/>
        <w:left w:color="000000" w:space="0" w:sz="4" w:val="single"/>
        <w:righ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16" w:type="paragraph">
    <w:name w:val="xl316"/>
    <w:basedOn w:val="Normal"/>
    <w:rsid w:val="0011455A"/>
    <w:pPr>
      <w:pBdr>
        <w:top w:color="000000" w:space="0" w:sz="4" w:val="single"/>
      </w:pBdr>
      <w:shd w:color="auto" w:fill="E8E8E8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317" w:type="paragraph">
    <w:name w:val="xl317"/>
    <w:basedOn w:val="Normal"/>
    <w:rsid w:val="0011455A"/>
    <w:pPr>
      <w:pBdr>
        <w:top w:color="000000" w:space="0" w:sz="4" w:val="single"/>
      </w:pBdr>
      <w:shd w:color="auto" w:fill="E8E8E8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18" w:type="paragraph">
    <w:name w:val="xl318"/>
    <w:basedOn w:val="Normal"/>
    <w:rsid w:val="0011455A"/>
    <w:pPr>
      <w:pBdr>
        <w:top w:color="000000" w:space="0" w:sz="4" w:val="single"/>
        <w:left w:color="000000" w:space="0" w:sz="4" w:val="single"/>
      </w:pBdr>
      <w:shd w:color="auto" w:fill="E8E8E8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19" w:type="paragraph">
    <w:name w:val="xl319"/>
    <w:basedOn w:val="Normal"/>
    <w:rsid w:val="0011455A"/>
    <w:pPr>
      <w:pBdr>
        <w:top w:color="000000" w:space="0" w:sz="4" w:val="single"/>
        <w:left w:color="000000" w:space="0" w:sz="4" w:val="single"/>
        <w:righ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20" w:type="paragraph">
    <w:name w:val="xl320"/>
    <w:basedOn w:val="Normal"/>
    <w:rsid w:val="0011455A"/>
    <w:pPr>
      <w:pBdr>
        <w:left w:color="000000" w:space="0" w:sz="4" w:val="single"/>
        <w:right w:color="000000" w:space="0" w:sz="4" w:val="single"/>
      </w:pBd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21" w:type="paragraph">
    <w:name w:val="xl321"/>
    <w:basedOn w:val="Normal"/>
    <w:rsid w:val="0011455A"/>
    <w:pPr>
      <w:shd w:color="auto" w:fill="E8E8E8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22" w:type="paragraph">
    <w:name w:val="xl322"/>
    <w:basedOn w:val="Normal"/>
    <w:rsid w:val="0011455A"/>
    <w:pPr>
      <w:pBdr>
        <w:left w:color="000000" w:space="0" w:sz="4" w:val="single"/>
      </w:pBdr>
      <w:shd w:color="auto" w:fill="E8E8E8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23" w:type="paragraph">
    <w:name w:val="xl323"/>
    <w:basedOn w:val="Normal"/>
    <w:rsid w:val="0011455A"/>
    <w:pPr>
      <w:pBdr>
        <w:left w:color="000000" w:space="0" w:sz="4" w:val="single"/>
        <w:bottom w:color="000000" w:space="0" w:sz="4" w:val="single"/>
      </w:pBd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24" w:type="paragraph">
    <w:name w:val="xl324"/>
    <w:basedOn w:val="Normal"/>
    <w:rsid w:val="0011455A"/>
    <w:pPr>
      <w:pBdr>
        <w:left w:color="000000" w:space="0" w:sz="4" w:val="single"/>
        <w:right w:color="000000" w:space="0" w:sz="4" w:val="single"/>
      </w:pBdr>
      <w:shd w:color="auto" w:fill="E8E8E8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25" w:type="paragraph">
    <w:name w:val="xl325"/>
    <w:basedOn w:val="Normal"/>
    <w:rsid w:val="0011455A"/>
    <w:pPr>
      <w:pBdr>
        <w:left w:color="000000" w:space="0" w:sz="4" w:val="single"/>
        <w:bottom w:color="000000" w:space="0" w:sz="4" w:val="single"/>
        <w:right w:color="000000" w:space="0" w:sz="4" w:val="single"/>
      </w:pBdr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26" w:type="paragraph">
    <w:name w:val="xl326"/>
    <w:basedOn w:val="Normal"/>
    <w:rsid w:val="0011455A"/>
    <w:pPr>
      <w:pBdr>
        <w:bottom w:color="000000" w:space="0" w:sz="4" w:val="single"/>
      </w:pBdr>
      <w:shd w:color="auto" w:fill="E8E8E8" w:val="clear"/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327" w:type="paragraph">
    <w:name w:val="xl327"/>
    <w:basedOn w:val="Normal"/>
    <w:rsid w:val="0011455A"/>
    <w:pPr>
      <w:pBdr>
        <w:left w:color="000000" w:space="0" w:sz="4" w:val="single"/>
        <w:bottom w:color="000000" w:space="0" w:sz="4" w:val="single"/>
        <w:right w:color="000000" w:space="0" w:sz="4" w:val="single"/>
      </w:pBdr>
      <w:shd w:color="auto" w:fill="EEEEEE" w:val="clear"/>
      <w:spacing w:after="100" w:afterAutospacing="1" w:before="100" w:beforeAutospacing="1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28" w:type="paragraph">
    <w:name w:val="xl328"/>
    <w:basedOn w:val="Normal"/>
    <w:rsid w:val="0011455A"/>
    <w:pPr>
      <w:pBdr>
        <w:bottom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29" w:type="paragraph">
    <w:name w:val="xl329"/>
    <w:basedOn w:val="Normal"/>
    <w:rsid w:val="0011455A"/>
    <w:pPr>
      <w:pBdr>
        <w:left w:color="000000" w:space="0" w:sz="4" w:val="single"/>
        <w:bottom w:color="000000" w:space="0" w:sz="4" w:val="single"/>
      </w:pBdr>
      <w:shd w:color="auto" w:fill="EEEEEE" w:val="clear"/>
      <w:spacing w:after="100" w:afterAutospacing="1" w:before="100" w:beforeAutospacing="1"/>
      <w:jc w:val="right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330" w:type="paragraph">
    <w:name w:val="xl330"/>
    <w:basedOn w:val="Normal"/>
    <w:rsid w:val="0011455A"/>
    <w:pPr>
      <w:pBdr>
        <w:bottom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331" w:type="paragraph">
    <w:name w:val="xl331"/>
    <w:basedOn w:val="Normal"/>
    <w:rsid w:val="0011455A"/>
    <w:pPr>
      <w:pBdr>
        <w:left w:color="000000" w:space="0" w:sz="4" w:val="single"/>
        <w:bottom w:color="000000" w:space="0" w:sz="4" w:val="single"/>
        <w:righ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32" w:type="paragraph">
    <w:name w:val="xl332"/>
    <w:basedOn w:val="Normal"/>
    <w:rsid w:val="0011455A"/>
    <w:pPr>
      <w:pBdr>
        <w:bottom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333" w:type="paragraph">
    <w:name w:val="xl333"/>
    <w:basedOn w:val="Normal"/>
    <w:rsid w:val="0011455A"/>
    <w:pPr>
      <w:pBdr>
        <w:bottom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334" w:type="paragraph">
    <w:name w:val="xl334"/>
    <w:basedOn w:val="Normal"/>
    <w:rsid w:val="0011455A"/>
    <w:pPr>
      <w:pBdr>
        <w:left w:color="000000" w:space="0" w:sz="4" w:val="single"/>
        <w:bottom w:color="000000" w:space="0" w:sz="4" w:val="single"/>
      </w:pBdr>
      <w:shd w:color="auto" w:fill="E8E8E8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35" w:type="paragraph">
    <w:name w:val="xl335"/>
    <w:basedOn w:val="Normal"/>
    <w:rsid w:val="0011455A"/>
    <w:pPr>
      <w:pBdr>
        <w:bottom w:color="000000" w:space="0" w:sz="4" w:val="single"/>
      </w:pBdr>
      <w:shd w:color="auto" w:fill="E8E8E8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36" w:type="paragraph">
    <w:name w:val="xl336"/>
    <w:basedOn w:val="Normal"/>
    <w:rsid w:val="0011455A"/>
    <w:pPr>
      <w:pBdr>
        <w:left w:color="000000" w:space="0" w:sz="4" w:val="single"/>
        <w:bottom w:color="000000" w:space="0" w:sz="4" w:val="single"/>
      </w:pBdr>
      <w:shd w:color="auto" w:fill="E8E8E8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37" w:type="paragraph">
    <w:name w:val="xl337"/>
    <w:basedOn w:val="Normal"/>
    <w:rsid w:val="0011455A"/>
    <w:pPr>
      <w:pBdr>
        <w:bottom w:color="000000" w:space="0" w:sz="4" w:val="single"/>
      </w:pBdr>
      <w:shd w:color="auto" w:fill="E8E8E8" w:val="clear"/>
      <w:spacing w:after="100" w:afterAutospacing="1" w:before="100" w:beforeAutospacing="1"/>
      <w:jc w:val="right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38" w:type="paragraph">
    <w:name w:val="xl338"/>
    <w:basedOn w:val="Normal"/>
    <w:rsid w:val="0011455A"/>
    <w:pPr>
      <w:pBdr>
        <w:bottom w:color="000000" w:space="0" w:sz="4" w:val="single"/>
        <w:right w:color="000000" w:space="0" w:sz="4" w:val="single"/>
      </w:pBdr>
      <w:shd w:color="auto" w:fill="E8E8E8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39" w:type="paragraph">
    <w:name w:val="xl339"/>
    <w:basedOn w:val="Normal"/>
    <w:rsid w:val="0011455A"/>
    <w:pP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40" w:type="paragraph">
    <w:name w:val="xl340"/>
    <w:basedOn w:val="Normal"/>
    <w:rsid w:val="0011455A"/>
    <w:pPr>
      <w:spacing w:after="100" w:afterAutospacing="1" w:before="100" w:beforeAutospacing="1"/>
    </w:pPr>
    <w:rPr>
      <w:rFonts w:ascii="Calibri" w:cs="Times New Roman" w:eastAsia="Times New Roman" w:hAnsi="Calibri"/>
      <w:color w:val="000000"/>
      <w:sz w:val="18"/>
      <w:szCs w:val="18"/>
      <w:lang w:eastAsia="hr-HR"/>
    </w:rPr>
  </w:style>
  <w:style w:customStyle="1" w:styleId="xl341" w:type="paragraph">
    <w:name w:val="xl341"/>
    <w:basedOn w:val="Normal"/>
    <w:rsid w:val="0011455A"/>
    <w:pPr>
      <w:spacing w:after="100" w:afterAutospacing="1" w:before="100" w:beforeAutospacing="1"/>
      <w:jc w:val="right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342" w:type="paragraph">
    <w:name w:val="xl342"/>
    <w:basedOn w:val="Normal"/>
    <w:rsid w:val="0011455A"/>
    <w:pPr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343" w:type="paragraph">
    <w:name w:val="xl343"/>
    <w:basedOn w:val="Normal"/>
    <w:rsid w:val="0011455A"/>
    <w:pPr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344" w:type="paragraph">
    <w:name w:val="xl344"/>
    <w:basedOn w:val="Normal"/>
    <w:rsid w:val="0011455A"/>
    <w:pPr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345" w:type="paragraph">
    <w:name w:val="xl345"/>
    <w:basedOn w:val="Normal"/>
    <w:rsid w:val="0011455A"/>
    <w:pPr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46" w:type="paragraph">
    <w:name w:val="xl346"/>
    <w:basedOn w:val="Normal"/>
    <w:rsid w:val="0011455A"/>
    <w:pPr>
      <w:pBdr>
        <w:lef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347" w:type="paragraph">
    <w:name w:val="xl347"/>
    <w:basedOn w:val="Normal"/>
    <w:rsid w:val="0011455A"/>
    <w:pP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348" w:type="paragraph">
    <w:name w:val="xl348"/>
    <w:basedOn w:val="Normal"/>
    <w:rsid w:val="0011455A"/>
    <w:pPr>
      <w:shd w:color="auto" w:fill="EEEEEE" w:val="clear"/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49" w:type="paragraph">
    <w:name w:val="xl349"/>
    <w:basedOn w:val="Normal"/>
    <w:rsid w:val="0011455A"/>
    <w:pPr>
      <w:pBdr>
        <w:left w:color="000000" w:space="0" w:sz="4" w:val="single"/>
      </w:pBd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350" w:type="paragraph">
    <w:name w:val="xl350"/>
    <w:basedOn w:val="Normal"/>
    <w:rsid w:val="0011455A"/>
    <w:pPr>
      <w:pBdr>
        <w:left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51" w:type="paragraph">
    <w:name w:val="xl351"/>
    <w:basedOn w:val="Normal"/>
    <w:rsid w:val="0011455A"/>
    <w:pP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352" w:type="paragraph">
    <w:name w:val="xl352"/>
    <w:basedOn w:val="Normal"/>
    <w:rsid w:val="0011455A"/>
    <w:pPr>
      <w:pBdr>
        <w:left w:color="000000" w:space="0" w:sz="4" w:val="single"/>
      </w:pBd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353" w:type="paragraph">
    <w:name w:val="xl353"/>
    <w:basedOn w:val="Normal"/>
    <w:rsid w:val="0011455A"/>
    <w:pPr>
      <w:pBdr>
        <w:bottom w:color="000000" w:space="0" w:sz="4" w:val="single"/>
      </w:pBdr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54" w:type="paragraph">
    <w:name w:val="xl354"/>
    <w:basedOn w:val="Normal"/>
    <w:rsid w:val="0011455A"/>
    <w:pPr>
      <w:pBdr>
        <w:left w:color="000000" w:space="0" w:sz="4" w:val="single"/>
        <w:bottom w:color="000000" w:space="0" w:sz="4" w:val="single"/>
      </w:pBd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355" w:type="paragraph">
    <w:name w:val="xl355"/>
    <w:basedOn w:val="Normal"/>
    <w:rsid w:val="0011455A"/>
    <w:pPr>
      <w:pBdr>
        <w:bottom w:color="000000" w:space="0" w:sz="4" w:val="single"/>
      </w:pBd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356" w:type="paragraph">
    <w:name w:val="xl356"/>
    <w:basedOn w:val="Normal"/>
    <w:rsid w:val="0011455A"/>
    <w:pPr>
      <w:pBdr>
        <w:top w:color="000000" w:space="0" w:sz="4" w:val="single"/>
        <w:left w:color="000000" w:space="0" w:sz="4" w:val="single"/>
        <w:right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57" w:type="paragraph">
    <w:name w:val="xl357"/>
    <w:basedOn w:val="Normal"/>
    <w:rsid w:val="0011455A"/>
    <w:pPr>
      <w:pBdr>
        <w:top w:color="000000" w:space="0" w:sz="4" w:val="single"/>
        <w:left w:color="000000" w:space="0" w:sz="4" w:val="single"/>
      </w:pBd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358" w:type="paragraph">
    <w:name w:val="xl358"/>
    <w:basedOn w:val="Normal"/>
    <w:rsid w:val="0011455A"/>
    <w:pPr>
      <w:pBdr>
        <w:top w:color="000000" w:space="0" w:sz="4" w:val="single"/>
      </w:pBd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359" w:type="paragraph">
    <w:name w:val="xl359"/>
    <w:basedOn w:val="Normal"/>
    <w:rsid w:val="0011455A"/>
    <w:pPr>
      <w:pBdr>
        <w:top w:color="000000" w:space="0" w:sz="4" w:val="single"/>
        <w:left w:color="000000" w:space="0" w:sz="4" w:val="single"/>
        <w:right w:color="000000" w:space="0" w:sz="4" w:val="single"/>
      </w:pBd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360" w:type="paragraph">
    <w:name w:val="xl360"/>
    <w:basedOn w:val="Normal"/>
    <w:rsid w:val="0011455A"/>
    <w:pPr>
      <w:pBdr>
        <w:top w:color="000000" w:space="0" w:sz="4" w:val="single"/>
      </w:pBd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361" w:type="paragraph">
    <w:name w:val="xl361"/>
    <w:basedOn w:val="Normal"/>
    <w:rsid w:val="0011455A"/>
    <w:pPr>
      <w:pBdr>
        <w:right w:color="000000" w:space="0" w:sz="4" w:val="single"/>
      </w:pBd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362" w:type="paragraph">
    <w:name w:val="xl362"/>
    <w:basedOn w:val="Normal"/>
    <w:rsid w:val="0011455A"/>
    <w:pPr>
      <w:pBdr>
        <w:right w:color="000000" w:space="0" w:sz="4" w:val="single"/>
      </w:pBd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363" w:type="paragraph">
    <w:name w:val="xl363"/>
    <w:basedOn w:val="Normal"/>
    <w:rsid w:val="0011455A"/>
    <w:pPr>
      <w:pBdr>
        <w:bottom w:color="000000" w:space="0" w:sz="4" w:val="single"/>
        <w:right w:color="000000" w:space="0" w:sz="4" w:val="single"/>
      </w:pBd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64" w:type="paragraph">
    <w:name w:val="xl364"/>
    <w:basedOn w:val="Normal"/>
    <w:rsid w:val="0011455A"/>
    <w:pPr>
      <w:pBdr>
        <w:top w:color="000000" w:space="0" w:sz="4" w:val="single"/>
        <w:lef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365" w:type="paragraph">
    <w:name w:val="xl365"/>
    <w:basedOn w:val="Normal"/>
    <w:rsid w:val="0011455A"/>
    <w:pPr>
      <w:pBdr>
        <w:top w:color="000000" w:space="0" w:sz="4" w:val="single"/>
        <w:left w:color="000000" w:space="0" w:sz="4" w:val="single"/>
        <w:righ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66" w:type="paragraph">
    <w:name w:val="xl366"/>
    <w:basedOn w:val="Normal"/>
    <w:rsid w:val="0011455A"/>
    <w:pPr>
      <w:pBdr>
        <w:top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67" w:type="paragraph">
    <w:name w:val="xl367"/>
    <w:basedOn w:val="Normal"/>
    <w:rsid w:val="0011455A"/>
    <w:pPr>
      <w:pBdr>
        <w:top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68" w:type="paragraph">
    <w:name w:val="xl368"/>
    <w:basedOn w:val="Normal"/>
    <w:rsid w:val="0011455A"/>
    <w:pP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369" w:type="paragraph">
    <w:name w:val="xl369"/>
    <w:basedOn w:val="Normal"/>
    <w:rsid w:val="0011455A"/>
    <w:pPr>
      <w:pBdr>
        <w:righ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370" w:type="paragraph">
    <w:name w:val="xl370"/>
    <w:basedOn w:val="Normal"/>
    <w:rsid w:val="0011455A"/>
    <w:pPr>
      <w:pBdr>
        <w:righ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71" w:type="paragraph">
    <w:name w:val="xl371"/>
    <w:basedOn w:val="Normal"/>
    <w:rsid w:val="0011455A"/>
    <w:pPr>
      <w:pBdr>
        <w:right w:color="000000" w:space="0" w:sz="4" w:val="single"/>
      </w:pBd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372" w:type="paragraph">
    <w:name w:val="xl372"/>
    <w:basedOn w:val="Normal"/>
    <w:rsid w:val="0011455A"/>
    <w:pPr>
      <w:pBdr>
        <w:left w:color="000000" w:space="0" w:sz="4" w:val="single"/>
      </w:pBd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xl373" w:type="paragraph">
    <w:name w:val="xl373"/>
    <w:basedOn w:val="Normal"/>
    <w:rsid w:val="0011455A"/>
    <w:pPr>
      <w:pBdr>
        <w:bottom w:color="000000" w:space="0" w:sz="4" w:val="single"/>
        <w:right w:color="000000" w:space="0" w:sz="4" w:val="single"/>
      </w:pBd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374" w:type="paragraph">
    <w:name w:val="xl374"/>
    <w:basedOn w:val="Normal"/>
    <w:rsid w:val="0011455A"/>
    <w:pPr>
      <w:pBdr>
        <w:bottom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75" w:type="paragraph">
    <w:name w:val="xl375"/>
    <w:basedOn w:val="Normal"/>
    <w:rsid w:val="0011455A"/>
    <w:pPr>
      <w:pBdr>
        <w:righ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376" w:type="paragraph">
    <w:name w:val="xl376"/>
    <w:basedOn w:val="Normal"/>
    <w:rsid w:val="0011455A"/>
    <w:pPr>
      <w:pBdr>
        <w:righ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77" w:type="paragraph">
    <w:name w:val="xl377"/>
    <w:basedOn w:val="Normal"/>
    <w:rsid w:val="0011455A"/>
    <w:pPr>
      <w:pBdr>
        <w:left w:color="000000" w:space="0" w:sz="4" w:val="single"/>
        <w:righ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78" w:type="paragraph">
    <w:name w:val="xl378"/>
    <w:basedOn w:val="Normal"/>
    <w:rsid w:val="0011455A"/>
    <w:pPr>
      <w:pBdr>
        <w:left w:color="000000" w:space="0" w:sz="4" w:val="single"/>
        <w:bottom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79" w:type="paragraph">
    <w:name w:val="xl379"/>
    <w:basedOn w:val="Normal"/>
    <w:rsid w:val="0011455A"/>
    <w:pPr>
      <w:pBdr>
        <w:left w:color="000000" w:space="0" w:sz="4" w:val="single"/>
        <w:right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80" w:type="paragraph">
    <w:name w:val="xl380"/>
    <w:basedOn w:val="Normal"/>
    <w:rsid w:val="0011455A"/>
    <w:pPr>
      <w:pBdr>
        <w:left w:color="000000" w:space="0" w:sz="4" w:val="single"/>
        <w:bottom w:color="000000" w:space="0" w:sz="4" w:val="single"/>
        <w:right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81" w:type="paragraph">
    <w:name w:val="xl381"/>
    <w:basedOn w:val="Normal"/>
    <w:rsid w:val="0011455A"/>
    <w:pPr>
      <w:pBdr>
        <w:top w:color="000000" w:space="0" w:sz="4" w:val="single"/>
        <w:left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82" w:type="paragraph">
    <w:name w:val="xl382"/>
    <w:basedOn w:val="Normal"/>
    <w:rsid w:val="0011455A"/>
    <w:pPr>
      <w:pBdr>
        <w:top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383" w:type="paragraph">
    <w:name w:val="xl383"/>
    <w:basedOn w:val="Normal"/>
    <w:rsid w:val="0011455A"/>
    <w:pPr>
      <w:pBdr>
        <w:top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384" w:type="paragraph">
    <w:name w:val="xl384"/>
    <w:basedOn w:val="Normal"/>
    <w:rsid w:val="0011455A"/>
    <w:pPr>
      <w:pBdr>
        <w:bottom w:color="000000" w:space="0" w:sz="4" w:val="single"/>
      </w:pBd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85" w:type="paragraph">
    <w:name w:val="xl385"/>
    <w:basedOn w:val="Normal"/>
    <w:rsid w:val="0011455A"/>
    <w:pPr>
      <w:pBdr>
        <w:top w:color="000000" w:space="0" w:sz="4" w:val="single"/>
        <w:righ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386" w:type="paragraph">
    <w:name w:val="xl386"/>
    <w:basedOn w:val="Normal"/>
    <w:rsid w:val="0011455A"/>
    <w:pPr>
      <w:pBdr>
        <w:top w:color="000000" w:space="0" w:sz="4" w:val="single"/>
        <w:righ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87" w:type="paragraph">
    <w:name w:val="xl387"/>
    <w:basedOn w:val="Normal"/>
    <w:rsid w:val="0011455A"/>
    <w:pPr>
      <w:pBdr>
        <w:right w:color="000000" w:space="0" w:sz="4" w:val="single"/>
      </w:pBd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88" w:type="paragraph">
    <w:name w:val="xl388"/>
    <w:basedOn w:val="Normal"/>
    <w:rsid w:val="0011455A"/>
    <w:pPr>
      <w:pBdr>
        <w:top w:color="000000" w:space="0" w:sz="4" w:val="single"/>
        <w:righ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389" w:type="paragraph">
    <w:name w:val="xl389"/>
    <w:basedOn w:val="Normal"/>
    <w:rsid w:val="0011455A"/>
    <w:pPr>
      <w:pBdr>
        <w:top w:color="000000" w:space="0" w:sz="4" w:val="single"/>
        <w:righ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90" w:type="paragraph">
    <w:name w:val="xl390"/>
    <w:basedOn w:val="Normal"/>
    <w:rsid w:val="0011455A"/>
    <w:pPr>
      <w:pBdr>
        <w:top w:color="000000" w:space="0" w:sz="4" w:val="single"/>
      </w:pBdr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91" w:type="paragraph">
    <w:name w:val="xl391"/>
    <w:basedOn w:val="Normal"/>
    <w:rsid w:val="0011455A"/>
    <w:pPr>
      <w:pBdr>
        <w:top w:color="000000" w:space="0" w:sz="4" w:val="single"/>
        <w:left w:color="000000" w:space="0" w:sz="4" w:val="single"/>
      </w:pBdr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92" w:type="paragraph">
    <w:name w:val="xl392"/>
    <w:basedOn w:val="Normal"/>
    <w:rsid w:val="0011455A"/>
    <w:pPr>
      <w:pBdr>
        <w:top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93" w:type="paragraph">
    <w:name w:val="xl393"/>
    <w:basedOn w:val="Normal"/>
    <w:rsid w:val="0011455A"/>
    <w:pPr>
      <w:pBdr>
        <w:top w:color="000000" w:space="0" w:sz="4" w:val="single"/>
        <w:right w:color="000000" w:space="0" w:sz="4" w:val="single"/>
      </w:pBdr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94" w:type="paragraph">
    <w:name w:val="xl394"/>
    <w:basedOn w:val="Normal"/>
    <w:rsid w:val="0011455A"/>
    <w:pP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95" w:type="paragraph">
    <w:name w:val="xl395"/>
    <w:basedOn w:val="Normal"/>
    <w:rsid w:val="0011455A"/>
    <w:pPr>
      <w:pBdr>
        <w:right w:color="000000" w:space="0" w:sz="4" w:val="single"/>
      </w:pBd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96" w:type="paragraph">
    <w:name w:val="xl396"/>
    <w:basedOn w:val="Normal"/>
    <w:rsid w:val="0011455A"/>
    <w:pPr>
      <w:pBdr>
        <w:top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397" w:type="paragraph">
    <w:name w:val="xl397"/>
    <w:basedOn w:val="Normal"/>
    <w:rsid w:val="0011455A"/>
    <w:pPr>
      <w:pBdr>
        <w:right w:color="000000" w:space="0" w:sz="4" w:val="single"/>
      </w:pBd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398" w:type="paragraph">
    <w:name w:val="xl398"/>
    <w:basedOn w:val="Normal"/>
    <w:rsid w:val="0011455A"/>
    <w:pPr>
      <w:pBdr>
        <w:bottom w:color="000000" w:space="0" w:sz="4" w:val="single"/>
      </w:pBd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399" w:type="paragraph">
    <w:name w:val="xl399"/>
    <w:basedOn w:val="Normal"/>
    <w:rsid w:val="0011455A"/>
    <w:pPr>
      <w:pBdr>
        <w:top w:color="000000" w:space="0" w:sz="4" w:val="single"/>
        <w:right w:color="000000" w:space="0" w:sz="4" w:val="single"/>
      </w:pBd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400" w:type="paragraph">
    <w:name w:val="xl400"/>
    <w:basedOn w:val="Normal"/>
    <w:rsid w:val="0011455A"/>
    <w:pPr>
      <w:pBdr>
        <w:left w:color="000000" w:space="0" w:sz="4" w:val="single"/>
      </w:pBdr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401" w:type="paragraph">
    <w:name w:val="xl401"/>
    <w:basedOn w:val="Normal"/>
    <w:rsid w:val="0011455A"/>
    <w:pPr>
      <w:pBdr>
        <w:right w:color="000000" w:space="0" w:sz="4" w:val="single"/>
      </w:pBdr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402" w:type="paragraph">
    <w:name w:val="xl402"/>
    <w:basedOn w:val="Normal"/>
    <w:rsid w:val="0011455A"/>
    <w:pPr>
      <w:pBdr>
        <w:lef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403" w:type="paragraph">
    <w:name w:val="xl403"/>
    <w:basedOn w:val="Normal"/>
    <w:rsid w:val="0011455A"/>
    <w:pPr>
      <w:shd w:color="auto" w:fill="EEEEEE" w:val="clear"/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404" w:type="paragraph">
    <w:name w:val="xl404"/>
    <w:basedOn w:val="Normal"/>
    <w:rsid w:val="0011455A"/>
    <w:pPr>
      <w:pBdr>
        <w:left w:color="000000" w:space="0" w:sz="4" w:val="single"/>
        <w:bottom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405" w:type="paragraph">
    <w:name w:val="xl405"/>
    <w:basedOn w:val="Normal"/>
    <w:rsid w:val="0011455A"/>
    <w:pPr>
      <w:pBdr>
        <w:bottom w:color="000000" w:space="0" w:sz="4" w:val="single"/>
        <w:righ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406" w:type="paragraph">
    <w:name w:val="xl406"/>
    <w:basedOn w:val="Normal"/>
    <w:rsid w:val="0011455A"/>
    <w:pPr>
      <w:pBdr>
        <w:bottom w:color="000000" w:space="0" w:sz="4" w:val="single"/>
        <w:right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407" w:type="paragraph">
    <w:name w:val="xl407"/>
    <w:basedOn w:val="Normal"/>
    <w:rsid w:val="0011455A"/>
    <w:pPr>
      <w:pBdr>
        <w:bottom w:color="000000" w:space="0" w:sz="4" w:val="single"/>
      </w:pBdr>
      <w:shd w:color="auto" w:fill="E8E8E8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408" w:type="paragraph">
    <w:name w:val="xl408"/>
    <w:basedOn w:val="Normal"/>
    <w:rsid w:val="0011455A"/>
    <w:pPr>
      <w:pBdr>
        <w:bottom w:color="000000" w:space="0" w:sz="4" w:val="single"/>
        <w:right w:color="000000" w:space="0" w:sz="4" w:val="single"/>
      </w:pBdr>
      <w:shd w:color="auto" w:fill="E8E8E8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409" w:type="paragraph">
    <w:name w:val="xl409"/>
    <w:basedOn w:val="Normal"/>
    <w:rsid w:val="0011455A"/>
    <w:pPr>
      <w:pBdr>
        <w:top w:color="000000" w:space="0" w:sz="4" w:val="single"/>
        <w:bottom w:color="000000" w:space="0" w:sz="4" w:val="single"/>
        <w:right w:color="000000" w:space="0" w:sz="4" w:val="single"/>
      </w:pBdr>
      <w:shd w:color="auto" w:fill="E8E8E8" w:val="clear"/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xl410" w:type="paragraph">
    <w:name w:val="xl410"/>
    <w:basedOn w:val="Normal"/>
    <w:rsid w:val="0011455A"/>
    <w:pPr>
      <w:pBdr>
        <w:left w:color="000000" w:space="0" w:sz="4" w:val="single"/>
        <w:bottom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411" w:type="paragraph">
    <w:name w:val="xl411"/>
    <w:basedOn w:val="Normal"/>
    <w:rsid w:val="0011455A"/>
    <w:pPr>
      <w:pBdr>
        <w:top w:color="000000" w:space="0" w:sz="4" w:val="single"/>
        <w:left w:color="000000" w:space="0" w:sz="4" w:val="single"/>
      </w:pBdr>
      <w:shd w:color="auto" w:fill="EEEEEE" w:val="clear"/>
      <w:spacing w:after="100" w:afterAutospacing="1" w:before="100" w:beforeAutospacing="1"/>
      <w:jc w:val="right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412" w:type="paragraph">
    <w:name w:val="xl412"/>
    <w:basedOn w:val="Normal"/>
    <w:rsid w:val="0011455A"/>
    <w:pPr>
      <w:pBdr>
        <w:bottom w:color="000000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413" w:type="paragraph">
    <w:name w:val="xl413"/>
    <w:basedOn w:val="Normal"/>
    <w:rsid w:val="0011455A"/>
    <w:pPr>
      <w:pBdr>
        <w:top w:color="000000" w:space="0" w:sz="4" w:val="single"/>
        <w:bottom w:color="000000" w:space="0" w:sz="4" w:val="single"/>
      </w:pBdr>
      <w:shd w:color="auto" w:fill="EEEEEE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414" w:type="paragraph">
    <w:name w:val="xl414"/>
    <w:basedOn w:val="Normal"/>
    <w:rsid w:val="0011455A"/>
    <w:pPr>
      <w:pBdr>
        <w:top w:color="000000" w:space="0" w:sz="4" w:val="single"/>
        <w:bottom w:color="000000" w:space="0" w:sz="4" w:val="single"/>
      </w:pBdr>
      <w:shd w:color="auto" w:fill="E8E8E8" w:val="clear"/>
      <w:spacing w:after="100" w:afterAutospacing="1" w:before="100" w:beforeAutospacing="1"/>
    </w:pPr>
    <w:rPr>
      <w:rFonts w:cs="Times New Roman" w:eastAsia="Times New Roman"/>
      <w:b/>
      <w:bCs/>
      <w:sz w:val="18"/>
      <w:szCs w:val="18"/>
      <w:lang w:eastAsia="hr-HR"/>
    </w:rPr>
  </w:style>
  <w:style w:customStyle="1" w:styleId="xl415" w:type="paragraph">
    <w:name w:val="xl415"/>
    <w:basedOn w:val="Normal"/>
    <w:rsid w:val="0011455A"/>
    <w:pPr>
      <w:pBdr>
        <w:top w:color="000000" w:space="0" w:sz="4" w:val="single"/>
        <w:bottom w:color="000000" w:space="0" w:sz="4" w:val="single"/>
      </w:pBdr>
      <w:shd w:color="auto" w:fill="E8E8E8" w:val="clear"/>
      <w:spacing w:after="100" w:afterAutospacing="1" w:before="100" w:beforeAutospacing="1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xl416" w:type="paragraph">
    <w:name w:val="xl416"/>
    <w:basedOn w:val="Normal"/>
    <w:rsid w:val="0011455A"/>
    <w:pPr>
      <w:pBdr>
        <w:left w:color="000000" w:space="0" w:sz="4" w:val="single"/>
      </w:pBdr>
      <w:spacing w:after="100" w:afterAutospacing="1" w:before="100" w:beforeAutospacing="1"/>
    </w:pPr>
    <w:rPr>
      <w:rFonts w:cs="Times New Roman" w:eastAsia="Times New Roman"/>
      <w:color w:val="000000"/>
      <w:sz w:val="18"/>
      <w:szCs w:val="18"/>
      <w:lang w:eastAsia="hr-HR"/>
    </w:rPr>
  </w:style>
  <w:style w:customStyle="1" w:styleId="xl417" w:type="paragraph">
    <w:name w:val="xl417"/>
    <w:basedOn w:val="Normal"/>
    <w:rsid w:val="0011455A"/>
    <w:pPr>
      <w:pBdr>
        <w:bottom w:color="000000" w:space="0" w:sz="4" w:val="single"/>
      </w:pBdr>
      <w:shd w:color="auto" w:fill="EEEEEE" w:val="clear"/>
      <w:spacing w:after="100" w:afterAutospacing="1" w:before="100" w:beforeAutospacing="1"/>
      <w:jc w:val="center"/>
    </w:pPr>
    <w:rPr>
      <w:rFonts w:cs="Times New Roman" w:eastAsia="Times New Roman"/>
      <w:b/>
      <w:bCs/>
      <w:color w:val="000000"/>
      <w:sz w:val="18"/>
      <w:szCs w:val="18"/>
      <w:lang w:eastAsia="hr-HR"/>
    </w:rPr>
  </w:style>
  <w:style w:customStyle="1" w:styleId="Reetkatablice10" w:type="table">
    <w:name w:val="Rešetka tablice1"/>
    <w:basedOn w:val="Obinatablica"/>
    <w:next w:val="Reetkatablice"/>
    <w:uiPriority w:val="59"/>
    <w:rsid w:val="0011455A"/>
    <w:pPr>
      <w:spacing w:after="0" w:line="240" w:lineRule="auto"/>
    </w:pPr>
    <w:rPr>
      <w:rFonts w:ascii="Calibri" w:cs="Times New Roman" w:eastAsia="Calibri" w:hAnsi="Calibri"/>
      <w:lang w:val="hr-HR"/>
    </w:rPr>
    <w:tblPr>
      <w:tblInd w:type="nil" w:w="0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150260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microsoft.com/office/2007/relationships/stylesWithEffects" Target="stylesWithEffects.xml"/><Relationship Id="rId15" Type="http://schemas.openxmlformats.org/officeDocument/2006/relationships/image" Target="media/image6.jpeg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jpe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21. kolovoza 2018.</izvorni_sadrzaj>
    <derivirana_varijabla naziv="DomainObject.DatumDonosenjaOdluke_1">21. kolovoza 2018.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St-90/2018-16</izvorni_sadrzaj>
    <derivirana_varijabla naziv="DomainObject.Oznaka_1">St-90/2018-16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90</izvorni_sadrzaj>
    <derivirana_varijabla naziv="DomainObject.Predmet.Broj_1">90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8. siječnja 2018.</izvorni_sadrzaj>
    <derivirana_varijabla naziv="DomainObject.Predmet.DatumOsnivanja_1">8. siječnja 2018.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St-90/2018</izvorni_sadrzaj>
    <derivirana_varijabla naziv="DomainObject.Predmet.OznakaBroj_1">St-90/2018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OBUĆA VIKO društvo s ograničenom odgovornošću za trgovinu i proizvodnju</izvorni_sadrzaj>
    <derivirana_varijabla naziv="DomainObject.Predmet.ProtustrankaFormated_1">  OBUĆA VIKO društvo s ograničenom odgovornošću za trgovinu i proizvodnju</derivirana_varijabla>
  </DomainObject.Predmet.ProtustrankaFormated>
  <DomainObject.Predmet.ProtustrankaFormatedOIB>
    <izvorni_sadrzaj>  OBUĆA VIKO društvo s ograničenom odgovornošću za trgovinu i proizvodnju, OIB 77766700586</izvorni_sadrzaj>
    <derivirana_varijabla naziv="DomainObject.Predmet.ProtustrankaFormatedOIB_1">  OBUĆA VIKO društvo s ograničenom odgovornošću za trgovinu i proizvodnju, OIB 77766700586</derivirana_varijabla>
  </DomainObject.Predmet.ProtustrankaFormatedOIB>
  <DomainObject.Predmet.ProtustrankaFormatedWithAdress>
    <izvorni_sadrzaj> OBUĆA VIKO društvo s ograničenom odgovornošću za trgovinu i proizvodnju, Pavleka Miškine 57, 42000 Varaždin</izvorni_sadrzaj>
    <derivirana_varijabla naziv="DomainObject.Predmet.ProtustrankaFormatedWithAdress_1"> OBUĆA VIKO društvo s ograničenom odgovornošću za trgovinu i proizvodnju, Pavleka Miškine 57, 42000 Varaždin</derivirana_varijabla>
  </DomainObject.Predmet.ProtustrankaFormatedWithAdress>
  <DomainObject.Predmet.ProtustrankaFormatedWithAdressOIB>
    <izvorni_sadrzaj> OBUĆA VIKO društvo s ograničenom odgovornošću za trgovinu i proizvodnju, OIB 77766700586, Pavleka Miškine 57, 42000 Varaždin</izvorni_sadrzaj>
    <derivirana_varijabla naziv="DomainObject.Predmet.ProtustrankaFormatedWithAdressOIB_1"> OBUĆA VIKO društvo s ograničenom odgovornošću za trgovinu i proizvodnju, OIB 77766700586, Pavleka Miškine 57, 42000 Varaždin</derivirana_varijabla>
  </DomainObject.Predmet.ProtustrankaFormatedWithAdressOIB>
  <DomainObject.Predmet.ProtustrankaWithAdress>
    <izvorni_sadrzaj>OBUĆA VIKO društvo s ograničenom odgovornošću za trgovinu i proizvodnju Pavleka Miškine 57, 42000 Varaždin</izvorni_sadrzaj>
    <derivirana_varijabla naziv="DomainObject.Predmet.ProtustrankaWithAdress_1">OBUĆA VIKO društvo s ograničenom odgovornošću za trgovinu i proizvodnju Pavleka Miškine 57, 42000 Varaždin</derivirana_varijabla>
  </DomainObject.Predmet.ProtustrankaWithAdress>
  <DomainObject.Predmet.ProtustrankaWithAdressOIB>
    <izvorni_sadrzaj>OBUĆA VIKO društvo s ograničenom odgovornošću za trgovinu i proizvodnju, OIB 77766700586, Pavleka Miškine 57, 42000 Varaždin</izvorni_sadrzaj>
    <derivirana_varijabla naziv="DomainObject.Predmet.ProtustrankaWithAdressOIB_1">OBUĆA VIKO društvo s ograničenom odgovornošću za trgovinu i proizvodnju, OIB 77766700586, Pavleka Miškine 57, 42000 Varaždin</derivirana_varijabla>
  </DomainObject.Predmet.ProtustrankaWithAdressOIB>
  <DomainObject.Predmet.ProtustrankaNazivFormated>
    <izvorni_sadrzaj>OBUĆA VIKO društvo s ograničenom odgovornošću za trgovinu i proizvodnju</izvorni_sadrzaj>
    <derivirana_varijabla naziv="DomainObject.Predmet.ProtustrankaNazivFormated_1">OBUĆA VIKO društvo s ograničenom odgovornošću za trgovinu i proizvodnju</derivirana_varijabla>
  </DomainObject.Predmet.ProtustrankaNazivFormated>
  <DomainObject.Predmet.ProtustrankaNazivFormatedOIB>
    <izvorni_sadrzaj>OBUĆA VIKO društvo s ograničenom odgovornošću za trgovinu i proizvodnju, OIB 77766700586</izvorni_sadrzaj>
    <derivirana_varijabla naziv="DomainObject.Predmet.ProtustrankaNazivFormatedOIB_1">OBUĆA VIKO društvo s ograničenom odgovornošću za trgovinu i proizvodnju, OIB 77766700586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Financijska agencija</izvorni_sadrzaj>
    <derivirana_varijabla naziv="DomainObject.Predmet.StrankaFormated_1">  Financijska agencija</derivirana_varijabla>
  </DomainObject.Predmet.StrankaFormated>
  <DomainObject.Predmet.StrankaFormatedOIB>
    <izvorni_sadrzaj>  Financijska agencija, OIB 85821130368</izvorni_sadrzaj>
    <derivirana_varijabla naziv="DomainObject.Predmet.StrankaFormatedOIB_1">  Financijska agencija, OIB 85821130368</derivirana_varijabla>
  </DomainObject.Predmet.StrankaFormatedOIB>
  <DomainObject.Predmet.StrankaFormatedWithAdress>
    <izvorni_sadrzaj> Financijska agencija, Ulica grada Vukovara 70, 10000 Zagreb</izvorni_sadrzaj>
    <derivirana_varijabla naziv="DomainObject.Predmet.StrankaFormatedWithAdress_1"> Financijska agencija, Ulica grada Vukovara 70, 10000 Zagreb</derivirana_varijabla>
  </DomainObject.Predmet.StrankaFormatedWithAdress>
  <DomainObject.Predmet.StrankaFormatedWithAdressOIB>
    <izvorni_sadrzaj> Financijska agencija, OIB 85821130368, Ulica grada Vukovara 70, 10000 Zagreb</izvorni_sadrzaj>
    <derivirana_varijabla naziv="DomainObject.Predmet.StrankaFormatedWithAdressOIB_1"> Financijska agencija, OIB 85821130368, Ulica grada Vukovara 70, 10000 Zagreb</derivirana_varijabla>
  </DomainObject.Predmet.StrankaFormatedWithAdressOIB>
  <DomainObject.Predmet.StrankaWithAdress>
    <izvorni_sadrzaj>Financijska agencija Ulica grada Vukovara 70,10000 Zagreb</izvorni_sadrzaj>
    <derivirana_varijabla naziv="DomainObject.Predmet.StrankaWithAdress_1">Financijska agencija Ulica grada Vukovara 70,10000 Zagreb</derivirana_varijabla>
  </DomainObject.Predmet.StrankaWithAdress>
  <DomainObject.Predmet.StrankaWithAdressOIB>
    <izvorni_sadrzaj>Financijska agencija, OIB 85821130368, Ulica grada Vukovara 70,10000 Zagreb</izvorni_sadrzaj>
    <derivirana_varijabla naziv="DomainObject.Predmet.StrankaWithAdressOIB_1">Financijska agencija, OIB 85821130368, Ulica grada Vukovara 70,10000 Zagreb</derivirana_varijabla>
  </DomainObject.Predmet.StrankaWithAdressOIB>
  <DomainObject.Predmet.StrankaNazivFormated>
    <izvorni_sadrzaj>Financijska agencija</izvorni_sadrzaj>
    <derivirana_varijabla naziv="DomainObject.Predmet.StrankaNazivFormated_1">Financijska agencija</derivirana_varijabla>
  </DomainObject.Predmet.StrankaNazivFormated>
  <DomainObject.Predmet.StrankaNazivFormatedOIB>
    <izvorni_sadrzaj>Financijska agencija, OIB 85821130368</izvorni_sadrzaj>
    <derivirana_varijabla naziv="DomainObject.Predmet.StrankaNazivFormatedOIB_1">Financijska agencija, OIB 85821130368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Stečajni postupak do otvaranja stečaja</izvorni_sadrzaj>
    <derivirana_varijabla naziv="DomainObject.Predmet.VrstaSpora.Naziv_1">Stečajni postupak do otvaranja stečaja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Financijska agencija</item>
    </izvorni_sadrzaj>
    <derivirana_varijabla naziv="DomainObject.Predmet.StrankaListFormated_1">
      <item>Financijska agencija</item>
    </derivirana_varijabla>
  </DomainObject.Predmet.StrankaListFormated>
  <DomainObject.Predmet.StrankaListFormatedOIB>
    <izvorni_sadrzaj>
      <item>Financijska agencija, OIB 85821130368</item>
    </izvorni_sadrzaj>
    <derivirana_varijabla naziv="DomainObject.Predmet.StrankaListFormatedOIB_1">
      <item>Financijska agencija, OIB 85821130368</item>
    </derivirana_varijabla>
  </DomainObject.Predmet.StrankaListFormatedOIB>
  <DomainObject.Predmet.StrankaListFormatedWithAdress>
    <izvorni_sadrzaj>
      <item>Financijska agencija, Ulica grada Vukovara 70, 10000 Zagreb</item>
    </izvorni_sadrzaj>
    <derivirana_varijabla naziv="DomainObject.Predmet.StrankaListFormatedWithAdress_1">
      <item>Financijska agencija, Ulica grada Vukovara 70, 10000 Zagreb</item>
    </derivirana_varijabla>
  </DomainObject.Predmet.StrankaListFormatedWithAdress>
  <DomainObject.Predmet.StrankaListFormatedWithAdressOIB>
    <izvorni_sadrzaj>
      <item>Financijska agencija, OIB 85821130368, Ulica grada Vukovara 70, 10000 Zagreb</item>
    </izvorni_sadrzaj>
    <derivirana_varijabla naziv="DomainObject.Predmet.StrankaListFormatedWithAdressOIB_1">
      <item>Financijska agencija, OIB 85821130368, Ulica grada Vukovara 70, 10000 Zagreb</item>
    </derivirana_varijabla>
  </DomainObject.Predmet.StrankaListFormatedWithAdressOIB>
  <DomainObject.Predmet.StrankaListNazivFormated>
    <izvorni_sadrzaj>
      <item>Financijska agencija</item>
    </izvorni_sadrzaj>
    <derivirana_varijabla naziv="DomainObject.Predmet.StrankaListNazivFormated_1">
      <item>Financijska agencija</item>
    </derivirana_varijabla>
  </DomainObject.Predmet.StrankaListNazivFormated>
  <DomainObject.Predmet.StrankaListNazivFormatedOIB>
    <izvorni_sadrzaj>
      <item>Financijska agencija, OIB 85821130368</item>
    </izvorni_sadrzaj>
    <derivirana_varijabla naziv="DomainObject.Predmet.StrankaListNazivFormatedOIB_1">
      <item>Financijska agencija, OIB 85821130368</item>
    </derivirana_varijabla>
  </DomainObject.Predmet.StrankaListNazivFormatedOIB>
  <DomainObject.Predmet.ProtuStrankaListFormated>
    <izvorni_sadrzaj>
      <item>OBUĆA VIKO društvo s ograničenom odgovornošću za trgovinu i proizvodnju</item>
    </izvorni_sadrzaj>
    <derivirana_varijabla naziv="DomainObject.Predmet.ProtuStrankaListFormated_1">
      <item>OBUĆA VIKO društvo s ograničenom odgovornošću za trgovinu i proizvodnju</item>
    </derivirana_varijabla>
  </DomainObject.Predmet.ProtuStrankaListFormated>
  <DomainObject.Predmet.ProtuStrankaListFormatedOIB>
    <izvorni_sadrzaj>
      <item>OBUĆA VIKO društvo s ograničenom odgovornošću za trgovinu i proizvodnju, OIB 77766700586</item>
    </izvorni_sadrzaj>
    <derivirana_varijabla naziv="DomainObject.Predmet.ProtuStrankaListFormatedOIB_1">
      <item>OBUĆA VIKO društvo s ograničenom odgovornošću za trgovinu i proizvodnju, OIB 77766700586</item>
    </derivirana_varijabla>
  </DomainObject.Predmet.ProtuStrankaListFormatedOIB>
  <DomainObject.Predmet.ProtuStrankaListFormatedWithAdress>
    <izvorni_sadrzaj>
      <item>OBUĆA VIKO društvo s ograničenom odgovornošću za trgovinu i proizvodnju, Pavleka Miškine 57, 42000 Varaždin</item>
    </izvorni_sadrzaj>
    <derivirana_varijabla naziv="DomainObject.Predmet.ProtuStrankaListFormatedWithAdress_1">
      <item>OBUĆA VIKO društvo s ograničenom odgovornošću za trgovinu i proizvodnju, Pavleka Miškine 57, 42000 Varaždin</item>
    </derivirana_varijabla>
  </DomainObject.Predmet.ProtuStrankaListFormatedWithAdress>
  <DomainObject.Predmet.ProtuStrankaListFormatedWithAdressOIB>
    <izvorni_sadrzaj>
      <item>OBUĆA VIKO društvo s ograničenom odgovornošću za trgovinu i proizvodnju, OIB 77766700586, Pavleka Miškine 57, 42000 Varaždin</item>
    </izvorni_sadrzaj>
    <derivirana_varijabla naziv="DomainObject.Predmet.ProtuStrankaListFormatedWithAdressOIB_1">
      <item>OBUĆA VIKO društvo s ograničenom odgovornošću za trgovinu i proizvodnju, OIB 77766700586, Pavleka Miškine 57, 42000 Varaždin</item>
    </derivirana_varijabla>
  </DomainObject.Predmet.ProtuStrankaListFormatedWithAdressOIB>
  <DomainObject.Predmet.ProtuStrankaListNazivFormated>
    <izvorni_sadrzaj>
      <item>OBUĆA VIKO društvo s ograničenom odgovornošću za trgovinu i proizvodnju</item>
    </izvorni_sadrzaj>
    <derivirana_varijabla naziv="DomainObject.Predmet.ProtuStrankaListNazivFormated_1">
      <item>OBUĆA VIKO društvo s ograničenom odgovornošću za trgovinu i proizvodnju</item>
    </derivirana_varijabla>
  </DomainObject.Predmet.ProtuStrankaListNazivFormated>
  <DomainObject.Predmet.ProtuStrankaListNazivFormatedOIB>
    <izvorni_sadrzaj>
      <item>OBUĆA VIKO društvo s ograničenom odgovornošću za trgovinu i proizvodnju, OIB 77766700586</item>
    </izvorni_sadrzaj>
    <derivirana_varijabla naziv="DomainObject.Predmet.ProtuStrankaListNazivFormatedOIB_1">
      <item>OBUĆA VIKO društvo s ograničenom odgovornošću za trgovinu i proizvodnju, OIB 77766700586</item>
    </derivirana_varijabla>
  </DomainObject.Predmet.ProtuStrankaListNazivFormatedOIB>
  <DomainObject.Predmet.OstaliListFormated>
    <izvorni_sadrzaj>
      <item>Stanko Šarac</item>
      <item>Biljana Gojković</item>
      <item>Sudski registar</item>
      <item>Perica Medaković</item>
    </izvorni_sadrzaj>
    <derivirana_varijabla naziv="DomainObject.Predmet.OstaliListFormated_1">
      <item>Stanko Šarac</item>
      <item>Biljana Gojković</item>
      <item>Sudski registar</item>
      <item>Perica Medaković</item>
    </derivirana_varijabla>
  </DomainObject.Predmet.OstaliListFormated>
  <DomainObject.Predmet.OstaliListFormatedOIB>
    <izvorni_sadrzaj>
      <item>Stanko Šarac, OIB 36331994157</item>
      <item>Biljana Gojković, OIB 09050646374</item>
      <item>Sudski registar</item>
      <item>Perica Medaković, OIB 37577204378</item>
    </izvorni_sadrzaj>
    <derivirana_varijabla naziv="DomainObject.Predmet.OstaliListFormatedOIB_1">
      <item>Stanko Šarac, OIB 36331994157</item>
      <item>Biljana Gojković, OIB 09050646374</item>
      <item>Sudski registar</item>
      <item>Perica Medaković, OIB 37577204378</item>
    </derivirana_varijabla>
  </DomainObject.Predmet.OstaliListFormatedOIB>
  <DomainObject.Predmet.OstaliListFormatedWithAdress>
    <izvorni_sadrzaj>
      <item>Stanko Šarac, Josipa Pupačića 21, 10000 Zagreb</item>
      <item>Biljana Gojković, Miroslava Krleže 4, 42000 Varaždin</item>
      <item>Sudski registar</item>
      <item>Perica Medaković, Ivana Mažuranića 2d, 43500 Daruvar</item>
    </izvorni_sadrzaj>
    <derivirana_varijabla naziv="DomainObject.Predmet.OstaliListFormatedWithAdress_1">
      <item>Stanko Šarac, Josipa Pupačića 21, 10000 Zagreb</item>
      <item>Biljana Gojković, Miroslava Krleže 4, 42000 Varaždin</item>
      <item>Sudski registar</item>
      <item>Perica Medaković, Ivana Mažuranića 2d, 43500 Daruvar</item>
    </derivirana_varijabla>
  </DomainObject.Predmet.OstaliListFormatedWithAdress>
  <DomainObject.Predmet.OstaliListFormatedWithAdressOIB>
    <izvorni_sadrzaj>
      <item>Stanko Šarac, OIB 36331994157, Josipa Pupačića 21, 10000 Zagreb</item>
      <item>Biljana Gojković, OIB 09050646374, Miroslava Krleže 4, 42000 Varaždin</item>
      <item>Sudski registar</item>
      <item>Perica Medaković, OIB 37577204378, Ivana Mažuranića 2d, 43500 Daruvar</item>
    </izvorni_sadrzaj>
    <derivirana_varijabla naziv="DomainObject.Predmet.OstaliListFormatedWithAdressOIB_1">
      <item>Stanko Šarac, OIB 36331994157, Josipa Pupačića 21, 10000 Zagreb</item>
      <item>Biljana Gojković, OIB 09050646374, Miroslava Krleže 4, 42000 Varaždin</item>
      <item>Sudski registar</item>
      <item>Perica Medaković, OIB 37577204378, Ivana Mažuranića 2d, 43500 Daruvar</item>
    </derivirana_varijabla>
  </DomainObject.Predmet.OstaliListFormatedWithAdressOIB>
  <DomainObject.Predmet.OstaliListNazivFormated>
    <izvorni_sadrzaj>
      <item>Stanko Šarac</item>
      <item>Biljana Gojković</item>
      <item>Sudski registar</item>
      <item>Perica Medaković</item>
    </izvorni_sadrzaj>
    <derivirana_varijabla naziv="DomainObject.Predmet.OstaliListNazivFormated_1">
      <item>Stanko Šarac</item>
      <item>Biljana Gojković</item>
      <item>Sudski registar</item>
      <item>Perica Medaković</item>
    </derivirana_varijabla>
  </DomainObject.Predmet.OstaliListNazivFormated>
  <DomainObject.Predmet.OstaliListNazivFormatedOIB>
    <izvorni_sadrzaj>
      <item>Stanko Šarac, OIB 36331994157</item>
      <item>Biljana Gojković, OIB 09050646374</item>
      <item>Sudski registar</item>
      <item>Perica Medaković, OIB 37577204378</item>
    </izvorni_sadrzaj>
    <derivirana_varijabla naziv="DomainObject.Predmet.OstaliListNazivFormatedOIB_1">
      <item>Stanko Šarac, OIB 36331994157</item>
      <item>Biljana Gojković, OIB 09050646374</item>
      <item>Sudski registar</item>
      <item>Perica Medaković, OIB 37577204378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21. kolovoza 2018.</izvorni_sadrzaj>
    <derivirana_varijabla naziv="DomainObject.Datum_1">21. kolovoza 2018.</derivirana_varijabla>
  </DomainObject.Datum>
  <DomainObject.PoslovniBrojDokumenta>
    <izvorni_sadrzaj>St-90/2018-16</izvorni_sadrzaj>
    <derivirana_varijabla naziv="DomainObject.PoslovniBrojDokumenta_1">St-90/2018-16</derivirana_varijabla>
  </DomainObject.PoslovniBrojDokumenta>
  <DomainObject.Predmet.StrankaIDrugi>
    <izvorni_sadrzaj>Financijska agencija</izvorni_sadrzaj>
    <derivirana_varijabla naziv="DomainObject.Predmet.StrankaIDrugi_1">Financijska agencija</derivirana_varijabla>
  </DomainObject.Predmet.StrankaIDrugi>
  <DomainObject.Predmet.ProtustrankaIDrugi>
    <izvorni_sadrzaj>OBUĆA VIKO društvo s ograničenom odgovornošću za trgovinu i proizvodnju</izvorni_sadrzaj>
    <derivirana_varijabla naziv="DomainObject.Predmet.ProtustrankaIDrugi_1">OBUĆA VIKO društvo s ograničenom odgovornošću za trgovinu i proizvodnju</derivirana_varijabla>
  </DomainObject.Predmet.ProtustrankaIDrugi>
  <DomainObject.Predmet.StrankaIDrugiAdressOIB>
    <izvorni_sadrzaj>Financijska agencija, OIB 85821130368, Ulica grada Vukovara 70, 10000 Zagreb</izvorni_sadrzaj>
    <derivirana_varijabla naziv="DomainObject.Predmet.StrankaIDrugiAdressOIB_1">Financijska agencija, OIB 85821130368, Ulica grada Vukovara 70, 10000 Zagreb</derivirana_varijabla>
  </DomainObject.Predmet.StrankaIDrugiAdressOIB>
  <DomainObject.Predmet.ProtustrankaIDrugiAdressOIB>
    <izvorni_sadrzaj>OBUĆA VIKO društvo s ograničenom odgovornošću za trgovinu i proizvodnju, OIB 77766700586, Pavleka Miškine 57, 42000 Varaždin</izvorni_sadrzaj>
    <derivirana_varijabla naziv="DomainObject.Predmet.ProtustrankaIDrugiAdressOIB_1">OBUĆA VIKO društvo s ograničenom odgovornošću za trgovinu i proizvodnju, OIB 77766700586, Pavleka Miškine 57, 42000 Varaždin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Financijska agencija</item>
      <item>OBUĆA VIKO društvo s ograničenom odgovornošću za trgovinu i proizvodnju</item>
      <item>Stanko Šarac</item>
      <item>Biljana Gojković</item>
      <item>Sudski registar</item>
      <item>Perica Medaković</item>
    </izvorni_sadrzaj>
    <derivirana_varijabla naziv="DomainObject.Predmet.SudioniciListNaziv_1">
      <item>Financijska agencija</item>
      <item>OBUĆA VIKO društvo s ograničenom odgovornošću za trgovinu i proizvodnju</item>
      <item>Stanko Šarac</item>
      <item>Biljana Gojković</item>
      <item>Sudski registar</item>
      <item>Perica Medaković</item>
    </derivirana_varijabla>
  </DomainObject.Predmet.SudioniciListNaziv>
  <DomainObject.Predmet.SudioniciListAdressOIB>
    <izvorni_sadrzaj>
      <item>Financijska agencija, OIB 85821130368, Ulica grada Vukovara 70,10000 Zagreb</item>
      <item>OBUĆA VIKO društvo s ograničenom odgovornošću za trgovinu i proizvodnju, OIB 77766700586, Pavleka Miškine 57,42000 Varaždin</item>
      <item>Stanko Šarac, OIB 36331994157, Josipa Pupačića 21,10000 Zagreb</item>
      <item>Biljana Gojković, OIB 09050646374, Miroslava Krleže 4,42000 Varaždin</item>
      <item>Sudski registar</item>
      <item>Perica Medaković, OIB 37577204378, Ivana Mažuranića 2d,43500 Daruvar</item>
    </izvorni_sadrzaj>
    <derivirana_varijabla naziv="DomainObject.Predmet.SudioniciListAdressOIB_1">
      <item>Financijska agencija, OIB 85821130368, Ulica grada Vukovara 70,10000 Zagreb</item>
      <item>OBUĆA VIKO društvo s ograničenom odgovornošću za trgovinu i proizvodnju, OIB 77766700586, Pavleka Miškine 57,42000 Varaždin</item>
      <item>Stanko Šarac, OIB 36331994157, Josipa Pupačića 21,10000 Zagreb</item>
      <item>Biljana Gojković, OIB 09050646374, Miroslava Krleže 4,42000 Varaždin</item>
      <item>Sudski registar</item>
      <item>Perica Medaković, OIB 37577204378, Ivana Mažuranića 2d,43500 Daruvar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5B2FA93C-0A03-4FB5-A9A1-6A12F4286067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52</properties:Pages>
  <properties:Words>9520</properties:Words>
  <properties:Characters>45220</properties:Characters>
  <properties:Lines>13248</properties:Lines>
  <properties:Paragraphs>3628</properties:Paragraphs>
  <properties:TotalTime>1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54697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2018-08-21T12:08:00Z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52</vt:i4>
  </prop:property>
  <prop:property name="Naslov" pid="5" fmtid="{D5CDD505-2E9C-101B-9397-08002B2CF9AE}">
    <vt:lpwstr>St-90/2018-16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