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9a1c" w14:paraId="f159a1c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</w:t>
      </w: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0A494B">
        <w:rPr>
          <w:bCs/>
          <w:lang w:val="hr-HR"/>
        </w:rPr>
        <w:t>6908/16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r w:rsidR="000A494B">
        <w:t xml:space="preserve">CUUBUUS Zagreb </w:t>
      </w:r>
      <w:proofErr w:type="spellStart"/>
      <w:r w:rsidR="000A494B">
        <w:t>d.o.o</w:t>
      </w:r>
      <w:proofErr w:type="spellEnd"/>
      <w:r w:rsidR="000A494B">
        <w:t xml:space="preserve">. </w:t>
      </w:r>
      <w:proofErr w:type="spellStart"/>
      <w:proofErr w:type="gramStart"/>
      <w:r w:rsidR="000A494B">
        <w:t>za</w:t>
      </w:r>
      <w:proofErr w:type="spellEnd"/>
      <w:proofErr w:type="gramEnd"/>
      <w:r w:rsidR="000A494B">
        <w:t xml:space="preserve"> </w:t>
      </w:r>
      <w:proofErr w:type="spellStart"/>
      <w:r w:rsidR="000A494B">
        <w:t>promet</w:t>
      </w:r>
      <w:proofErr w:type="spellEnd"/>
      <w:r w:rsidR="000A494B">
        <w:t xml:space="preserve"> </w:t>
      </w:r>
      <w:proofErr w:type="spellStart"/>
      <w:r w:rsidR="000A494B">
        <w:t>nekretninama</w:t>
      </w:r>
      <w:proofErr w:type="spellEnd"/>
      <w:r w:rsidR="000A494B">
        <w:t xml:space="preserve"> i </w:t>
      </w:r>
      <w:proofErr w:type="spellStart"/>
      <w:r w:rsidR="000A494B">
        <w:t>građenje</w:t>
      </w:r>
      <w:proofErr w:type="spellEnd"/>
      <w:r w:rsidR="000A494B">
        <w:t xml:space="preserve"> u </w:t>
      </w:r>
      <w:proofErr w:type="spellStart"/>
      <w:r w:rsidR="000A494B">
        <w:t>stečaju</w:t>
      </w:r>
      <w:proofErr w:type="spellEnd"/>
      <w:r w:rsidR="000A494B">
        <w:t xml:space="preserve">, Zagreb, </w:t>
      </w:r>
      <w:proofErr w:type="spellStart"/>
      <w:r w:rsidR="000A494B">
        <w:t>Dalmatinska</w:t>
      </w:r>
      <w:proofErr w:type="spellEnd"/>
      <w:r w:rsidR="000A494B">
        <w:t xml:space="preserve"> 3/II, OIB 72883825144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0A494B">
        <w:rPr>
          <w:color w:val="000000"/>
          <w:lang w:val="hr-HR"/>
        </w:rPr>
        <w:t>2</w:t>
      </w:r>
      <w:r w:rsidR="0051357E" w:rsidRPr="00156FA9">
        <w:rPr>
          <w:color w:val="000000"/>
          <w:lang w:val="hr-HR"/>
        </w:rPr>
        <w:t xml:space="preserve">. </w:t>
      </w:r>
      <w:r w:rsidR="000A494B">
        <w:rPr>
          <w:color w:val="000000"/>
          <w:lang w:val="hr-HR"/>
        </w:rPr>
        <w:t>ožujka 2018</w:t>
      </w:r>
      <w:r w:rsidR="0051357E" w:rsidRPr="00156FA9">
        <w:rPr>
          <w:color w:val="000000"/>
          <w:lang w:val="hr-HR"/>
        </w:rPr>
        <w:t>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0A494B" w:rsidR="00327503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247.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r w:rsidR="003D6DE6">
        <w:rPr>
          <w:bCs/>
          <w:lang w:val="hr-HR"/>
        </w:rPr>
        <w:t>92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stavak 1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0A494B">
        <w:rPr>
          <w:bCs/>
          <w:lang w:val="hr-HR"/>
        </w:rPr>
        <w:t>četne cijene i to za:</w:t>
      </w:r>
    </w:p>
    <w:p w:rsidRDefault="0051357E" w:rsidP="00402D99" w:rsidR="0051357E">
      <w:pPr>
        <w:jc w:val="both"/>
        <w:rPr>
          <w:bCs/>
          <w:lang w:val="hr-HR"/>
        </w:rPr>
      </w:pPr>
    </w:p>
    <w:p w:rsidRDefault="000A494B" w:rsidP="000A494B" w:rsidR="000A494B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>-nekretninu upisanu</w:t>
      </w:r>
      <w:r w:rsidRPr="00156FA9">
        <w:rPr>
          <w:lang w:val="hr-HR"/>
        </w:rPr>
        <w:t xml:space="preserve"> u </w:t>
      </w:r>
      <w:proofErr w:type="spellStart"/>
      <w:r w:rsidRPr="00156FA9">
        <w:rPr>
          <w:lang w:val="hr-HR"/>
        </w:rPr>
        <w:t>zk.ul</w:t>
      </w:r>
      <w:proofErr w:type="spellEnd"/>
      <w:r w:rsidRPr="00156FA9">
        <w:rPr>
          <w:lang w:val="hr-HR"/>
        </w:rPr>
        <w:t xml:space="preserve">. </w:t>
      </w:r>
      <w:r>
        <w:rPr>
          <w:lang w:val="hr-HR"/>
        </w:rPr>
        <w:t>1527</w:t>
      </w:r>
      <w:r w:rsidRPr="00156FA9">
        <w:rPr>
          <w:lang w:val="hr-HR"/>
        </w:rPr>
        <w:t xml:space="preserve">,k.o. </w:t>
      </w:r>
      <w:r>
        <w:rPr>
          <w:lang w:val="hr-HR"/>
        </w:rPr>
        <w:t xml:space="preserve">Velika Gorica, Općinski sud u Velikoj Gorici, </w:t>
      </w:r>
      <w:r w:rsidR="004F4996">
        <w:rPr>
          <w:lang w:val="hr-HR"/>
        </w:rPr>
        <w:t>zemljišnoknjižni</w:t>
      </w:r>
      <w:r>
        <w:rPr>
          <w:lang w:val="hr-HR"/>
        </w:rPr>
        <w:t xml:space="preserve"> odjel Velika Gorica, kat. čest. br. 3649, br. </w:t>
      </w:r>
      <w:proofErr w:type="spellStart"/>
      <w:r>
        <w:rPr>
          <w:lang w:val="hr-HR"/>
        </w:rPr>
        <w:t>D.L</w:t>
      </w:r>
      <w:proofErr w:type="spellEnd"/>
      <w:r>
        <w:rPr>
          <w:lang w:val="hr-HR"/>
        </w:rPr>
        <w:t>. 19,7 - PLESO – LIVADA površine 10045 m2.</w:t>
      </w:r>
    </w:p>
    <w:p w:rsidRDefault="000A494B" w:rsidP="000A494B" w:rsidR="000A494B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upisano je 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pravo u korist </w:t>
      </w:r>
      <w:proofErr w:type="spellStart"/>
      <w:r>
        <w:rPr>
          <w:lang w:val="hr-HR"/>
        </w:rPr>
        <w:t>razlučnog</w:t>
      </w:r>
      <w:proofErr w:type="spellEnd"/>
      <w:r>
        <w:rPr>
          <w:lang w:val="hr-HR"/>
        </w:rPr>
        <w:t xml:space="preserve"> vjerovnika</w:t>
      </w:r>
      <w:r>
        <w:rPr>
          <w:bCs/>
          <w:lang w:val="hr-HR"/>
        </w:rPr>
        <w:t xml:space="preserve"> SBERBANK d.d., Zagreb, Varšavska ulica 9, OIB 78427478595 i </w:t>
      </w:r>
      <w:proofErr w:type="spellStart"/>
      <w:r>
        <w:rPr>
          <w:bCs/>
          <w:lang w:val="hr-HR"/>
        </w:rPr>
        <w:t>razlučnog</w:t>
      </w:r>
      <w:proofErr w:type="spellEnd"/>
      <w:r>
        <w:rPr>
          <w:bCs/>
          <w:lang w:val="hr-HR"/>
        </w:rPr>
        <w:t xml:space="preserve"> vjerovnika REPUBLIKA HRVATSKA, Ministarstvo financija.</w:t>
      </w:r>
    </w:p>
    <w:p w:rsidRDefault="003D6DE6" w:rsidP="00402D99" w:rsidR="003D6DE6" w:rsidRPr="00714884">
      <w:pPr>
        <w:jc w:val="both"/>
        <w:rPr>
          <w:bCs/>
          <w:lang w:val="hr-HR"/>
        </w:rPr>
      </w:pPr>
    </w:p>
    <w:p w:rsidRDefault="000F764F" w:rsidP="000A494B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6368A8">
        <w:rPr>
          <w:b/>
          <w:bCs/>
          <w:u w:val="single"/>
          <w:lang w:val="hr-HR"/>
        </w:rPr>
        <w:t>21</w:t>
      </w:r>
      <w:r w:rsidR="000A494B">
        <w:rPr>
          <w:b/>
          <w:bCs/>
          <w:u w:val="single"/>
          <w:lang w:val="hr-HR"/>
        </w:rPr>
        <w:t xml:space="preserve">. </w:t>
      </w:r>
      <w:r w:rsidR="006368A8">
        <w:rPr>
          <w:b/>
          <w:bCs/>
          <w:u w:val="single"/>
          <w:lang w:val="hr-HR"/>
        </w:rPr>
        <w:t>ožujka</w:t>
      </w:r>
      <w:r w:rsidR="000A494B">
        <w:rPr>
          <w:b/>
          <w:bCs/>
          <w:u w:val="single"/>
          <w:lang w:val="hr-HR"/>
        </w:rPr>
        <w:t xml:space="preserve"> 2018</w:t>
      </w:r>
      <w:r w:rsidR="0051357E" w:rsidRPr="000A494B">
        <w:rPr>
          <w:b/>
          <w:bCs/>
          <w:u w:val="single"/>
          <w:lang w:val="hr-HR"/>
        </w:rPr>
        <w:t>.</w:t>
      </w:r>
      <w:r w:rsidR="00F90F45" w:rsidRPr="000A494B">
        <w:rPr>
          <w:b/>
          <w:bCs/>
          <w:u w:val="single"/>
          <w:lang w:val="hr-HR"/>
        </w:rPr>
        <w:t xml:space="preserve"> u </w:t>
      </w:r>
      <w:r w:rsidR="00714884" w:rsidRPr="000A494B">
        <w:rPr>
          <w:b/>
          <w:bCs/>
          <w:u w:val="single"/>
          <w:lang w:val="hr-HR"/>
        </w:rPr>
        <w:t>1</w:t>
      </w:r>
      <w:r w:rsidR="00C404EF" w:rsidRPr="000A494B">
        <w:rPr>
          <w:b/>
          <w:bCs/>
          <w:u w:val="single"/>
          <w:lang w:val="hr-HR"/>
        </w:rPr>
        <w:t>1</w:t>
      </w:r>
      <w:r w:rsidR="00714884" w:rsidRPr="000A494B">
        <w:rPr>
          <w:b/>
          <w:bCs/>
          <w:u w:val="single"/>
          <w:lang w:val="hr-HR"/>
        </w:rPr>
        <w:t>:</w:t>
      </w:r>
      <w:r w:rsidR="006368A8">
        <w:rPr>
          <w:b/>
          <w:bCs/>
          <w:u w:val="single"/>
          <w:lang w:val="hr-HR"/>
        </w:rPr>
        <w:t>35</w:t>
      </w:r>
      <w:r w:rsidR="00714884" w:rsidRPr="000A494B">
        <w:rPr>
          <w:b/>
          <w:bCs/>
          <w:u w:val="single"/>
          <w:lang w:val="hr-HR"/>
        </w:rPr>
        <w:t xml:space="preserve"> </w:t>
      </w:r>
      <w:r w:rsidR="00D0075B" w:rsidRPr="000A494B">
        <w:rPr>
          <w:b/>
          <w:bCs/>
          <w:u w:val="single"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0F764F" w:rsidP="00E92C63" w:rsidR="000F764F" w:rsidRPr="00714884">
      <w:pPr>
        <w:jc w:val="both"/>
        <w:rPr>
          <w:bCs/>
          <w:lang w:val="hr-HR"/>
        </w:rPr>
      </w:pPr>
    </w:p>
    <w:p w:rsidRDefault="00D0075B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 w:rsidR="00C404EF">
        <w:rPr>
          <w:bCs/>
          <w:lang w:val="hr-HR"/>
        </w:rPr>
        <w:t xml:space="preserve">pravitelj i </w:t>
      </w:r>
      <w:proofErr w:type="spellStart"/>
      <w:r w:rsidR="00C404EF">
        <w:rPr>
          <w:bCs/>
          <w:lang w:val="hr-HR"/>
        </w:rPr>
        <w:t>razlučni</w:t>
      </w:r>
      <w:proofErr w:type="spellEnd"/>
      <w:r w:rsidR="00C404EF">
        <w:rPr>
          <w:bCs/>
          <w:lang w:val="hr-HR"/>
        </w:rPr>
        <w:t xml:space="preserve"> vjerovnici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 xml:space="preserve">U Zagrebu </w:t>
      </w:r>
      <w:r w:rsidR="000A494B">
        <w:rPr>
          <w:bCs/>
          <w:lang w:val="hr-HR"/>
        </w:rPr>
        <w:t>2</w:t>
      </w:r>
      <w:r w:rsidR="0051357E">
        <w:rPr>
          <w:bCs/>
          <w:lang w:val="hr-HR"/>
        </w:rPr>
        <w:t xml:space="preserve">. </w:t>
      </w:r>
      <w:r w:rsidR="000A494B">
        <w:rPr>
          <w:bCs/>
          <w:lang w:val="hr-HR"/>
        </w:rPr>
        <w:t>ožujka 2018</w:t>
      </w:r>
      <w:r w:rsidR="0051357E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0A494B">
        <w:rPr>
          <w:bCs/>
          <w:lang w:val="hr-HR"/>
        </w:rPr>
        <w:tab/>
      </w:r>
      <w:r w:rsidR="000A494B">
        <w:rPr>
          <w:bCs/>
          <w:lang w:val="hr-HR"/>
        </w:rPr>
        <w:tab/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Pr="00714884">
        <w:rPr>
          <w:bCs/>
          <w:lang w:val="hr-HR"/>
        </w:rPr>
        <w:t>:</w:t>
      </w:r>
    </w:p>
    <w:p w:rsidRDefault="001615CA" w:rsidP="003B3BCB" w:rsidR="001615CA" w:rsidRPr="00714884">
      <w:pPr>
        <w:jc w:val="both"/>
        <w:rPr>
          <w:bCs/>
          <w:lang w:val="hr-HR"/>
        </w:rPr>
      </w:pP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0A494B">
        <w:rPr>
          <w:bCs/>
          <w:lang w:val="hr-HR"/>
        </w:rPr>
        <w:t xml:space="preserve"> </w:t>
      </w:r>
      <w:r w:rsidR="000A494B">
        <w:rPr>
          <w:bCs/>
          <w:lang w:val="hr-HR"/>
        </w:rPr>
        <w:tab/>
        <w:t xml:space="preserve">  </w:t>
      </w:r>
      <w:r w:rsidR="001615CA" w:rsidRPr="00714884">
        <w:rPr>
          <w:bCs/>
          <w:lang w:val="hr-HR"/>
        </w:rPr>
        <w:t>LUCIJA BUTIGAN</w:t>
      </w:r>
      <w:r w:rsidR="00B0369C">
        <w:rPr>
          <w:bCs/>
          <w:lang w:val="hr-HR"/>
        </w:rPr>
        <w:t>,v.r.</w:t>
      </w: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</w:t>
      </w:r>
      <w:r w:rsidR="000A494B">
        <w:rPr>
          <w:bCs/>
          <w:lang w:val="hr-HR"/>
        </w:rPr>
        <w:t>SZ-a</w:t>
      </w:r>
      <w:r w:rsidR="00D0075B" w:rsidRPr="00714884">
        <w:rPr>
          <w:bCs/>
          <w:lang w:val="hr-HR"/>
        </w:rPr>
        <w:t>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B0369C" w:rsidP="00B0369C" w:rsidR="00B0369C">
      <w:pPr>
        <w:ind w:left="5040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B0369C" w:rsidP="00B0369C" w:rsidR="00B0369C">
      <w:pPr>
        <w:ind w:left="5040"/>
      </w:pPr>
      <w:r>
        <w:tab/>
        <w:t xml:space="preserve">   Monika Grbac</w:t>
      </w:r>
    </w:p>
    <w:p w:rsidRDefault="00B0369C" w:rsidP="00B0369C" w:rsidR="00B0369C" w:rsidRPr="00B43733">
      <w:pPr>
        <w:jc w:val="both"/>
        <w:rPr>
          <w:lang w:val="hr-HR"/>
        </w:rPr>
      </w:pP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714884" w:rsidR="00EA7311" w:rsidRPr="00714884">
      <w:pgSz w:h="15840" w:w="12240"/>
      <w:pgMar w:gutter="0" w:footer="709" w:header="709" w:left="1418" w:bottom="709" w:right="1418" w:top="107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A2C2E"/>
    <w:rsid w:val="000A494B"/>
    <w:rsid w:val="000F764F"/>
    <w:rsid w:val="001615CA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F4996"/>
    <w:rsid w:val="005114AC"/>
    <w:rsid w:val="0051357E"/>
    <w:rsid w:val="00581DEB"/>
    <w:rsid w:val="005B3FCF"/>
    <w:rsid w:val="005C6C21"/>
    <w:rsid w:val="006368A8"/>
    <w:rsid w:val="00672A01"/>
    <w:rsid w:val="00676049"/>
    <w:rsid w:val="00714884"/>
    <w:rsid w:val="00731828"/>
    <w:rsid w:val="007A6EB3"/>
    <w:rsid w:val="008662C1"/>
    <w:rsid w:val="00893DAF"/>
    <w:rsid w:val="008E57B1"/>
    <w:rsid w:val="00950295"/>
    <w:rsid w:val="00960169"/>
    <w:rsid w:val="009B18BC"/>
    <w:rsid w:val="009F28C8"/>
    <w:rsid w:val="00AC70B5"/>
    <w:rsid w:val="00AC7539"/>
    <w:rsid w:val="00B0369C"/>
    <w:rsid w:val="00B34FE1"/>
    <w:rsid w:val="00B95A8D"/>
    <w:rsid w:val="00BC6A43"/>
    <w:rsid w:val="00C404EF"/>
    <w:rsid w:val="00C6428A"/>
    <w:rsid w:val="00C95015"/>
    <w:rsid w:val="00CB132D"/>
    <w:rsid w:val="00CE0757"/>
    <w:rsid w:val="00CE263D"/>
    <w:rsid w:val="00CE3BA2"/>
    <w:rsid w:val="00CF670B"/>
    <w:rsid w:val="00D0075B"/>
    <w:rsid w:val="00D85EFA"/>
    <w:rsid w:val="00DB38EB"/>
    <w:rsid w:val="00DB7945"/>
    <w:rsid w:val="00E067E6"/>
    <w:rsid w:val="00E345D9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69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69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69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69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69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69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69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69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CUUBUUS ZAGREB d.o.o. zastupanog po punomoćniku Eduard Mair</izvorni_sadrzaj>
    <derivirana_varijabla naziv="DomainObject.Predmet.ProtustrankaFormated_1">  CUUBUUS ZAGREB d.o.o. zastupanog po punomoćniku Eduard Mair</derivirana_varijabla>
  </DomainObject.Predmet.ProtustrankaFormated>
  <DomainObject.Predmet.ProtustrankaFormatedOIB>
    <izvorni_sadrzaj>  CUUBUUS ZAGREB d.o.o., OIB 72883825144 zastupanog po punomoćniku Eduard Mair</izvorni_sadrzaj>
    <derivirana_varijabla naziv="DomainObject.Predmet.ProtustrankaFormatedOIB_1">  CUUBUUS ZAGREB d.o.o., OIB 72883825144 zastupanog po punomoćniku Eduard Mair</derivirana_varijabla>
  </DomainObject.Predmet.ProtustrankaFormatedOIB>
  <DomainObject.Predmet.ProtustrankaFormatedWithAdress>
    <izvorni_sadrzaj> CUUBUUS ZAGREB d.o.o., Dalmatinska 3/II, 10000 Zagreb zastupanog po punomoćniku Eduard Mair</izvorni_sadrzaj>
    <derivirana_varijabla naziv="DomainObject.Predmet.ProtustrankaFormatedWithAdress_1"> CUUBUUS ZAGREB d.o.o., Dalmatinska 3/II, 10000 Zagreb zastupanog po punomoćniku Eduard Mair</derivirana_varijabla>
  </DomainObject.Predmet.ProtustrankaFormatedWithAdress>
  <DomainObject.Predmet.ProtustrankaFormatedWithAdressOIB>
    <izvorni_sadrzaj> CUUBUUS ZAGREB d.o.o., OIB 72883825144, Dalmatinska 3/II, 10000 Zagreb zastupanog po punomoćniku Eduard Mair</izvorni_sadrzaj>
    <derivirana_varijabla naziv="DomainObject.Predmet.ProtustrankaFormatedWithAdressOIB_1"> CUUBUUS ZAGREB d.o.o., OIB 72883825144, Dalmatinska 3/II, 10000 Zagreb zastupanog po punomoćniku Eduard Mair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1, 10000 Zagreb; Sberbank d.d., Varšavska 9, 10000 Zagreb</izvorni_sadrzaj>
    <derivirana_varijabla naziv="DomainObject.Predmet.StrankaFormatedWithAdress_1"> FINA Regionalni centar Zagreb, Trg svibanjskih žrtava 1995.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</izvorni_sadrzaj>
    <derivirana_varijabla naziv="DomainObject.Predmet.StrankaFormatedWithAdressOIB_1"> FINA Regionalni centar Zagreb, OIB 85821130368, Trg svibanjskih žrtava 1995.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</item>
    </izvorni_sadrzaj>
    <derivirana_varijabla naziv="DomainObject.Predmet.StrankaListFormatedWithAdress_1">
      <item>FINA Regionalni centar Zagreb, Trg svibanjskih žrtava 1995.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CUUBUUS ZAGREB d.o.o. zastupanog po punomoćniku Eduard Mair</item>
    </izvorni_sadrzaj>
    <derivirana_varijabla naziv="DomainObject.Predmet.ProtuStrankaListFormated_1">
      <item>CUUBUUS ZAGREB d.o.o. zastupanog po punomoćniku Eduard Mair</item>
    </derivirana_varijabla>
  </DomainObject.Predmet.ProtuStrankaListFormated>
  <DomainObject.Predmet.ProtuStrankaListFormatedOIB>
    <izvorni_sadrzaj>
      <item>CUUBUUS ZAGREB d.o.o., OIB 72883825144 zastupanog po punomoćniku Eduard Mair</item>
    </izvorni_sadrzaj>
    <derivirana_varijabla naziv="DomainObject.Predmet.ProtuStrankaListFormatedOIB_1">
      <item>CUUBUUS ZAGREB d.o.o., OIB 72883825144 zastupanog po punomoćniku Eduard Mair</item>
    </derivirana_varijabla>
  </DomainObject.Predmet.ProtuStrankaListFormatedOIB>
  <DomainObject.Predmet.ProtuStrankaListFormatedWithAdress>
    <izvorni_sadrzaj>
      <item>CUUBUUS ZAGREB d.o.o., Dalmatinska 3/II, 10000 Zagreb zastupanog po punomoćniku Eduard Mair</item>
    </izvorni_sadrzaj>
    <derivirana_varijabla naziv="DomainObject.Predmet.ProtuStrankaListFormatedWithAdress_1">
      <item>CUUBUUS ZAGREB d.o.o., Dalmatinska 3/II, 10000 Zagreb zastupanog po punomoćniku Eduard Mair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</item>
    </izvorni_sadrzaj>
    <derivirana_varijabla naziv="DomainObject.Predmet.ProtuStrankaListFormatedWithAdressOIB_1">
      <item>CUUBUUS ZAGREB d.o.o., OIB 72883825144, Dalmatinska 3/II, 10000 Zagreb zastupanog po punomoćniku Eduard Mair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Formated_1"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derivirana_varijabla>
  </DomainObject.Predmet.OstaliListFormated>
  <DomainObject.Predmet.OstaliListFormatedOIB>
    <izvorni_sadrzaj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FormatedOIB_1">
      <item>Eduard Mair punomoćnik sudionika u postupku CUUBUUS ZAGREB d.o.o.</item>
      <item>Županijsko državno odvjetništvo u Zagrebu</item>
      <item>odvj. Martina Kalac, OD Župić i partneri</item>
      <item>HARALD JESSL</item>
      <item>Marina Tomaš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izvorni_sadrzaj>
    <derivirana_varijabla naziv="DomainObject.Predmet.OstaliListFormatedWithAdress_1"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izvorni_sadrzaj>
    <derivirana_varijabla naziv="DomainObject.Predmet.OstaliListFormatedWithAdressOIB_1">
      <item>Eduard Mair, Parkring 12, 1010 Beč punomoćnik sudionika u postupku CUUBUUS ZAGREB d.o.o.</item>
      <item>Županijsko državno odvjetništvo u Zagrebu, Savska 41, 10000 Zagreb</item>
      <item>odvj. Martina Kalac, OD Župić i partneri, Ul. grada Vukovara 269f, 10000 Zagreb</item>
      <item>HARALD JESSL, Parkring 12, 1010 Beč</item>
      <item>Marina Tomaš, Petrinjska 9, 10000 Zagreb</item>
    </derivirana_varijabla>
  </DomainObject.Predmet.OstaliListFormatedWithAdressOIB>
  <DomainObject.Predmet.OstaliListNazivFormated>
    <izvorni_sadrzaj>
      <item>Eduard Mair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NazivFormated_1">
      <item>Eduard Mair</item>
      <item>Županijsko državno odvjetništvo u Zagrebu</item>
      <item>odvj. Martina Kalac, OD Župić i partneri</item>
      <item>HARALD JESSL</item>
      <item>Marina Tomaš</item>
    </derivirana_varijabla>
  </DomainObject.Predmet.OstaliListNazivFormated>
  <DomainObject.Predmet.OstaliListNazivFormatedOIB>
    <izvorni_sadrzaj>
      <item>Eduard Mair</item>
      <item>Županijsko državno odvjetništvo u Zagrebu</item>
      <item>odvj. Martina Kalac, OD Župić i partneri</item>
      <item>HARALD JESSL</item>
      <item>Marina Tomaš</item>
    </izvorni_sadrzaj>
    <derivirana_varijabla naziv="DomainObject.Predmet.OstaliListNazivFormatedOIB_1">
      <item>Eduard Mair</item>
      <item>Županijsko državno odvjetništvo u Zagrebu</item>
      <item>odvj. Martina Kalac, OD Župić i partneri</item>
      <item>HARALD JESSL</item>
      <item>Marina Tomaš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Sberbank d.d.</item>
      <item>Županijsko državno odvjetništvo u Zagrebu</item>
      <item>odvj. Martina Kalac, OD Župić i partneri</item>
      <item>HARALD JESSL</item>
      <item>Marina Tomaš</item>
    </izvorni_sadrzaj>
    <derivirana_varijabla naziv="DomainObject.Predmet.SudioniciListNaziv_1">
      <item>CUUBUUS ZAGREB d.o.o.</item>
      <item>FINA Regionalni centar Zagreb</item>
      <item>Eduard Mair</item>
      <item>Sberbank d.d.</item>
      <item>Županijsko državno odvjetništvo u Zagrebu</item>
      <item>odvj. Martina Kalac, OD Župić i partneri</item>
      <item>HARALD JESSL</item>
      <item>Marina Tomaš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Sberbank d.d., OIB 78427478595, Varšavska 9,10000 Zagreb</item>
      <item>Županijsko državno odvjetništvo u Zagrebu, Savska 41,10000 Zagreb</item>
      <item>odvj. Martina Kalac, OD Župić i partneri, Ul. grada Vukovara 269f,10000 Zagreb</item>
      <item>HARALD JESSL, Parkring 12,1010 Beč</item>
      <item>Marina Tomaš, Petrinjska 9,10000 Zagreb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Sberbank d.d., OIB 78427478595, Varšavska 9,10000 Zagreb</item>
      <item>Županijsko državno odvjetništvo u Zagrebu, Savska 41,10000 Zagreb</item>
      <item>odvj. Martina Kalac, OD Župić i partneri, Ul. grada Vukovara 269f,10000 Zagreb</item>
      <item>HARALD JESSL, Parkring 12,1010 Beč</item>
      <item>Marina Tomaš,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78427478595</item>
      <item>, OIB null</item>
      <item>, OIB null</item>
      <item>, OIB null</item>
      <item>, OIB null</item>
    </izvorni_sadrzaj>
    <derivirana_varijabla naziv="DomainObject.Predmet.SudioniciListNazivOIB_1">
      <item>, OIB 72883825144</item>
      <item>, OIB 85821130368</item>
      <item>, OIB null</item>
      <item>, OIB 78427478595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1</properties:Pages>
  <properties:Words>233</properties:Words>
  <properties:Characters>1147</properties:Characters>
  <properties:Lines>44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Monika Grbac</cp:lastModifiedBy>
  <cp:lastPrinted>2016-02-10T12:12:00Z</cp:lastPrinted>
  <dcterms:modified xmlns:xsi="http://www.w3.org/2001/XMLSchema-instance" xsi:type="dcterms:W3CDTF">2018-03-02T13:53:00Z</dcterms:modified>
  <cp:revision>8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(zaključak-roč.za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