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3651" w14:paraId="f6a3651" w:rsidRDefault="008E071D" w:rsidP="008E071D" w:rsidR="008E071D" w:rsidRPr="00B84AA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71D" w:rsidP="008E071D" w:rsidR="008E071D" w:rsidRPr="00B84AA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84AA3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E071D" w:rsidP="008E071D" w:rsidR="008E07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84AA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E071D" w:rsidP="008E071D" w:rsidR="008E07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E071D" w:rsidP="008E071D" w:rsidR="008E071D" w:rsidRPr="00B84AA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E071D" w:rsidP="008E071D" w:rsidR="008E07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E071D" w:rsidP="008E071D" w:rsidR="008E071D" w:rsidRPr="005D578C">
      <w:pPr>
        <w:jc w:val="center"/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VILLA MALONE d. o. o. Rovinj, M. Macana 4, OIB 40848260915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040194299,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84AA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MALONE d. o. o. Rovinj, M. Macana 4, OIB 40848260915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040194299,</w:t>
      </w:r>
      <w:r w:rsidRPr="005D578C">
        <w:rPr>
          <w:rFonts w:cs="Times New Roman" w:eastAsia="Times New Roman"/>
          <w:szCs w:val="24"/>
        </w:rPr>
        <w:t xml:space="preserve"> s danom </w:t>
      </w:r>
      <w:r w:rsidR="00B84AA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E071D" w:rsidP="008E071D" w:rsidR="008E071D">
      <w:pPr>
        <w:rPr>
          <w:rFonts w:cs="Times New Roman" w:eastAsia="Times New Roman"/>
          <w:szCs w:val="20"/>
        </w:rPr>
      </w:pPr>
    </w:p>
    <w:p w:rsidRDefault="008E071D" w:rsidP="008E071D" w:rsidR="008E07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MALONE d. o. o. Rovinj, M. Macana 4, OIB 40848260915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040194299.</w:t>
      </w:r>
    </w:p>
    <w:p w:rsidRDefault="008E071D" w:rsidP="008E071D" w:rsidR="008E071D">
      <w:pPr>
        <w:ind w:firstLine="709"/>
        <w:rPr>
          <w:rFonts w:cs="Times New Roman" w:eastAsia="Times New Roman"/>
          <w:szCs w:val="24"/>
        </w:rPr>
      </w:pPr>
    </w:p>
    <w:p w:rsidRDefault="008E071D" w:rsidP="008E071D" w:rsidR="008E07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VILLA MALONE d. o. o. Rovinj, M. Macana 4, OIB 40848260915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040194299.</w:t>
      </w:r>
    </w:p>
    <w:p w:rsidRDefault="008E071D" w:rsidP="008E071D" w:rsidR="008E071D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E071D" w:rsidP="008E071D" w:rsidR="008E071D">
      <w:pPr>
        <w:ind w:firstLine="708"/>
        <w:rPr>
          <w:rFonts w:cs="Times New Roman" w:eastAsia="Times New Roman"/>
          <w:szCs w:val="24"/>
        </w:rPr>
      </w:pPr>
    </w:p>
    <w:p w:rsidRDefault="008E071D" w:rsidP="008E071D" w:rsidR="008E07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VILLA MALONE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E071D" w:rsidP="008E071D" w:rsidR="008E071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84AA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E071D" w:rsidP="008E071D" w:rsidR="008E071D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E071D" w:rsidP="008E071D" w:rsidR="008E07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B05ED">
        <w:rPr>
          <w:rFonts w:cs="Times New Roman" w:eastAsia="Times New Roman"/>
          <w:szCs w:val="24"/>
        </w:rPr>
        <w:t>, v. r.</w:t>
      </w:r>
    </w:p>
    <w:p w:rsidRDefault="008E071D" w:rsidP="008E071D" w:rsidR="008E071D">
      <w:pPr>
        <w:jc w:val="left"/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left"/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E071D" w:rsidP="008E071D" w:rsidR="008E071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E071D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E071D" w:rsidP="008E071D" w:rsidR="008E071D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rPr>
          <w:rFonts w:cs="Times New Roman" w:eastAsia="Times New Roman"/>
          <w:szCs w:val="24"/>
        </w:rPr>
      </w:pPr>
    </w:p>
    <w:p w:rsidRDefault="008E071D" w:rsidP="008E071D" w:rsidR="008E07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E071D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E071D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VILLA MALONE d. o. o. Rovinj, M. Macana 4,</w:t>
      </w:r>
    </w:p>
    <w:p w:rsidRDefault="00F25A55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8E071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8E071D">
        <w:rPr>
          <w:rFonts w:cs="Times New Roman" w:eastAsia="Times New Roman"/>
          <w:szCs w:val="24"/>
        </w:rPr>
        <w:t xml:space="preserve"> za zastupanje dužnika – Jacqueline Ravell Connell Malone i Sean Kevin Malone, oba na adresi Velika Britanija i Sj. Irska, Bromley, Kent, BRI 4HG, 8 Kinnaird, </w:t>
      </w:r>
    </w:p>
    <w:p w:rsidRDefault="008E071D" w:rsidP="008E071D" w:rsidR="008E071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E071D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E071D" w:rsidP="008E071D" w:rsidR="008E07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 ,Zagreb, Petrinjska 28, </w:t>
      </w:r>
    </w:p>
    <w:p w:rsidRDefault="008E071D" w:rsidP="008E071D" w:rsidR="008E071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E071D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E071D" w:rsidP="008E071D" w:rsidR="008E07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8E071D" w:rsidP="008E071D" w:rsidR="008E071D"/>
    <w:p w:rsidRDefault="00BB05ED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71D" w:rsidP="008E071D" w:rsidR="008E071D">
      <w:r>
        <w:separator/>
      </w:r>
    </w:p>
  </w:endnote>
  <w:endnote w:id="0" w:type="continuationSeparator">
    <w:p w:rsidRDefault="008E071D" w:rsidP="008E071D" w:rsidR="008E0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71D" w:rsidP="008E071D" w:rsidR="008E071D">
      <w:r>
        <w:separator/>
      </w:r>
    </w:p>
  </w:footnote>
  <w:footnote w:id="0" w:type="continuationSeparator">
    <w:p w:rsidRDefault="008E071D" w:rsidP="008E071D" w:rsidR="008E0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71D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05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71D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407"/>
    <w:rsid w:val="002A6D5E"/>
    <w:rsid w:val="005E7407"/>
    <w:rsid w:val="0075528E"/>
    <w:rsid w:val="0079403F"/>
    <w:rsid w:val="008E071D"/>
    <w:rsid w:val="009F7313"/>
    <w:rsid w:val="00B84AA3"/>
    <w:rsid w:val="00BB05ED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07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7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E07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7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7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0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5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05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05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05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07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7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E07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7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7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0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5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05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05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05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MALONE d. o. o. ROVINJ</izvorni_sadrzaj>
    <derivirana_varijabla naziv="DomainObject.Predmet.ProtustrankaFormated_1">  VILLA MALONE d. o. o. ROVINJ</derivirana_varijabla>
  </DomainObject.Predmet.ProtustrankaFormated>
  <DomainObject.Predmet.ProtustrankaFormatedOIB>
    <izvorni_sadrzaj>  VILLA MALONE d. o. o. ROVINJ, OIB 40848260915</izvorni_sadrzaj>
    <derivirana_varijabla naziv="DomainObject.Predmet.ProtustrankaFormatedOIB_1">  VILLA MALONE d. o. o. ROVINJ, OIB 40848260915</derivirana_varijabla>
  </DomainObject.Predmet.ProtustrankaFormatedOIB>
  <DomainObject.Predmet.ProtustrankaFormatedWithAdress>
    <izvorni_sadrzaj> VILLA MALONE d. o. o. ROVINJ, M. Macana 4, 52210 Rovinj</izvorni_sadrzaj>
    <derivirana_varijabla naziv="DomainObject.Predmet.ProtustrankaFormatedWithAdress_1"> VILLA MALONE d. o. o. ROVINJ, M. Macana 4, 52210 Rovinj</derivirana_varijabla>
  </DomainObject.Predmet.ProtustrankaFormatedWithAdress>
  <DomainObject.Predmet.ProtustrankaFormatedWithAdressOIB>
    <izvorni_sadrzaj> VILLA MALONE d. o. o. ROVINJ, OIB 40848260915, M. Macana 4, 52210 Rovinj</izvorni_sadrzaj>
    <derivirana_varijabla naziv="DomainObject.Predmet.ProtustrankaFormatedWithAdressOIB_1"> VILLA MALONE d. o. o. ROVINJ, OIB 40848260915, M. Macana 4, 52210 Rovinj</derivirana_varijabla>
  </DomainObject.Predmet.ProtustrankaFormatedWithAdressOIB>
  <DomainObject.Predmet.ProtustrankaWithAdress>
    <izvorni_sadrzaj>VILLA MALONE d. o. o. ROVINJ M. Macana 4, 52210 Rovinj</izvorni_sadrzaj>
    <derivirana_varijabla naziv="DomainObject.Predmet.ProtustrankaWithAdress_1">VILLA MALONE d. o. o. ROVINJ M. Macana 4, 52210 Rovinj</derivirana_varijabla>
  </DomainObject.Predmet.ProtustrankaWithAdress>
  <DomainObject.Predmet.ProtustrankaWithAdressOIB>
    <izvorni_sadrzaj>VILLA MALONE d. o. o. ROVINJ, OIB 40848260915, M. Macana 4, 52210 Rovinj</izvorni_sadrzaj>
    <derivirana_varijabla naziv="DomainObject.Predmet.ProtustrankaWithAdressOIB_1">VILLA MALONE d. o. o. ROVINJ, OIB 40848260915, M. Macana 4, 52210 Rovinj</derivirana_varijabla>
  </DomainObject.Predmet.ProtustrankaWithAdressOIB>
  <DomainObject.Predmet.ProtustrankaNazivFormated>
    <izvorni_sadrzaj>VILLA MALONE d. o. o. ROVINJ</izvorni_sadrzaj>
    <derivirana_varijabla naziv="DomainObject.Predmet.ProtustrankaNazivFormated_1">VILLA MALONE d. o. o. ROVINJ</derivirana_varijabla>
  </DomainObject.Predmet.ProtustrankaNazivFormated>
  <DomainObject.Predmet.ProtustrankaNazivFormatedOIB>
    <izvorni_sadrzaj>VILLA MALONE d. o. o. ROVINJ, OIB 40848260915</izvorni_sadrzaj>
    <derivirana_varijabla naziv="DomainObject.Predmet.ProtustrankaNazivFormatedOIB_1">VILLA MALONE d. o. o. ROVINJ, OIB 40848260915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9423.73</izvorni_sadrzaj>
    <derivirana_varijabla naziv="DomainObject.Predmet.TrenutnaVrijednost_1">9423.73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MALONE d. o. o. ROVINJ</item>
    </izvorni_sadrzaj>
    <derivirana_varijabla naziv="DomainObject.Predmet.ProtuStrankaListFormated_1">
      <item>VILLA MALONE d. o. o. ROVINJ</item>
    </derivirana_varijabla>
  </DomainObject.Predmet.ProtuStrankaListFormated>
  <DomainObject.Predmet.ProtuStrankaListFormatedOIB>
    <izvorni_sadrzaj>
      <item>VILLA MALONE d. o. o. ROVINJ, OIB 40848260915</item>
    </izvorni_sadrzaj>
    <derivirana_varijabla naziv="DomainObject.Predmet.ProtuStrankaListFormatedOIB_1">
      <item>VILLA MALONE d. o. o. ROVINJ, OIB 40848260915</item>
    </derivirana_varijabla>
  </DomainObject.Predmet.ProtuStrankaListFormatedOIB>
  <DomainObject.Predmet.ProtuStrankaListFormatedWithAdress>
    <izvorni_sadrzaj>
      <item>VILLA MALONE d. o. o. ROVINJ, M. Macana 4, 52210 Rovinj</item>
    </izvorni_sadrzaj>
    <derivirana_varijabla naziv="DomainObject.Predmet.ProtuStrankaListFormatedWithAdress_1">
      <item>VILLA MALONE d. o. o. ROVINJ, M. Macana 4, 52210 Rovinj</item>
    </derivirana_varijabla>
  </DomainObject.Predmet.ProtuStrankaListFormatedWithAdress>
  <DomainObject.Predmet.ProtuStrankaListFormatedWithAdressOIB>
    <izvorni_sadrzaj>
      <item>VILLA MALONE d. o. o. ROVINJ, OIB 40848260915, M. Macana 4, 52210 Rovinj</item>
    </izvorni_sadrzaj>
    <derivirana_varijabla naziv="DomainObject.Predmet.ProtuStrankaListFormatedWithAdressOIB_1">
      <item>VILLA MALONE d. o. o. ROVINJ, OIB 40848260915, M. Macana 4, 52210 Rovinj</item>
    </derivirana_varijabla>
  </DomainObject.Predmet.ProtuStrankaListFormatedWithAdressOIB>
  <DomainObject.Predmet.ProtuStrankaListNazivFormated>
    <izvorni_sadrzaj>
      <item>VILLA MALONE d. o. o. ROVINJ</item>
    </izvorni_sadrzaj>
    <derivirana_varijabla naziv="DomainObject.Predmet.ProtuStrankaListNazivFormated_1">
      <item>VILLA MALONE d. o. o. ROVINJ</item>
    </derivirana_varijabla>
  </DomainObject.Predmet.ProtuStrankaListNazivFormated>
  <DomainObject.Predmet.ProtuStrankaListNazivFormatedOIB>
    <izvorni_sadrzaj>
      <item>VILLA MALONE d. o. o. ROVINJ, OIB 40848260915</item>
    </izvorni_sadrzaj>
    <derivirana_varijabla naziv="DomainObject.Predmet.ProtuStrankaListNazivFormatedOIB_1">
      <item>VILLA MALONE d. o. o. ROVINJ, OIB 40848260915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MALONE d. o. o. ROVINJ</izvorni_sadrzaj>
    <derivirana_varijabla naziv="DomainObject.Predmet.ProtustrankaIDrugi_1">VILLA MALONE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VILLA MALONE d. o. o. ROVINJ, OIB 40848260915, M. Macana 4, 52210 Rovinj</izvorni_sadrzaj>
    <derivirana_varijabla naziv="DomainObject.Predmet.ProtustrankaIDrugiAdressOIB_1">VILLA MALONE d. o. o. ROVINJ, OIB 40848260915, M. Macana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MALONE d. o. o. ROVINJ</item>
    </izvorni_sadrzaj>
    <derivirana_varijabla naziv="DomainObject.Predmet.SudioniciListNaziv_1">
      <item>FINANCIJSKA AGENCIJA, RC RIJEKA, PODRUŽNICA PULA, PULA</item>
      <item>VILLA MALONE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VILLA MALONE d. o. o. ROVINJ, OIB 40848260915, M. Macana 4,52210 Rovinj</item>
    </izvorni_sadrzaj>
    <derivirana_varijabla naziv="DomainObject.Predmet.SudioniciListAdressOIB_1">
      <item>FINANCIJSKA AGENCIJA, RC RIJEKA, PODRUŽNICA PULA, PULA, OIB 85821130368, Giardini 5,52100 Pula</item>
      <item>VILLA MALONE d. o. o. ROVINJ, OIB 40848260915, M. Macana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40848260915</item>
    </izvorni_sadrzaj>
    <derivirana_varijabla naziv="DomainObject.Predmet.SudioniciListNazivOIB_1">
      <item>, OIB 85821130368</item>
      <item>, OIB 40848260915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3098</properties:Characters>
  <properties:Lines>91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2016-03-17T12:15:00Z</dcterms:created>
  <dc:creator>Mihaela Kaligari</dc:creator>
  <dc:description/>
  <cp:keywords/>
  <cp:lastModifiedBy>Jasmina Matika</cp:lastModifiedBy>
  <cp:lastPrinted>2016-03-24T07:02:00Z</cp:lastPrinted>
  <dcterms:modified xmlns:xsi="http://www.w3.org/2001/XMLSchema-instance" xsi:type="dcterms:W3CDTF">2016-03-24T07:58:00Z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