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c243" w14:paraId="180c243" w:rsidRDefault="002C3B9D" w:rsidP="00B77963" w:rsidR="00B77963" w:rsidRPr="002179C2">
      <w:pPr>
        <w15:collapsed w:val="false"/>
      </w:pPr>
      <w:bookmarkStart w:name="_GoBack" w:id="0"/>
      <w:bookmarkEnd w:id="0"/>
      <w: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B0243B" w:rsidP="00B0243B" w:rsidR="00B0243B">
      <w:pPr>
        <w:jc w:val="right"/>
      </w:pPr>
      <w:r w:rsidRPr="002179C2">
        <w:tab/>
      </w:r>
      <w:r w:rsidRPr="004D3D14">
        <w:t>40</w:t>
      </w:r>
      <w:r>
        <w:rPr>
          <w:b/>
        </w:rPr>
        <w:t xml:space="preserve">. </w:t>
      </w:r>
      <w:r>
        <w:t>St-</w:t>
      </w:r>
      <w:r w:rsidR="00B11611">
        <w:t>1555</w:t>
      </w:r>
      <w:r w:rsidR="0090528F">
        <w:t>/</w:t>
      </w:r>
      <w:r w:rsidR="00B11611">
        <w:t>20</w:t>
      </w:r>
      <w:r w:rsidR="008419C2">
        <w:t>13</w:t>
      </w:r>
    </w:p>
    <w:p w:rsidRDefault="00CD4DBD" w:rsidP="00B0243B" w:rsidR="00CD4DBD">
      <w:pPr>
        <w:jc w:val="center"/>
        <w:rPr>
          <w:b/>
        </w:rPr>
      </w:pPr>
    </w:p>
    <w:p w:rsidRDefault="00B11611" w:rsidP="00B0243B" w:rsidR="00CD4DBD" w:rsidRPr="00CD4DBD">
      <w:pPr>
        <w:jc w:val="center"/>
      </w:pPr>
      <w:r>
        <w:t xml:space="preserve">U  I M E  </w:t>
      </w:r>
      <w:r w:rsidR="00CD4DBD" w:rsidRPr="00CD4DBD">
        <w:t xml:space="preserve">R E P U B L I K </w:t>
      </w:r>
      <w:r>
        <w:t>E</w:t>
      </w:r>
      <w:r w:rsidR="00CD4DBD" w:rsidRPr="00CD4DBD">
        <w:t xml:space="preserve">  H R V A T S K </w:t>
      </w:r>
      <w:r>
        <w:t>E</w:t>
      </w:r>
      <w:r w:rsidR="00CD4DBD" w:rsidRPr="00CD4DBD">
        <w:t xml:space="preserve"> </w:t>
      </w:r>
    </w:p>
    <w:p w:rsidRDefault="00B0243B" w:rsidP="00B0243B" w:rsidR="00B0243B" w:rsidRPr="00CD4DBD">
      <w:pPr>
        <w:jc w:val="center"/>
      </w:pPr>
      <w:r w:rsidRPr="00CD4DBD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B0243B" w:rsidR="00B0243B">
      <w:pPr>
        <w:jc w:val="both"/>
      </w:pPr>
      <w:r w:rsidRPr="00010102">
        <w:tab/>
      </w:r>
      <w:r w:rsidR="00CC28B2" w:rsidRPr="00671B25">
        <w:t>TRGOVAČKI SUD U ZAGREBU</w:t>
      </w:r>
      <w:r w:rsidR="00CC28B2" w:rsidRPr="00010102">
        <w:t xml:space="preserve"> po sucu Anti Galiću, kao stečajnom sucu, </w:t>
      </w:r>
      <w:r w:rsidR="00CC28B2">
        <w:t>postupajući po prijedlogu Financijske agencije</w:t>
      </w:r>
      <w:r w:rsidR="00007FE7">
        <w:t>,</w:t>
      </w:r>
      <w:r w:rsidR="00CC28B2">
        <w:t xml:space="preserve"> u stečaj</w:t>
      </w:r>
      <w:r w:rsidR="00CC28B2" w:rsidRPr="00010102">
        <w:t xml:space="preserve">nom postupku nad dužnikom </w:t>
      </w:r>
      <w:r w:rsidR="00CC28B2">
        <w:t>EUROIZVOZ d.o.o. Marija Bistrica, Stubička 3 (OIB 27262256407</w:t>
      </w:r>
      <w:r w:rsidR="00007FE7">
        <w:t>)</w:t>
      </w:r>
      <w:r w:rsidR="00CD4DBD">
        <w:t>,</w:t>
      </w:r>
      <w:r w:rsidR="0037759D">
        <w:t xml:space="preserve"> </w:t>
      </w:r>
      <w:r w:rsidR="00311D86">
        <w:t xml:space="preserve">temeljem članka </w:t>
      </w:r>
      <w:r w:rsidR="00455B8F">
        <w:rPr>
          <w:noProof w:val="false"/>
        </w:rPr>
        <w:t xml:space="preserve">132. stavak 1. SZ-a, </w:t>
      </w:r>
      <w:r>
        <w:t xml:space="preserve">dana </w:t>
      </w:r>
      <w:r w:rsidR="00007FE7">
        <w:t>24.travnja</w:t>
      </w:r>
      <w:r>
        <w:t xml:space="preserve"> 201</w:t>
      </w:r>
      <w:r w:rsidR="00007FE7">
        <w:t>7</w:t>
      </w:r>
      <w:r>
        <w:t>.</w:t>
      </w:r>
    </w:p>
    <w:p w:rsidRDefault="0058695C" w:rsidP="0058695C" w:rsidR="0058695C" w:rsidRPr="0058695C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r i j e š i o     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C4A" w:rsidP="00EE1D3C" w:rsidR="004E3C71">
      <w:pPr>
        <w:ind w:firstLine="720"/>
        <w:jc w:val="both"/>
      </w:pPr>
      <w:r>
        <w:t>I</w:t>
      </w:r>
      <w:r w:rsidR="00311D86">
        <w:t>.</w:t>
      </w:r>
      <w:r w:rsidR="0058695C">
        <w:t xml:space="preserve"> </w:t>
      </w:r>
      <w:r w:rsidR="00580F8B">
        <w:t xml:space="preserve"> </w:t>
      </w:r>
      <w:r w:rsidRPr="00783453">
        <w:t>Zaključuje se stečajni postupak nad dužnikom</w:t>
      </w:r>
      <w:r w:rsidR="0061338F" w:rsidRPr="0061338F">
        <w:t xml:space="preserve"> </w:t>
      </w:r>
      <w:r w:rsidR="00007FE7">
        <w:t>EUROIZVOZ d.o.o. Marija Bistrica, Stubička 3 (OIB 27262256407)</w:t>
      </w:r>
      <w:r w:rsidR="00B116D6">
        <w:t xml:space="preserve"> </w:t>
      </w:r>
    </w:p>
    <w:p w:rsidRDefault="00EA58F4" w:rsidP="00E37505" w:rsidR="0037415A">
      <w:pPr>
        <w:ind w:firstLine="720"/>
        <w:jc w:val="both"/>
      </w:pPr>
      <w:r>
        <w:t>I</w:t>
      </w:r>
      <w:r w:rsidR="0058695C">
        <w:t>I</w:t>
      </w:r>
      <w:r w:rsidR="00311D86">
        <w:t>.</w:t>
      </w:r>
      <w:r>
        <w:t xml:space="preserve"> </w:t>
      </w:r>
      <w:r w:rsidR="00580F8B">
        <w:t xml:space="preserve">  </w:t>
      </w:r>
      <w:r>
        <w:t>Nastali troškovi podmirit</w:t>
      </w:r>
      <w:r w:rsidR="005C2C4A">
        <w:t xml:space="preserve"> će se iz</w:t>
      </w:r>
      <w:r w:rsidR="00B0243B" w:rsidRPr="00B0243B">
        <w:t xml:space="preserve"> </w:t>
      </w:r>
      <w:r w:rsidR="00B0243B">
        <w:t xml:space="preserve">Fonda za pokriće troškova stečajnog postupka koji se ne mogu namiriti iz imovine dužnika (članak </w:t>
      </w:r>
      <w:smartTag w:element="metricconverter" w:uri="urn:schemas-microsoft-com:office:smarttags">
        <w:smartTagPr>
          <w:attr w:val="39. a" w:name="ProductID"/>
        </w:smartTagPr>
        <w:r w:rsidR="00B0243B">
          <w:t>39. a</w:t>
        </w:r>
      </w:smartTag>
      <w:r w:rsidR="00B0243B">
        <w:t xml:space="preserve"> stavak 1. SZ-a) </w:t>
      </w:r>
    </w:p>
    <w:p w:rsidRDefault="00580F8B" w:rsidP="00E37505" w:rsidR="003B4780">
      <w:pPr>
        <w:ind w:firstLine="720"/>
        <w:jc w:val="both"/>
        <w:rPr>
          <w:noProof w:val="false"/>
        </w:rPr>
      </w:pPr>
      <w:r>
        <w:t>III</w:t>
      </w:r>
      <w:r w:rsidR="00311D86">
        <w:t>.</w:t>
      </w:r>
      <w:r w:rsidR="005C2C4A">
        <w:t xml:space="preserve"> </w:t>
      </w:r>
      <w:r w:rsidR="00EC5AC1">
        <w:t>O</w:t>
      </w:r>
      <w:r w:rsidR="005C2C4A">
        <w:t>vo rješenje</w:t>
      </w:r>
      <w:r>
        <w:t xml:space="preserve"> i osnova zaključenja</w:t>
      </w:r>
      <w:r w:rsidR="005C2C4A">
        <w:t xml:space="preserve"> objavljuje se </w:t>
      </w:r>
      <w:r w:rsidR="00007FE7">
        <w:t>na e-Oglasna ploča suda</w:t>
      </w:r>
      <w:r w:rsidR="005C2C4A">
        <w:t xml:space="preserve"> i dostavlja sudskom registru ovog suda </w:t>
      </w:r>
      <w:r w:rsidR="00007FE7">
        <w:t xml:space="preserve">nakon pravomoćnosti, </w:t>
      </w:r>
      <w:r w:rsidR="005C2C4A">
        <w:t>radi brisanja dužnika iz  registra</w:t>
      </w:r>
      <w:r w:rsidR="003B4780">
        <w:rPr>
          <w:noProof w:val="false"/>
        </w:rPr>
        <w:t>.</w:t>
      </w:r>
    </w:p>
    <w:p w:rsidRDefault="00B014C5" w:rsidP="00C77E16" w:rsidR="00B014C5">
      <w:pPr>
        <w:overflowPunct w:val="false"/>
        <w:ind w:left="1005"/>
        <w:jc w:val="both"/>
        <w:rPr>
          <w:noProof w:val="false"/>
        </w:rPr>
      </w:pP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3645F8" w:rsidP="003645F8" w:rsidR="003645F8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007FE7" w:rsidP="00007FE7" w:rsidR="00007FE7">
      <w:pPr>
        <w:ind w:firstLine="555"/>
        <w:jc w:val="both"/>
      </w:pPr>
      <w:r>
        <w:t>FINA-e Regionalni centar Zagreb, podnijela je ovom sudu dana 3. Srpnja 2013. prijedlog za otvaranje stečajnog postupka nad dužnikom EUROIZVOZ d.o.o. Marija Bistrica, Stubička 3 (OIB 27262256407).</w:t>
      </w:r>
    </w:p>
    <w:p w:rsidRDefault="00007FE7" w:rsidP="00007FE7" w:rsidR="00007FE7">
      <w:pPr>
        <w:ind w:firstLine="709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11. lipnja 2013.  poslovni broj ur. br. 04-06-13-2951-10 nagodbeno vijeće odbacilo prijedlog ovdje dužnika za otvaranje postupka predstečajne nagodbe. </w:t>
      </w:r>
    </w:p>
    <w:p w:rsidRDefault="00007FE7" w:rsidP="00007FE7" w:rsidR="00007FE7">
      <w:pPr>
        <w:ind w:firstLine="709"/>
        <w:jc w:val="both"/>
      </w:pPr>
      <w:r>
        <w:t>FINA je uz prijedlog za otvaranje stečajnog postupka nad dužnikom dostavila potvrdu od 2.srpnja 2013., rješenje o odbacivanju prijedloga za otvaranje postupka predstečajne nagodbe od 11.lipnja2013., te komplet spis FINA-e.</w:t>
      </w:r>
    </w:p>
    <w:p w:rsidRDefault="00007FE7" w:rsidP="00254191" w:rsidR="00007FE7">
      <w:pPr>
        <w:ind w:firstLine="720"/>
        <w:jc w:val="both"/>
      </w:pPr>
    </w:p>
    <w:p w:rsidRDefault="00254191" w:rsidP="00254191" w:rsidR="00254191">
      <w:pPr>
        <w:ind w:firstLine="720"/>
        <w:jc w:val="both"/>
      </w:pPr>
      <w:r>
        <w:t>Uvidom u spis utvrđeno je sljedeće:</w:t>
      </w:r>
    </w:p>
    <w:p w:rsidRDefault="00310022" w:rsidP="00045DA1" w:rsidR="00310022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-pravomoćnim rješenjem ovog suda od </w:t>
      </w:r>
      <w:r w:rsidR="003D56F1">
        <w:rPr>
          <w:noProof w:val="false"/>
        </w:rPr>
        <w:t>10.rujna</w:t>
      </w:r>
      <w:r w:rsidR="00056721">
        <w:rPr>
          <w:noProof w:val="false"/>
        </w:rPr>
        <w:t xml:space="preserve"> </w:t>
      </w:r>
      <w:r w:rsidR="006A160B">
        <w:rPr>
          <w:noProof w:val="false"/>
        </w:rPr>
        <w:t>201</w:t>
      </w:r>
      <w:r w:rsidR="00CD4DBD">
        <w:rPr>
          <w:noProof w:val="false"/>
        </w:rPr>
        <w:t>4</w:t>
      </w:r>
      <w:r w:rsidR="006A160B">
        <w:rPr>
          <w:noProof w:val="false"/>
        </w:rPr>
        <w:t>.</w:t>
      </w:r>
      <w:r>
        <w:rPr>
          <w:noProof w:val="false"/>
        </w:rPr>
        <w:t xml:space="preserve"> otvoren je stečajni postupak nad dužnikom (točka I rješenja), imenovan stečajni upravitelj (točka II rješenja), pozvani vjerovnici stečajnog dužnika u roku 15 dana predujmiti iznos </w:t>
      </w:r>
      <w:r w:rsidR="00AD59CC">
        <w:rPr>
          <w:noProof w:val="false"/>
        </w:rPr>
        <w:t>5</w:t>
      </w:r>
      <w:r w:rsidR="00CD4DBD">
        <w:rPr>
          <w:noProof w:val="false"/>
        </w:rPr>
        <w:t>0.000,0</w:t>
      </w:r>
      <w:r w:rsidR="00056721">
        <w:rPr>
          <w:noProof w:val="false"/>
        </w:rPr>
        <w:t>0</w:t>
      </w:r>
      <w:r w:rsidR="0039097A">
        <w:rPr>
          <w:noProof w:val="false"/>
        </w:rPr>
        <w:t xml:space="preserve"> </w:t>
      </w:r>
      <w:r>
        <w:rPr>
          <w:noProof w:val="false"/>
        </w:rPr>
        <w:t xml:space="preserve">kn za pokriće </w:t>
      </w:r>
      <w:r>
        <w:rPr>
          <w:noProof w:val="false"/>
        </w:rPr>
        <w:lastRenderedPageBreak/>
        <w:t>troškova prethodnog i stečajnog postupka (točka IV rješenja), te upozoreni vjerovnici na posljedice nepostupanja sukladno točki IV rješenja.</w:t>
      </w:r>
    </w:p>
    <w:p w:rsidRDefault="00310022" w:rsidP="00310022" w:rsidR="00310022">
      <w:pPr>
        <w:overflowPunct w:val="false"/>
        <w:jc w:val="both"/>
        <w:rPr>
          <w:noProof w:val="false"/>
        </w:rPr>
      </w:pPr>
      <w:r>
        <w:rPr>
          <w:noProof w:val="false"/>
        </w:rPr>
        <w:tab/>
        <w:t>-</w:t>
      </w:r>
      <w:r w:rsidR="00FA0EEC">
        <w:rPr>
          <w:noProof w:val="false"/>
        </w:rPr>
        <w:t xml:space="preserve"> </w:t>
      </w:r>
      <w:r>
        <w:rPr>
          <w:noProof w:val="false"/>
        </w:rPr>
        <w:t xml:space="preserve">rješenje od </w:t>
      </w:r>
      <w:r w:rsidR="00056721">
        <w:rPr>
          <w:noProof w:val="false"/>
        </w:rPr>
        <w:t>9.svibnja</w:t>
      </w:r>
      <w:r w:rsidR="0037759D">
        <w:rPr>
          <w:noProof w:val="false"/>
        </w:rPr>
        <w:t xml:space="preserve"> </w:t>
      </w:r>
      <w:r w:rsidR="003645F8">
        <w:rPr>
          <w:noProof w:val="false"/>
        </w:rPr>
        <w:t>201</w:t>
      </w:r>
      <w:r w:rsidR="00056721">
        <w:rPr>
          <w:noProof w:val="false"/>
        </w:rPr>
        <w:t>4</w:t>
      </w:r>
      <w:r w:rsidR="003645F8">
        <w:rPr>
          <w:noProof w:val="false"/>
        </w:rPr>
        <w:t xml:space="preserve">. </w:t>
      </w:r>
      <w:r>
        <w:rPr>
          <w:noProof w:val="false"/>
        </w:rPr>
        <w:t xml:space="preserve">objavljeno je u NN broj </w:t>
      </w:r>
      <w:r w:rsidR="003D56F1">
        <w:rPr>
          <w:noProof w:val="false"/>
        </w:rPr>
        <w:t>110</w:t>
      </w:r>
      <w:r w:rsidR="00056721">
        <w:rPr>
          <w:noProof w:val="false"/>
        </w:rPr>
        <w:t xml:space="preserve">/14 od </w:t>
      </w:r>
      <w:r w:rsidR="003D56F1">
        <w:rPr>
          <w:noProof w:val="false"/>
        </w:rPr>
        <w:t>17.rujna</w:t>
      </w:r>
      <w:r w:rsidR="0037759D">
        <w:rPr>
          <w:noProof w:val="false"/>
        </w:rPr>
        <w:t xml:space="preserve"> </w:t>
      </w:r>
      <w:r w:rsidR="006A160B">
        <w:rPr>
          <w:noProof w:val="false"/>
        </w:rPr>
        <w:t>201</w:t>
      </w:r>
      <w:r w:rsidR="00CD4DBD">
        <w:rPr>
          <w:noProof w:val="false"/>
        </w:rPr>
        <w:t>4</w:t>
      </w:r>
      <w:r w:rsidR="006A160B">
        <w:rPr>
          <w:noProof w:val="false"/>
        </w:rPr>
        <w:t>.</w:t>
      </w:r>
      <w:r>
        <w:rPr>
          <w:noProof w:val="false"/>
        </w:rPr>
        <w:t>,</w:t>
      </w:r>
    </w:p>
    <w:p w:rsidRDefault="00355E07" w:rsidP="00310022" w:rsidR="00310022">
      <w:pPr>
        <w:overflowPunct w:val="false"/>
        <w:jc w:val="both"/>
        <w:rPr>
          <w:noProof w:val="false"/>
        </w:rPr>
      </w:pPr>
      <w:r>
        <w:rPr>
          <w:noProof w:val="false"/>
        </w:rPr>
        <w:tab/>
      </w:r>
      <w:r w:rsidR="00310022">
        <w:rPr>
          <w:noProof w:val="false"/>
        </w:rPr>
        <w:t xml:space="preserve">-do roka određenog rješenjem od </w:t>
      </w:r>
      <w:r w:rsidR="003D56F1">
        <w:rPr>
          <w:noProof w:val="false"/>
        </w:rPr>
        <w:t>10.rujna</w:t>
      </w:r>
      <w:r w:rsidR="0037759D">
        <w:rPr>
          <w:noProof w:val="false"/>
        </w:rPr>
        <w:t xml:space="preserve"> </w:t>
      </w:r>
      <w:r w:rsidR="00B26583">
        <w:rPr>
          <w:noProof w:val="false"/>
        </w:rPr>
        <w:t>201</w:t>
      </w:r>
      <w:r w:rsidR="00056721">
        <w:rPr>
          <w:noProof w:val="false"/>
        </w:rPr>
        <w:t>4</w:t>
      </w:r>
      <w:r w:rsidR="00B65EBE">
        <w:rPr>
          <w:noProof w:val="false"/>
        </w:rPr>
        <w:t>.</w:t>
      </w:r>
      <w:r w:rsidR="004E3C71">
        <w:rPr>
          <w:noProof w:val="false"/>
        </w:rPr>
        <w:t xml:space="preserve"> </w:t>
      </w:r>
      <w:r w:rsidR="00310022">
        <w:rPr>
          <w:noProof w:val="false"/>
        </w:rPr>
        <w:t xml:space="preserve">vjerovnici nisu uplatili iznos potreban za pokriće troškova prethodnog i stečajnog postupka. </w:t>
      </w:r>
    </w:p>
    <w:p w:rsidRDefault="00355E07" w:rsidP="009C627F" w:rsidR="00355E07">
      <w:pPr>
        <w:overflowPunct w:val="false"/>
        <w:jc w:val="both"/>
        <w:rPr>
          <w:noProof w:val="false"/>
        </w:rPr>
      </w:pPr>
    </w:p>
    <w:p w:rsidRDefault="007C4DB6" w:rsidP="007C4DB6" w:rsidR="007C4DB6">
      <w:pPr>
        <w:overflowPunct w:val="false"/>
        <w:ind w:firstLine="708"/>
        <w:jc w:val="both"/>
      </w:pPr>
      <w:r>
        <w:t xml:space="preserve">Prema odredbi članka 132. stavak 1. Stečajnog zakona (N.N.br.71/15) koji Zakon se u ovom postupku primjenjuje temeljem odredbe 441. stavak 2.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  <w:r w:rsidRPr="00A93839">
        <w:t>Stavkom 2. navedenog članka propisano je da ako osobe iz stavka 1. ovoga članka ne predujme traženi iznos, sud će donijeti rješenje o otvaranju i zaključenju stečajnoga postupka.</w:t>
      </w:r>
    </w:p>
    <w:p w:rsidRDefault="007C4DB6" w:rsidP="009C627F" w:rsidR="007C4DB6">
      <w:pPr>
        <w:overflowPunct w:val="false"/>
        <w:jc w:val="both"/>
        <w:rPr>
          <w:noProof w:val="false"/>
        </w:rPr>
      </w:pPr>
    </w:p>
    <w:p w:rsidRDefault="009C627F" w:rsidP="009C627F" w:rsidR="009C627F">
      <w:pPr>
        <w:ind w:firstLine="720"/>
        <w:jc w:val="both"/>
        <w:rPr>
          <w:noProof w:val="false"/>
        </w:rPr>
      </w:pPr>
      <w:r>
        <w:rPr>
          <w:noProof w:val="false"/>
        </w:rPr>
        <w:t>Kako, dakle, imovina dužnika koja bi ušla u stečajnu masu nije dovoljna niti za namirenje troškova postupka, te kako nije predujmljen iznos za pokriće troškova prethodnog i stečajnog postupka određen rješenjem suda, valjalo je u skladu sa naprijed citiranom odredbom čl</w:t>
      </w:r>
      <w:r w:rsidR="00310022">
        <w:rPr>
          <w:noProof w:val="false"/>
        </w:rPr>
        <w:t xml:space="preserve">anka </w:t>
      </w:r>
      <w:r w:rsidR="007C4DB6">
        <w:rPr>
          <w:noProof w:val="false"/>
        </w:rPr>
        <w:t>132</w:t>
      </w:r>
      <w:r>
        <w:rPr>
          <w:noProof w:val="false"/>
        </w:rPr>
        <w:t>. st</w:t>
      </w:r>
      <w:r w:rsidR="00310022">
        <w:rPr>
          <w:noProof w:val="false"/>
        </w:rPr>
        <w:t>avak</w:t>
      </w:r>
      <w:r>
        <w:rPr>
          <w:noProof w:val="false"/>
        </w:rPr>
        <w:t xml:space="preserve"> 1. SZ-a zaključiti stečajni postupak nad dužnikom.</w:t>
      </w:r>
    </w:p>
    <w:p w:rsidRDefault="000C11BC" w:rsidP="009C627F" w:rsidR="000C11BC">
      <w:pPr>
        <w:ind w:firstLine="720"/>
        <w:jc w:val="both"/>
        <w:rPr>
          <w:noProof w:val="false"/>
        </w:rPr>
      </w:pPr>
    </w:p>
    <w:p w:rsidRDefault="003B4780" w:rsidP="00355E07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Zagreb, </w:t>
      </w:r>
      <w:r w:rsidR="00311D86">
        <w:rPr>
          <w:noProof w:val="false"/>
        </w:rPr>
        <w:t xml:space="preserve">24.travnja </w:t>
      </w:r>
      <w:r w:rsidR="003D2FEE">
        <w:rPr>
          <w:noProof w:val="false"/>
        </w:rPr>
        <w:t>2</w:t>
      </w:r>
      <w:r w:rsidR="00B44617">
        <w:rPr>
          <w:noProof w:val="false"/>
        </w:rPr>
        <w:t>01</w:t>
      </w:r>
      <w:r w:rsidR="00311D86">
        <w:rPr>
          <w:noProof w:val="false"/>
        </w:rPr>
        <w:t>7</w:t>
      </w:r>
      <w:r w:rsidR="00B44617">
        <w:rPr>
          <w:noProof w:val="false"/>
        </w:rPr>
        <w:t>.</w:t>
      </w:r>
    </w:p>
    <w:p w:rsidRDefault="00355E07" w:rsidP="00355E07" w:rsidR="00355E07">
      <w:pPr>
        <w:overflowPunct w:val="false"/>
        <w:jc w:val="center"/>
        <w:rPr>
          <w:noProof w:val="false"/>
        </w:rPr>
      </w:pPr>
    </w:p>
    <w:p w:rsidRDefault="00B77963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>Sudac</w:t>
      </w:r>
      <w:r w:rsidR="003B4780">
        <w:rPr>
          <w:noProof w:val="false"/>
        </w:rPr>
        <w:t>:</w:t>
      </w:r>
    </w:p>
    <w:p w:rsidRDefault="002D1E37" w:rsidP="008E6FBF" w:rsidR="002C3B9D">
      <w:pPr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</w:t>
      </w:r>
      <w:smartTag w:element="PersonName" w:uri="urn:schemas-microsoft-com:office:smarttags">
        <w:r w:rsidR="003B4780">
          <w:rPr>
            <w:noProof w:val="false"/>
          </w:rPr>
          <w:t>Ante Galić</w:t>
        </w:r>
      </w:smartTag>
      <w:r w:rsidR="00D861E1">
        <w:rPr>
          <w:noProof w:val="false"/>
        </w:rPr>
        <w:t xml:space="preserve"> </w:t>
      </w:r>
    </w:p>
    <w:p w:rsidRDefault="002C3B9D" w:rsidP="008E6FBF" w:rsidR="002C3B9D">
      <w:pPr>
        <w:overflowPunct w:val="false"/>
        <w:ind w:firstLine="708" w:left="4956"/>
        <w:jc w:val="both"/>
        <w:rPr>
          <w:noProof w:val="false"/>
        </w:rPr>
      </w:pPr>
    </w:p>
    <w:p w:rsidRDefault="00B77963" w:rsidP="003B4780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</w:t>
      </w:r>
      <w:r w:rsidR="003B4780">
        <w:rPr>
          <w:noProof w:val="false"/>
        </w:rPr>
        <w:t>:</w:t>
      </w:r>
    </w:p>
    <w:p w:rsidRDefault="003B4780" w:rsidP="008F0E9A" w:rsidR="003B4780" w:rsidRPr="00AB0F47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Protiv </w:t>
      </w:r>
      <w:r w:rsidR="00310022">
        <w:rPr>
          <w:noProof w:val="false"/>
        </w:rPr>
        <w:t xml:space="preserve">ovog rješenja </w:t>
      </w:r>
      <w:r w:rsidRPr="00AB0F47">
        <w:rPr>
          <w:noProof w:val="false"/>
        </w:rPr>
        <w:t>može</w:t>
      </w:r>
      <w:r w:rsidR="00BF0293">
        <w:rPr>
          <w:noProof w:val="false"/>
        </w:rPr>
        <w:t xml:space="preserve"> se</w:t>
      </w:r>
      <w:r w:rsidRPr="00AB0F47">
        <w:rPr>
          <w:noProof w:val="false"/>
        </w:rPr>
        <w:t xml:space="preserve"> izjaviti </w:t>
      </w:r>
      <w:r w:rsidR="00BF0293">
        <w:rPr>
          <w:noProof w:val="false"/>
        </w:rPr>
        <w:t xml:space="preserve">žalba. </w:t>
      </w:r>
      <w:r w:rsidRPr="00AB0F47">
        <w:rPr>
          <w:noProof w:val="false"/>
        </w:rPr>
        <w:t>Žalba se podnosi ovom sudu u 2 primjerka za Visoki trgovački sud RH u roku od 8 dana, od dana dostave rješenja.</w:t>
      </w:r>
    </w:p>
    <w:p w:rsidRDefault="00464481" w:rsidP="003B4780" w:rsidR="00464481">
      <w:pPr>
        <w:overflowPunct w:val="false"/>
        <w:jc w:val="both"/>
        <w:rPr>
          <w:noProof w:val="false"/>
        </w:rPr>
      </w:pPr>
    </w:p>
    <w:p w:rsidRDefault="003B4780" w:rsidP="009E2D37" w:rsidR="009E2D37">
      <w:pPr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> </w:t>
      </w:r>
      <w:r w:rsidR="009E2D37">
        <w:rPr>
          <w:noProof w:val="false"/>
        </w:rPr>
        <w:t>Za točnost otpravka:</w:t>
      </w:r>
    </w:p>
    <w:p w:rsidRDefault="009E2D37" w:rsidP="009E2D37" w:rsidR="009E2D37">
      <w:pPr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Valentina Delač </w:t>
      </w:r>
    </w:p>
    <w:p w:rsidRDefault="00AD59CC" w:rsidP="00AD59CC" w:rsidR="00AD59CC">
      <w:pPr>
        <w:overflowPunct w:val="false"/>
        <w:jc w:val="both"/>
        <w:rPr>
          <w:noProof w:val="false"/>
        </w:rPr>
      </w:pPr>
    </w:p>
    <w:sectPr w:rsidSect="008267C1" w:rsidR="00AD59C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090" w:rsidR="00CE5090">
      <w:r>
        <w:separator/>
      </w:r>
    </w:p>
  </w:endnote>
  <w:endnote w:id="0" w:type="continuationSeparator">
    <w:p w:rsidRDefault="00CE5090" w:rsidR="00CE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090" w:rsidR="00CE5090">
      <w:r>
        <w:separator/>
      </w:r>
    </w:p>
  </w:footnote>
  <w:footnote w:id="0" w:type="continuationSeparator">
    <w:p w:rsidRDefault="00CE5090" w:rsidR="00CE5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8267C1" w:rsidR="000567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056721" w:rsidR="000567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21" w:rsidP="00251619" w:rsidR="00056721">
    <w:pPr>
      <w:overflowPunct w:val="false"/>
      <w:jc w:val="right"/>
      <w:rPr>
        <w:noProof w:val="false"/>
      </w:rPr>
    </w:pPr>
    <w:r w:rsidRPr="00B77963">
      <w:rPr>
        <w:bCs/>
        <w:noProof w:val="false"/>
      </w:rPr>
      <w:t>40</w:t>
    </w:r>
    <w:r>
      <w:rPr>
        <w:noProof w:val="false"/>
      </w:rPr>
      <w:t>.-St-</w:t>
    </w:r>
    <w:r w:rsidR="00B11611">
      <w:rPr>
        <w:noProof w:val="false"/>
      </w:rPr>
      <w:t>15</w:t>
    </w:r>
    <w:r w:rsidR="00311D86">
      <w:rPr>
        <w:noProof w:val="false"/>
      </w:rPr>
      <w:t>5</w:t>
    </w:r>
    <w:r w:rsidR="00B11611">
      <w:rPr>
        <w:noProof w:val="false"/>
      </w:rPr>
      <w:t>5</w:t>
    </w:r>
    <w:r>
      <w:rPr>
        <w:noProof w:val="false"/>
      </w:rPr>
      <w:t>/</w:t>
    </w:r>
    <w:r w:rsidR="00B11611">
      <w:rPr>
        <w:noProof w:val="false"/>
      </w:rPr>
      <w:t>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53F9"/>
    <w:rsid w:val="00006D67"/>
    <w:rsid w:val="00007FE7"/>
    <w:rsid w:val="00010002"/>
    <w:rsid w:val="00010347"/>
    <w:rsid w:val="00010471"/>
    <w:rsid w:val="00010F94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A50"/>
    <w:rsid w:val="00016B1B"/>
    <w:rsid w:val="00022EFE"/>
    <w:rsid w:val="00026309"/>
    <w:rsid w:val="00027364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6721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530F"/>
    <w:rsid w:val="000B56A8"/>
    <w:rsid w:val="000B6777"/>
    <w:rsid w:val="000C11BC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4266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5F78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2BEE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3B9D"/>
    <w:rsid w:val="002C779B"/>
    <w:rsid w:val="002C7DFA"/>
    <w:rsid w:val="002D0724"/>
    <w:rsid w:val="002D07CB"/>
    <w:rsid w:val="002D1E37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511"/>
    <w:rsid w:val="003056F3"/>
    <w:rsid w:val="00305AC9"/>
    <w:rsid w:val="003061FD"/>
    <w:rsid w:val="00307AB8"/>
    <w:rsid w:val="00307B10"/>
    <w:rsid w:val="00307DAF"/>
    <w:rsid w:val="00310022"/>
    <w:rsid w:val="00311D86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88D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7430"/>
    <w:rsid w:val="003774E3"/>
    <w:rsid w:val="0037759D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5C3"/>
    <w:rsid w:val="003B1FEC"/>
    <w:rsid w:val="003B24CD"/>
    <w:rsid w:val="003B2962"/>
    <w:rsid w:val="003B39AD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C76"/>
    <w:rsid w:val="003D1D3C"/>
    <w:rsid w:val="003D2174"/>
    <w:rsid w:val="003D286A"/>
    <w:rsid w:val="003D2FEE"/>
    <w:rsid w:val="003D36C7"/>
    <w:rsid w:val="003D56F1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3013"/>
    <w:rsid w:val="00434C78"/>
    <w:rsid w:val="0044081F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55B8F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07B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831"/>
    <w:rsid w:val="00541F47"/>
    <w:rsid w:val="00541FE2"/>
    <w:rsid w:val="0054395A"/>
    <w:rsid w:val="00544122"/>
    <w:rsid w:val="00546001"/>
    <w:rsid w:val="00547225"/>
    <w:rsid w:val="00551990"/>
    <w:rsid w:val="00551D2C"/>
    <w:rsid w:val="00554438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08EE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0F8D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9E5"/>
    <w:rsid w:val="005E31DA"/>
    <w:rsid w:val="005E3D91"/>
    <w:rsid w:val="005E5358"/>
    <w:rsid w:val="005E6F08"/>
    <w:rsid w:val="005E70AA"/>
    <w:rsid w:val="005F1D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098"/>
    <w:rsid w:val="006132FA"/>
    <w:rsid w:val="0061338F"/>
    <w:rsid w:val="00613A10"/>
    <w:rsid w:val="006155A1"/>
    <w:rsid w:val="006159B3"/>
    <w:rsid w:val="00615D08"/>
    <w:rsid w:val="00616934"/>
    <w:rsid w:val="00617474"/>
    <w:rsid w:val="00621736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4A51"/>
    <w:rsid w:val="00716E3E"/>
    <w:rsid w:val="0071751E"/>
    <w:rsid w:val="0072027C"/>
    <w:rsid w:val="007207A1"/>
    <w:rsid w:val="00722968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C08"/>
    <w:rsid w:val="007820F6"/>
    <w:rsid w:val="00783469"/>
    <w:rsid w:val="007840CE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FAE"/>
    <w:rsid w:val="007C1A31"/>
    <w:rsid w:val="007C4DB6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617F"/>
    <w:rsid w:val="007F04E8"/>
    <w:rsid w:val="007F05B5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021"/>
    <w:rsid w:val="00834C86"/>
    <w:rsid w:val="00834D6F"/>
    <w:rsid w:val="00836481"/>
    <w:rsid w:val="00837C06"/>
    <w:rsid w:val="008419C2"/>
    <w:rsid w:val="00841A9F"/>
    <w:rsid w:val="0084213C"/>
    <w:rsid w:val="00842FBB"/>
    <w:rsid w:val="00843E8E"/>
    <w:rsid w:val="008440EA"/>
    <w:rsid w:val="008442BC"/>
    <w:rsid w:val="00845876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B7A30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2E29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3E70"/>
    <w:rsid w:val="0090508B"/>
    <w:rsid w:val="0090528F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F45"/>
    <w:rsid w:val="009825B0"/>
    <w:rsid w:val="00982E62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29F4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1473"/>
    <w:rsid w:val="009D2344"/>
    <w:rsid w:val="009D3AAC"/>
    <w:rsid w:val="009D5243"/>
    <w:rsid w:val="009D5E64"/>
    <w:rsid w:val="009D6EF7"/>
    <w:rsid w:val="009D7694"/>
    <w:rsid w:val="009D7A73"/>
    <w:rsid w:val="009E0FD2"/>
    <w:rsid w:val="009E2D37"/>
    <w:rsid w:val="009E424E"/>
    <w:rsid w:val="009E57EA"/>
    <w:rsid w:val="009F0DB1"/>
    <w:rsid w:val="009F0F5B"/>
    <w:rsid w:val="009F1053"/>
    <w:rsid w:val="009F1678"/>
    <w:rsid w:val="009F1B2D"/>
    <w:rsid w:val="009F2BF7"/>
    <w:rsid w:val="009F30FB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388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6E9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611"/>
    <w:rsid w:val="00B116D6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583"/>
    <w:rsid w:val="00B26B23"/>
    <w:rsid w:val="00B315CC"/>
    <w:rsid w:val="00B3225A"/>
    <w:rsid w:val="00B323F5"/>
    <w:rsid w:val="00B3286F"/>
    <w:rsid w:val="00B33633"/>
    <w:rsid w:val="00B3765F"/>
    <w:rsid w:val="00B40AB4"/>
    <w:rsid w:val="00B44617"/>
    <w:rsid w:val="00B447D9"/>
    <w:rsid w:val="00B45543"/>
    <w:rsid w:val="00B4620B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B0531"/>
    <w:rsid w:val="00BB36CC"/>
    <w:rsid w:val="00BB3DD0"/>
    <w:rsid w:val="00BB4B77"/>
    <w:rsid w:val="00BB6F2A"/>
    <w:rsid w:val="00BB731B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A86"/>
    <w:rsid w:val="00BD76D6"/>
    <w:rsid w:val="00BD7732"/>
    <w:rsid w:val="00BD77F1"/>
    <w:rsid w:val="00BD7850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7406"/>
    <w:rsid w:val="00C12143"/>
    <w:rsid w:val="00C13D6B"/>
    <w:rsid w:val="00C142EF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7AB1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670"/>
    <w:rsid w:val="00C84880"/>
    <w:rsid w:val="00C854A5"/>
    <w:rsid w:val="00C9045B"/>
    <w:rsid w:val="00C90F10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28B2"/>
    <w:rsid w:val="00CC3058"/>
    <w:rsid w:val="00CC5362"/>
    <w:rsid w:val="00CC6229"/>
    <w:rsid w:val="00CC7260"/>
    <w:rsid w:val="00CD15E5"/>
    <w:rsid w:val="00CD2D07"/>
    <w:rsid w:val="00CD31AB"/>
    <w:rsid w:val="00CD4DBD"/>
    <w:rsid w:val="00CD5BBA"/>
    <w:rsid w:val="00CD6B66"/>
    <w:rsid w:val="00CD758C"/>
    <w:rsid w:val="00CE2EF2"/>
    <w:rsid w:val="00CE33F8"/>
    <w:rsid w:val="00CE393D"/>
    <w:rsid w:val="00CE4564"/>
    <w:rsid w:val="00CE46B7"/>
    <w:rsid w:val="00CE5090"/>
    <w:rsid w:val="00CE5429"/>
    <w:rsid w:val="00CE678A"/>
    <w:rsid w:val="00CE6984"/>
    <w:rsid w:val="00CE7E9C"/>
    <w:rsid w:val="00CF04EE"/>
    <w:rsid w:val="00CF2AA1"/>
    <w:rsid w:val="00CF5E95"/>
    <w:rsid w:val="00CF72D8"/>
    <w:rsid w:val="00D00D1B"/>
    <w:rsid w:val="00D042FB"/>
    <w:rsid w:val="00D0529C"/>
    <w:rsid w:val="00D059E8"/>
    <w:rsid w:val="00D06C0A"/>
    <w:rsid w:val="00D06CCA"/>
    <w:rsid w:val="00D0794E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463F"/>
    <w:rsid w:val="00DA50D8"/>
    <w:rsid w:val="00DB105E"/>
    <w:rsid w:val="00DB122E"/>
    <w:rsid w:val="00DB28CD"/>
    <w:rsid w:val="00DB3503"/>
    <w:rsid w:val="00DB3671"/>
    <w:rsid w:val="00DB4B43"/>
    <w:rsid w:val="00DB5258"/>
    <w:rsid w:val="00DB5FD6"/>
    <w:rsid w:val="00DB6ED4"/>
    <w:rsid w:val="00DC0383"/>
    <w:rsid w:val="00DC0BF9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0ADA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616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5AC1"/>
    <w:rsid w:val="00EC6A80"/>
    <w:rsid w:val="00ED1F45"/>
    <w:rsid w:val="00ED3387"/>
    <w:rsid w:val="00ED34E3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D1E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FB4"/>
    <w:rsid w:val="00F51C75"/>
    <w:rsid w:val="00F52270"/>
    <w:rsid w:val="00F53A3C"/>
    <w:rsid w:val="00F54D16"/>
    <w:rsid w:val="00F554D1"/>
    <w:rsid w:val="00F55CDE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0B2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9E2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9E2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2013.</izvorni_sadrzaj>
    <derivirana_varijabla naziv="DomainObject.Predmet.DatumOsnivanja_1">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St-1555/2013</izvorni_sadrzaj>
    <derivirana_varijabla naziv="DomainObject.Predmet.OznakaBroj_1">St-1555/2013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
3.SSSK ST-1187/12 aa
53.ST-1077/11 -aa</izvorni_sadrzaj>
    <derivirana_varijabla naziv="DomainObject.Predmet.PrimjedbaSuca_1">5 Su-1705/12 od 28.5.13.
VEZA:
3.SSSK ST-1187/12 aa
53.ST-1077/11 -aa</derivirana_varijabla>
  </DomainObject.Predmet.PrimjedbaSuca>
  <DomainObject.Predmet.ProtustrankaFormated>
    <izvorni_sadrzaj>  EUROIZVOZ d.o.o. zastupanog po punomoćniku DARKO PETRIČEVIĆ</izvorni_sadrzaj>
    <derivirana_varijabla naziv="DomainObject.Predmet.ProtustrankaFormated_1">  EUROIZVOZ d.o.o. zastupanog po punomoćniku DARKO PETRIČEVIĆ</derivirana_varijabla>
  </DomainObject.Predmet.ProtustrankaFormated>
  <DomainObject.Predmet.ProtustrankaFormatedOIB>
    <izvorni_sadrzaj>  EUROIZVOZ d.o.o., OIB 27262256407 zastupanog po punomoćniku DARKO PETRIČEVIĆ</izvorni_sadrzaj>
    <derivirana_varijabla naziv="DomainObject.Predmet.ProtustrankaFormatedOIB_1">  EUROIZVOZ d.o.o., OIB 27262256407 zastupanog po punomoćniku DARKO PETRIČEVIĆ</derivirana_varijabla>
  </DomainObject.Predmet.ProtustrankaFormatedOIB>
  <DomainObject.Predmet.ProtustrankaFormatedWithAdress>
    <izvorni_sadrzaj> EUROIZVOZ d.o.o., Stubička 3, 49246 Marija Bistrica zastupanog po punomoćniku DARKO PETRIČEVIĆ</izvorni_sadrzaj>
    <derivirana_varijabla naziv="DomainObject.Predmet.ProtustrankaFormatedWithAdress_1"> EUROIZVOZ d.o.o., Stubička 3, 49246 Marija Bistrica zastupanog po punomoćniku DARKO PETRIČEVIĆ</derivirana_varijabla>
  </DomainObject.Predmet.ProtustrankaFormatedWithAdress>
  <DomainObject.Predmet.ProtustrankaFormatedWithAdressOIB>
    <izvorni_sadrzaj> EUROIZVOZ d.o.o., OIB 27262256407, Stubička 3, 49246 Marija Bistrica zastupanog po punomoćniku DARKO PETRIČEVIĆ</izvorni_sadrzaj>
    <derivirana_varijabla naziv="DomainObject.Predmet.ProtustrankaFormatedWithAdressOIB_1"> EUROIZVOZ d.o.o., OIB 27262256407, Stubička 3, 49246 Marija Bistrica zastupanog po punomoćniku DARKO PETRIČEVIĆ</derivirana_varijabla>
  </DomainObject.Predmet.ProtustrankaFormatedWithAdressOIB>
  <DomainObject.Predmet.ProtustrankaWithAdress>
    <izvorni_sadrzaj>EUROIZVOZ d.o.o. Stubička 3, 49246 Marija Bistrica</izvorni_sadrzaj>
    <derivirana_varijabla naziv="DomainObject.Predmet.ProtustrankaWithAdress_1">EUROIZVOZ d.o.o. Stubička 3, 49246 Marija Bistrica</derivirana_varijabla>
  </DomainObject.Predmet.ProtustrankaWithAdress>
  <DomainObject.Predmet.ProtustrankaWithAdressOIB>
    <izvorni_sadrzaj>EUROIZVOZ d.o.o., OIB 27262256407, Stubička 3, 49246 Marija Bistrica</izvorni_sadrzaj>
    <derivirana_varijabla naziv="DomainObject.Predmet.ProtustrankaWithAdressOIB_1">EUROIZVOZ d.o.o., OIB 27262256407, Stubička 3, 49246 Marija Bistrica</derivirana_varijabla>
  </DomainObject.Predmet.ProtustrankaWithAdressOIB>
  <DomainObject.Predmet.ProtustrankaNazivFormated>
    <izvorni_sadrzaj>EUROIZVOZ d.o.o.</izvorni_sadrzaj>
    <derivirana_varijabla naziv="DomainObject.Predmet.ProtustrankaNazivFormated_1">EUROIZVOZ d.o.o.</derivirana_varijabla>
  </DomainObject.Predmet.ProtustrankaNazivFormated>
  <DomainObject.Predmet.ProtustrankaNazivFormatedOIB>
    <izvorni_sadrzaj>EUROIZVOZ d.o.o., OIB 27262256407</izvorni_sadrzaj>
    <derivirana_varijabla naziv="DomainObject.Predmet.ProtustrankaNazivFormatedOIB_1">EUROIZVOZ d.o.o., OIB 27262256407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Ul.grada Vukovara 70, 10000 Zagreb</izvorni_sadrzaj>
    <derivirana_varijabla naziv="DomainObject.Predmet.StrankaFormatedWithAdress_1"> FINA ZAGREB, Ul.grada Vukovara 70, 10000 Zagreb</derivirana_varijabla>
  </DomainObject.Predmet.StrankaFormatedWithAdress>
  <DomainObject.Predmet.StrankaFormatedWithAdressOIB>
    <izvorni_sadrzaj> FINA ZAGREB, OIB 85821130368, Ul.grada Vukovara 70, 10000 Zagreb</izvorni_sadrzaj>
    <derivirana_varijabla naziv="DomainObject.Predmet.StrankaFormatedWithAdressOIB_1"> FINA ZAGREB, OIB 85821130368, Ul.grada Vukovara 70, 10000 Zagreb</derivirana_varijabla>
  </DomainObject.Predmet.StrankaFormatedWithAdressOIB>
  <DomainObject.Predmet.StrankaWithAdress>
    <izvorni_sadrzaj>FINA ZAGREB Ul.grada Vukovara 70,10000 Zagreb</izvorni_sadrzaj>
    <derivirana_varijabla naziv="DomainObject.Predmet.StrankaWithAdress_1">FINA ZAGREB Ul.grada Vukovara 70,10000 Zagreb</derivirana_varijabla>
  </DomainObject.Predmet.StrankaWithAdress>
  <DomainObject.Predmet.StrankaWithAdressOIB>
    <izvorni_sadrzaj>FINA ZAGREB, OIB 85821130368, Ul.grada Vukovara 70,10000 Zagreb</izvorni_sadrzaj>
    <derivirana_varijabla naziv="DomainObject.Predmet.StrankaWithAdressOIB_1">FINA ZAGREB, OIB 85821130368, Ul.grada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Ul.grada Vukovara 70, 10000 Zagreb</item>
    </izvorni_sadrzaj>
    <derivirana_varijabla naziv="DomainObject.Predmet.StrankaListFormatedWithAdress_1">
      <item>FINA ZAGREB, Ul.grada Vukovara 70, 10000 Zagreb</item>
    </derivirana_varijabla>
  </DomainObject.Predmet.StrankaListFormatedWithAdress>
  <DomainObject.Predmet.StrankaListFormatedWithAdressOIB>
    <izvorni_sadrzaj>
      <item>FINA ZAGREB, OIB 85821130368, Ul.grada Vukovara 70, 10000 Zagreb</item>
    </izvorni_sadrzaj>
    <derivirana_varijabla naziv="DomainObject.Predmet.StrankaListFormatedWithAdressOIB_1">
      <item>FINA ZAGREB, OIB 85821130368, Ul.grada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EUROIZVOZ d.o.o. zastupanog po punomoćniku DARKO PETRIČEVIĆ</item>
    </izvorni_sadrzaj>
    <derivirana_varijabla naziv="DomainObject.Predmet.ProtuStrankaListFormated_1">
      <item>EUROIZVOZ d.o.o. zastupanog po punomoćniku DARKO PETRIČEVIĆ</item>
    </derivirana_varijabla>
  </DomainObject.Predmet.ProtuStrankaListFormated>
  <DomainObject.Predmet.ProtuStrankaListFormatedOIB>
    <izvorni_sadrzaj>
      <item>EUROIZVOZ d.o.o., OIB 27262256407 zastupanog po punomoćniku DARKO PETRIČEVIĆ</item>
    </izvorni_sadrzaj>
    <derivirana_varijabla naziv="DomainObject.Predmet.ProtuStrankaListFormatedOIB_1">
      <item>EUROIZVOZ d.o.o., OIB 27262256407 zastupanog po punomoćniku DARKO PETRIČEVIĆ</item>
    </derivirana_varijabla>
  </DomainObject.Predmet.ProtuStrankaListFormatedOIB>
  <DomainObject.Predmet.ProtuStrankaListFormatedWithAdress>
    <izvorni_sadrzaj>
      <item>EUROIZVOZ d.o.o., Stubička 3, 49246 Marija Bistrica zastupanog po punomoćniku DARKO PETRIČEVIĆ</item>
    </izvorni_sadrzaj>
    <derivirana_varijabla naziv="DomainObject.Predmet.ProtuStrankaListFormatedWithAdress_1">
      <item>EUROIZVOZ d.o.o., Stubička 3, 49246 Marija Bistrica zastupanog po punomoćniku DARKO PETRIČEVIĆ</item>
    </derivirana_varijabla>
  </DomainObject.Predmet.ProtuStrankaListFormatedWithAdress>
  <DomainObject.Predmet.ProtuStrankaListFormatedWithAdressOIB>
    <izvorni_sadrzaj>
      <item>EUROIZVOZ d.o.o., OIB 27262256407, Stubička 3, 49246 Marija Bistrica zastupanog po punomoćniku DARKO PETRIČEVIĆ</item>
    </izvorni_sadrzaj>
    <derivirana_varijabla naziv="DomainObject.Predmet.ProtuStrankaListFormatedWithAdressOIB_1">
      <item>EUROIZVOZ d.o.o., OIB 27262256407, Stubička 3, 49246 Marija Bistrica zastupanog po punomoćniku DARKO PETRIČEVIĆ</item>
    </derivirana_varijabla>
  </DomainObject.Predmet.ProtuStrankaListFormatedWithAdressOIB>
  <DomainObject.Predmet.ProtuStrankaListNazivFormated>
    <izvorni_sadrzaj>
      <item>EUROIZVOZ d.o.o.</item>
    </izvorni_sadrzaj>
    <derivirana_varijabla naziv="DomainObject.Predmet.ProtuStrankaListNazivFormated_1">
      <item>EUROIZVOZ d.o.o.</item>
    </derivirana_varijabla>
  </DomainObject.Predmet.ProtuStrankaListNazivFormated>
  <DomainObject.Predmet.ProtuStrankaListNazivFormatedOIB>
    <izvorni_sadrzaj>
      <item>EUROIZVOZ d.o.o., OIB 27262256407</item>
    </izvorni_sadrzaj>
    <derivirana_varijabla naziv="DomainObject.Predmet.ProtuStrankaListNazivFormatedOIB_1">
      <item>EUROIZVOZ d.o.o., OIB 27262256407</item>
    </derivirana_varijabla>
  </DomainObject.Predmet.ProtuStrankaListNazivFormatedOIB>
  <DomainObject.Predmet.OstaliListFormated>
    <izvorni_sadrzaj>
      <item>DARKO PETRIČEVIĆ punomoćnik sudionika u postupku EUROIZVOZ d.o.o.</item>
      <item>Stjepan Rakarec</item>
    </izvorni_sadrzaj>
    <derivirana_varijabla naziv="DomainObject.Predmet.OstaliListFormated_1">
      <item>DARKO PETRIČEVIĆ punomoćnik sudionika u postupku EUROIZVOZ d.o.o.</item>
      <item>Stjepan Rakarec</item>
    </derivirana_varijabla>
  </DomainObject.Predmet.OstaliListFormated>
  <DomainObject.Predmet.OstaliListFormatedOIB>
    <izvorni_sadrzaj>
      <item>DARKO PETRIČEVIĆ, OIB 95847626125 punomoćnik sudionika u postupku EUROIZVOZ d.o.o.</item>
      <item>Stjepan Rakarec, OIB 64132194100</item>
    </izvorni_sadrzaj>
    <derivirana_varijabla naziv="DomainObject.Predmet.OstaliListFormatedOIB_1">
      <item>DARKO PETRIČEVIĆ, OIB 95847626125 punomoćnik sudionika u postupku EUROIZVOZ d.o.o.</item>
      <item>Stjepan Rakarec, OIB 64132194100</item>
    </derivirana_varijabla>
  </DomainObject.Predmet.OstaliListFormatedOIB>
  <DomainObject.Predmet.OstaliListFormatedWithAdress>
    <izvorni_sadrzaj>
      <item>DARKO PETRIČEVIĆ, MASARYKOVA 15, 10000 Zagreb punomoćnik sudionika u postupku EUROIZVOZ d.o.o.</item>
      <item>Stjepan Rakarec, Črnkovec 16, 10410 Črnkovec</item>
    </izvorni_sadrzaj>
    <derivirana_varijabla naziv="DomainObject.Predmet.OstaliListFormatedWithAdress_1">
      <item>DARKO PETRIČEVIĆ, MASARYKOVA 15, 10000 Zagreb punomoćnik sudionika u postupku EUROIZVOZ d.o.o.</item>
      <item>Stjepan Rakarec, Črnkovec 16, 10410 Črnkovec</item>
    </derivirana_varijabla>
  </DomainObject.Predmet.OstaliListFormatedWithAdress>
  <DomainObject.Predmet.OstaliListFormatedWithAdressOIB>
    <izvorni_sadrzaj>
      <item>DARKO PETRIČEVIĆ, OIB 95847626125, MASARYKOVA 15, 10000 Zagreb punomoćnik sudionika u postupku EUROIZVOZ d.o.o.</item>
      <item>Stjepan Rakarec, OIB 64132194100, Črnkovec 16, 10410 Črnkovec</item>
    </izvorni_sadrzaj>
    <derivirana_varijabla naziv="DomainObject.Predmet.OstaliListFormatedWithAdressOIB_1">
      <item>DARKO PETRIČEVIĆ, OIB 95847626125, MASARYKOVA 15, 10000 Zagreb punomoćnik sudionika u postupku EUROIZVOZ d.o.o.</item>
      <item>Stjepan Rakarec, OIB 64132194100, Črnkovec 16, 10410 Črnkovec</item>
    </derivirana_varijabla>
  </DomainObject.Predmet.OstaliListFormatedWithAdressOIB>
  <DomainObject.Predmet.OstaliListNazivFormated>
    <izvorni_sadrzaj>
      <item>DARKO PETRIČEVIĆ</item>
      <item>Stjepan Rakarec</item>
    </izvorni_sadrzaj>
    <derivirana_varijabla naziv="DomainObject.Predmet.OstaliListNazivFormated_1">
      <item>DARKO PETRIČEVIĆ</item>
      <item>Stjepan Rakarec</item>
    </derivirana_varijabla>
  </DomainObject.Predmet.OstaliListNazivFormated>
  <DomainObject.Predmet.OstaliListNazivFormatedOIB>
    <izvorni_sadrzaj>
      <item>DARKO PETRIČEVIĆ, OIB 95847626125</item>
      <item>Stjepan Rakarec, OIB 64132194100</item>
    </izvorni_sadrzaj>
    <derivirana_varijabla naziv="DomainObject.Predmet.OstaliListNazivFormatedOIB_1">
      <item>DARKO PETRIČEVIĆ, OIB 95847626125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EUROIZVOZ d.o.o.</izvorni_sadrzaj>
    <derivirana_varijabla naziv="DomainObject.Predmet.ProtustrankaIDrugi_1">EUROIZVOZ d.o.o.</derivirana_varijabla>
  </DomainObject.Predmet.ProtustrankaIDrugi>
  <DomainObject.Predmet.StrankaIDrugiAdressOIB>
    <izvorni_sadrzaj>FINA ZAGREB, OIB 85821130368, Ul.grada Vukovara 70, 10000 Zagreb</izvorni_sadrzaj>
    <derivirana_varijabla naziv="DomainObject.Predmet.StrankaIDrugiAdressOIB_1">FINA ZAGREB, OIB 85821130368, Ul.grada Vukovara 70, 10000 Zagreb</derivirana_varijabla>
  </DomainObject.Predmet.StrankaIDrugiAdressOIB>
  <DomainObject.Predmet.ProtustrankaIDrugiAdressOIB>
    <izvorni_sadrzaj>EUROIZVOZ d.o.o., OIB 27262256407, Stubička 3, 49246 Marija Bistrica</izvorni_sadrzaj>
    <derivirana_varijabla naziv="DomainObject.Predmet.ProtustrankaIDrugiAdressOIB_1">EUROIZVOZ d.o.o., OIB 27262256407,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EUROIZVOZ d.o.o.</item>
      <item>FINA ZAGREB</item>
      <item>DARKO PETRIČEVIĆ</item>
      <item>Stjepan Rakarec</item>
    </izvorni_sadrzaj>
    <derivirana_varijabla naziv="DomainObject.Predmet.SudioniciListNaziv_1">
      <item>EUROIZVOZ d.o.o.</item>
      <item>FINA ZAGREB</item>
      <item>DARKO PETRIČEVIĆ</item>
      <item>Stjepan Rakarec</item>
    </derivirana_varijabla>
  </DomainObject.Predmet.SudioniciListNaziv>
  <DomainObject.Predmet.SudioniciListAdressOIB>
    <izvorni_sadrzaj>
      <item>EUROIZVOZ d.o.o., OIB 27262256407, Stubička 3,49246 Marija Bistrica</item>
      <item>FINA ZAGREB, OIB 85821130368, Ul.grada Vukovara 70,10000 Zagreb</item>
      <item>DARKO PETRIČEVIĆ, OIB 95847626125, MASARYKOVA 15,10000 Zagreb</item>
      <item>Stjepan Rakarec, OIB 64132194100, Črnkovec 16,10410 Črnkovec</item>
    </izvorni_sadrzaj>
    <derivirana_varijabla naziv="DomainObject.Predmet.SudioniciListAdressOIB_1">
      <item>EUROIZVOZ d.o.o., OIB 27262256407, Stubička 3,49246 Marija Bistrica</item>
      <item>FINA ZAGREB, OIB 85821130368, Ul.grada Vukovara 70,10000 Zagreb</item>
      <item>DARKO PETRIČEVIĆ, OIB 95847626125, MASARYKOVA 15,10000 Zagreb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27262256407</item>
      <item>, OIB 85821130368</item>
      <item>, OIB 95847626125</item>
      <item>, OIB 64132194100</item>
    </izvorni_sadrzaj>
    <derivirana_varijabla naziv="DomainObject.Predmet.SudioniciListNazivOIB_1">
      <item>, OIB 27262256407</item>
      <item>, OIB 85821130368</item>
      <item>, OIB 95847626125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551</properties:Words>
  <properties:Characters>3036</properties:Characters>
  <properties:Lines>75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2017-04-24T11:33:00Z</dcterms:created>
  <dc:creator>novakb</dc:creator>
  <cp:lastModifiedBy>Valentina Delač</cp:lastModifiedBy>
  <cp:lastPrinted>2017-04-24T11:32:00Z</cp:lastPrinted>
  <dcterms:modified xmlns:xsi="http://www.w3.org/2001/XMLSchema-instance" xsi:type="dcterms:W3CDTF">2017-04-24T11:33:00Z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