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d53c" w14:paraId="5f5d53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351CA">
        <w:rPr>
          <w:rFonts w:hAnsi="Times New Roman" w:ascii="Times New Roman"/>
          <w:szCs w:val="24"/>
          <w:lang w:val="hr-HR"/>
        </w:rPr>
        <w:t>7312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351CA">
        <w:rPr>
          <w:rFonts w:hAnsi="Times New Roman" w:ascii="Times New Roman"/>
          <w:szCs w:val="24"/>
          <w:lang w:val="hr-HR"/>
        </w:rPr>
        <w:t>EKSKLUZIVNI SAVJETNICI d.o.o. trgovinu i usluge, Zagreb (Grad Zagreb), Ilica 35, OIB: 50412907821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351CA">
        <w:rPr>
          <w:rFonts w:hAnsi="Times New Roman" w:ascii="Times New Roman"/>
          <w:szCs w:val="24"/>
          <w:lang w:val="hr-HR"/>
        </w:rPr>
        <w:t>7312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33F6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3F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351CA">
      <w:rPr>
        <w:rFonts w:hAnsi="Times New Roman" w:ascii="Times New Roman"/>
        <w:lang w:val="hr-HR"/>
      </w:rPr>
      <w:t>7312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33F66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F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F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7312</izvorni_sadrzaj>
    <derivirana_varijabla naziv="DomainObject.Predmet.Broj_1">7312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St-7312/2015</izvorni_sadrzaj>
    <derivirana_varijabla naziv="DomainObject.Predmet.OznakaBroj_1">St-7312/2015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EKSKLUZIVNI SAVJETNICI d.o.o. zastupanog po punomoćniku Marko Matijević; Alan Viller</izvorni_sadrzaj>
    <derivirana_varijabla naziv="DomainObject.Predmet.ProtustrankaFormated_1">  EKSKLUZIVNI SAVJETNICI d.o.o. zastupanog po punomoćniku Marko Matijević; Alan Viller</derivirana_varijabla>
  </DomainObject.Predmet.ProtustrankaFormated>
  <DomainObject.Predmet.ProtustrankaFormatedOIB>
    <izvorni_sadrzaj>  EKSKLUZIVNI SAVJETNICI d.o.o., OIB 50412907821 zastupanog po punomoćniku Marko Matijević; Alan Viller</izvorni_sadrzaj>
    <derivirana_varijabla naziv="DomainObject.Predmet.ProtustrankaFormatedOIB_1">  EKSKLUZIVNI SAVJETNICI d.o.o., OIB 50412907821 zastupanog po punomoćniku Marko Matijević; Alan Viller</derivirana_varijabla>
  </DomainObject.Predmet.ProtustrankaFormatedOIB>
  <DomainObject.Predmet.ProtustrankaFormatedWithAdress>
    <izvorni_sadrzaj> EKSKLUZIVNI SAVJETNICI d.o.o., Ilica 35, 10000 Zagreb zastupanog po punomoćniku Marko Matijević; Alan Viller</izvorni_sadrzaj>
    <derivirana_varijabla naziv="DomainObject.Predmet.ProtustrankaFormatedWithAdress_1"> EKSKLUZIVNI SAVJETNICI d.o.o., Ilica 35, 10000 Zagreb zastupanog po punomoćniku Marko Matijević; Alan Viller</derivirana_varijabla>
  </DomainObject.Predmet.ProtustrankaFormatedWithAdress>
  <DomainObject.Predmet.ProtustrankaFormatedWithAdressOIB>
    <izvorni_sadrzaj> EKSKLUZIVNI SAVJETNICI d.o.o., OIB 50412907821, Ilica 35, 10000 Zagreb zastupanog po punomoćniku Marko Matijević; Alan Viller</izvorni_sadrzaj>
    <derivirana_varijabla naziv="DomainObject.Predmet.ProtustrankaFormatedWithAdressOIB_1"> EKSKLUZIVNI SAVJETNICI d.o.o., OIB 50412907821, Ilica 35, 10000 Zagreb zastupanog po punomoćniku Marko Matijević; Alan Viller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 zastupanog po punomoćniku Marko Matijević; Alan Viller</item>
    </izvorni_sadrzaj>
    <derivirana_varijabla naziv="DomainObject.Predmet.ProtuStrankaListFormated_1">
      <item>EKSKLUZIVNI SAVJETNICI d.o.o. zastupanog po punomoćniku Marko Matijević; Alan Viller</item>
    </derivirana_varijabla>
  </DomainObject.Predmet.ProtuStrankaListFormated>
  <DomainObject.Predmet.ProtuStrankaListFormatedOIB>
    <izvorni_sadrzaj>
      <item>EKSKLUZIVNI SAVJETNICI d.o.o., OIB 50412907821 zastupanog po punomoćniku Marko Matijević; Alan Viller</item>
    </izvorni_sadrzaj>
    <derivirana_varijabla naziv="DomainObject.Predmet.ProtuStrankaListFormatedOIB_1">
      <item>EKSKLUZIVNI SAVJETNICI d.o.o., OIB 50412907821 zastupanog po punomoćniku Marko Matijević; Alan Viller</item>
    </derivirana_varijabla>
  </DomainObject.Predmet.ProtuStrankaListFormatedOIB>
  <DomainObject.Predmet.ProtuStrankaListFormatedWithAdress>
    <izvorni_sadrzaj>
      <item>EKSKLUZIVNI SAVJETNICI d.o.o., Ilica 35, 10000 Zagreb zastupanog po punomoćniku Marko Matijević; Alan Viller</item>
    </izvorni_sadrzaj>
    <derivirana_varijabla naziv="DomainObject.Predmet.ProtuStrankaListFormatedWithAdress_1">
      <item>EKSKLUZIVNI SAVJETNICI d.o.o., Ilica 35, 10000 Zagreb zastupanog po punomoćniku Marko Matijević; Alan Viller</item>
    </derivirana_varijabla>
  </DomainObject.Predmet.ProtuStrankaListFormatedWithAdress>
  <DomainObject.Predmet.ProtuStrankaListFormatedWithAdressOIB>
    <izvorni_sadrzaj>
      <item>EKSKLUZIVNI SAVJETNICI d.o.o., OIB 50412907821, Ilica 35, 10000 Zagreb zastupanog po punomoćniku Marko Matijević; Alan Viller</item>
    </izvorni_sadrzaj>
    <derivirana_varijabla naziv="DomainObject.Predmet.ProtuStrankaListFormatedWithAdressOIB_1">
      <item>EKSKLUZIVNI SAVJETNICI d.o.o., OIB 50412907821, Ilica 35, 10000 Zagreb zastupanog po punomoćniku Marko Matijević; Alan Viller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Marko Matijević punomoćnik sudionika u postupku EKSKLUZIVNI SAVJETNICI d.o.o.</item>
      <item>Alan Viller punomoćnik sudionika u postupku EKSKLUZIVNI SAVJETNICI d.o.o.</item>
    </izvorni_sadrzaj>
    <derivirana_varijabla naziv="DomainObject.Predmet.OstaliListFormated_1">
      <item>Marko Matijević punomoćnik sudionika u postupku EKSKLUZIVNI SAVJETNICI d.o.o.</item>
      <item>Alan Viller punomoćnik sudionika u postupku EKSKLUZIVNI SAVJETNICI d.o.o.</item>
    </derivirana_varijabla>
  </DomainObject.Predmet.OstaliListFormated>
  <DomainObject.Predmet.OstaliListFormatedOIB>
    <izvorni_sadrzaj>
      <item>Marko Matijević, OIB 52873560790 punomoćnik sudionika u postupku EKSKLUZIVNI SAVJETNICI d.o.o.</item>
      <item>Alan Viller, OIB 87576558709 punomoćnik sudionika u postupku EKSKLUZIVNI SAVJETNICI d.o.o.</item>
    </izvorni_sadrzaj>
    <derivirana_varijabla naziv="DomainObject.Predmet.OstaliListFormatedOIB_1">
      <item>Marko Matijević, OIB 52873560790 punomoćnik sudionika u postupku EKSKLUZIVNI SAVJETNICI d.o.o.</item>
      <item>Alan Viller, OIB 87576558709 punomoćnik sudionika u postupku EKSKLUZIVNI SAVJETNICI d.o.o.</item>
    </derivirana_varijabla>
  </DomainObject.Predmet.OstaliListFormatedOIB>
  <DomainObject.Predmet.OstaliListFormatedWithAdress>
    <izvorni_sadrzaj>
      <item>Marko Matijević, Vladimira Ruždjaka 9b, 10000 Zagreb punomoćnik sudionika u postupku EKSKLUZIVNI SAVJETNICI d.o.o.</item>
      <item>Alan Viller, Srednjaci 20, 10000 Zagreb punomoćnik sudionika u postupku EKSKLUZIVNI SAVJETNICI d.o.o.</item>
    </izvorni_sadrzaj>
    <derivirana_varijabla naziv="DomainObject.Predmet.OstaliListFormatedWithAdress_1">
      <item>Marko Matijević, Vladimira Ruždjaka 9b, 10000 Zagreb punomoćnik sudionika u postupku EKSKLUZIVNI SAVJETNICI d.o.o.</item>
      <item>Alan Viller, Srednjaci 20, 10000 Zagreb punomoćnik sudionika u postupku EKSKLUZIVNI SAVJETNICI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izvorni_sadrzaj>
    <derivirana_varijabla naziv="DomainObject.Predmet.OstaliListFormatedWithAdressOIB_1"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derivirana_varijabla>
  </DomainObject.Predmet.OstaliListFormatedWithAdressOIB>
  <DomainObject.Predmet.OstaliListNazivFormated>
    <izvorni_sadrzaj>
      <item>Marko Matijević</item>
      <item>Alan Viller</item>
    </izvorni_sadrzaj>
    <derivirana_varijabla naziv="DomainObject.Predmet.OstaliListNazivFormated_1">
      <item>Marko Matijević</item>
      <item>Alan Viller</item>
    </derivirana_varijabla>
  </DomainObject.Predmet.OstaliListNazivFormated>
  <DomainObject.Predmet.OstaliListNazivFormatedOIB>
    <izvorni_sadrzaj>
      <item>Marko Matijević, OIB 52873560790</item>
      <item>Alan Viller, OIB 87576558709</item>
    </izvorni_sadrzaj>
    <derivirana_varijabla naziv="DomainObject.Predmet.OstaliListNazivFormatedOIB_1">
      <item>Marko Matijević, OIB 52873560790</item>
      <item>Alan Viller, OIB 87576558709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Marko Matijević</item>
      <item>Alan Viller</item>
    </izvorni_sadrzaj>
    <derivirana_varijabla naziv="DomainObject.Predmet.SudioniciListNaziv_1">
      <item>FINA Regionalni centar Zagreb</item>
      <item>EKSKLUZIVNI SAVJETNICI d.o.o.</item>
      <item>Marko Matijević</item>
      <item>Alan Viller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izvorni_sadrzaj>
    <derivirana_varijabla naziv="DomainObject.Predmet.SudioniciListAdressOIB_1"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52873560790</item>
      <item>, OIB 87576558709</item>
    </izvorni_sadrzaj>
    <derivirana_varijabla naziv="DomainObject.Predmet.SudioniciListNazivOIB_1">
      <item>, OIB 85821130368</item>
      <item>, OIB 50412907821</item>
      <item>, OIB 52873560790</item>
      <item>, OIB 87576558709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00268-E19F-492C-BADC-33D789FE6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2319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2016-03-07T12:19:00Z</cp:lastPrinted>
  <dcterms:modified xmlns:xsi="http://www.w3.org/2001/XMLSchema-instance" xsi:type="dcterms:W3CDTF">2016-03-07T12:21:00Z</dcterms:modified>
  <cp:revision>174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