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b8d0" w14:paraId="0bab8d0" w:rsidRDefault="000A05D6" w:rsidP="00E56F7F" w:rsidR="00EE51A4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EE51A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9B478E">
        <w:t>67. St-6/18</w:t>
      </w:r>
      <w:r w:rsidR="000A05D6">
        <w:t>-40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9B478E" w:rsidP="00C66037" w:rsidR="00824F96" w:rsidRPr="00E10610">
      <w:pPr>
        <w:jc w:val="both"/>
      </w:pPr>
      <w:r w:rsidRPr="009B478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B478E">
        <w:t>85821130368</w:t>
      </w:r>
      <w:r w:rsidRPr="009B478E">
        <w:rPr>
          <w:lang w:val="pt-BR"/>
        </w:rPr>
        <w:t xml:space="preserve">, za otvaranje stečajnog postupka nad dužnikom NOSTALGIJA j.d.o.o., Risvica, Risvica 49, OIB: </w:t>
      </w:r>
      <w:r w:rsidRPr="009B478E">
        <w:t>98566029487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>29. svibnja 2018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033E37">
        <w:t>Adi</w:t>
      </w:r>
      <w:r w:rsidR="00033E37" w:rsidRPr="00033E37">
        <w:t xml:space="preserve"> Rajković iz Splita, Matice hrvatske 10, OIB: 27195964864</w:t>
      </w:r>
      <w:r w:rsidR="00063CD6">
        <w:t>, u</w:t>
      </w:r>
      <w:r w:rsidR="00E15FA4">
        <w:t xml:space="preserve"> iznosu od 4</w:t>
      </w:r>
      <w:r w:rsidR="00063CD6">
        <w:t>.000,0</w:t>
      </w:r>
      <w:r w:rsidR="00033E37">
        <w:t>0 kn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E15FA4">
        <w:t>4</w:t>
      </w:r>
      <w:r w:rsidR="00063CD6">
        <w:t>.000,00</w:t>
      </w:r>
      <w:r w:rsidR="00D433B1">
        <w:t xml:space="preserve"> kn</w:t>
      </w:r>
      <w:r w:rsidR="00D433B1" w:rsidRPr="00BF2928">
        <w:t xml:space="preserve"> </w:t>
      </w:r>
      <w:r w:rsidR="00033E37" w:rsidRPr="00033E37">
        <w:t>Adi Rajković iz Splita, Matice hrvatske 10, OIB: 27195964864</w:t>
      </w:r>
      <w:r w:rsidR="006C65BA" w:rsidRPr="006C65BA">
        <w:t>,</w:t>
      </w:r>
      <w:r w:rsidR="006C65BA">
        <w:t xml:space="preserve"> </w:t>
      </w:r>
      <w:r w:rsidR="00D433B1" w:rsidRPr="00BF2928">
        <w:t>prema troškovniku od</w:t>
      </w:r>
      <w:r w:rsidR="00D433B1" w:rsidRPr="00D433B1">
        <w:rPr>
          <w:color w:val="FF0000"/>
        </w:rPr>
        <w:t xml:space="preserve"> </w:t>
      </w:r>
      <w:r w:rsidR="00E96CF9">
        <w:t>29. svibnja 2018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E96CF9" w:rsidP="002D4CBC" w:rsidR="002D4CBC" w:rsidRPr="00E10610">
      <w:pPr>
        <w:ind w:firstLine="708"/>
        <w:jc w:val="both"/>
      </w:pPr>
      <w:r>
        <w:t>Privremena s</w:t>
      </w:r>
      <w:r w:rsidR="006C65BA">
        <w:t>tečajna</w:t>
      </w:r>
      <w:r w:rsidR="00322DD5" w:rsidRPr="00E10610">
        <w:t xml:space="preserve"> upravitelj</w:t>
      </w:r>
      <w:r w:rsidR="006C65BA">
        <w:t>ica</w:t>
      </w:r>
      <w:r w:rsidR="00322DD5" w:rsidRPr="00E10610">
        <w:t xml:space="preserve"> </w:t>
      </w:r>
      <w:r w:rsidRPr="00E96CF9">
        <w:t xml:space="preserve">Adi Rajković iz Splita, </w:t>
      </w:r>
      <w:r w:rsidR="006C65BA">
        <w:t>dostavila</w:t>
      </w:r>
      <w:r w:rsidR="00401EA5">
        <w:t xml:space="preserve"> je ovom sudu</w:t>
      </w:r>
      <w:r w:rsidR="00E620DE" w:rsidRPr="00E10610">
        <w:t xml:space="preserve"> troškovnik od </w:t>
      </w:r>
      <w:r w:rsidR="00C578D2">
        <w:t>27</w:t>
      </w:r>
      <w:r w:rsidRPr="00E96CF9">
        <w:t>. svibnja 2018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 w:rsidR="006C65BA">
        <w:t>la</w:t>
      </w:r>
      <w:r w:rsidR="00F1797B" w:rsidRPr="00E10610">
        <w:t xml:space="preserve"> </w:t>
      </w:r>
      <w:r w:rsidR="006C65BA"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E96CF9">
        <w:t>20. travnja 2018</w:t>
      </w:r>
      <w:r w:rsidR="00F535CC">
        <w:t>.</w:t>
      </w:r>
      <w:r>
        <w:t xml:space="preserve"> sud je</w:t>
      </w:r>
      <w:r w:rsidR="00F535CC">
        <w:t xml:space="preserve"> postavio </w:t>
      </w:r>
      <w:r w:rsidR="00E96CF9">
        <w:t>Adu Rajković</w:t>
      </w:r>
      <w:r w:rsidR="006C65BA" w:rsidRPr="006C65BA">
        <w:t xml:space="preserve"> </w:t>
      </w:r>
      <w:r w:rsidR="002E740F">
        <w:t>privreme</w:t>
      </w:r>
      <w:r w:rsidR="006C65BA">
        <w:t>nom stečajnom upraviteljicom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6C65BA" w:rsidP="007B1B34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</w:t>
      </w:r>
      <w:r w:rsidR="00F535CC">
        <w:t xml:space="preserve"> je </w:t>
      </w:r>
      <w:r>
        <w:t>dostavila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2E740F">
        <w:t xml:space="preserve"> na ročištu radi rasprave o pretpostavkama za otvaranje steč</w:t>
      </w:r>
      <w:r>
        <w:t>ajnog postupka. Time je postupila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421CFC" w:rsidRPr="00421CFC">
        <w:t>20. travnja 2018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na stečajna</w:t>
      </w:r>
      <w:r w:rsidR="00E56F7F">
        <w:t xml:space="preserve"> upravitelj</w:t>
      </w:r>
      <w:r>
        <w:t>ica</w:t>
      </w:r>
      <w:r w:rsidR="00E56F7F">
        <w:t xml:space="preserve"> u prethodnom postupku, p</w:t>
      </w:r>
      <w:r>
        <w:t>ostupila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la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</w:t>
      </w:r>
      <w:r w:rsidR="00E15FA4">
        <w:t>nog postupka</w:t>
      </w:r>
      <w:r w:rsidR="00E56F7F">
        <w:t xml:space="preserve">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421CFC">
        <w:t>Financijska agencija</w:t>
      </w:r>
      <w:r w:rsidR="009E5F9A" w:rsidRPr="009E5F9A">
        <w:t xml:space="preserve">, koja je u smislu čl. </w:t>
      </w:r>
      <w:r w:rsidR="003C247D">
        <w:t>114. Stečajnog zakona („Narodne novine“ broj 71/15</w:t>
      </w:r>
      <w:r w:rsidR="00421CFC">
        <w:t xml:space="preserve"> i 104/17</w:t>
      </w:r>
      <w:r w:rsidR="003C247D">
        <w:t>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C578D2">
        <w:t>29. svibnja 2018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B12FAA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B12FAA" w:rsidP="00400817" w:rsidR="00B12FA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12FAA" w:rsidP="00400817" w:rsidR="00B12FAA" w:rsidRPr="00400817">
      <w:pPr>
        <w:ind w:left="5664"/>
      </w:pPr>
      <w:r w:rsidRPr="00400817">
        <w:t xml:space="preserve">        Dijana Hadžić</w:t>
      </w:r>
    </w:p>
    <w:p w:rsidRDefault="00707D5C" w:rsidP="002D4CBC" w:rsidR="00707D5C">
      <w:pPr>
        <w:jc w:val="both"/>
      </w:pPr>
    </w:p>
    <w:p w:rsidRDefault="00B12FAA" w:rsidP="002D4CBC" w:rsidR="00B12FAA" w:rsidRPr="00E10610">
      <w:pPr>
        <w:jc w:val="both"/>
      </w:pPr>
    </w:p>
    <w:sectPr w:rsidSect="000A05D6" w:rsidR="00B12FAA" w:rsidRPr="00E1061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B34EB2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421CFC">
          <w:t>6/18</w:t>
        </w:r>
        <w:r w:rsidR="000A05D6">
          <w:t>-40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3E37"/>
    <w:rsid w:val="00063CD6"/>
    <w:rsid w:val="0009227D"/>
    <w:rsid w:val="000A05D6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21CFC"/>
    <w:rsid w:val="00441280"/>
    <w:rsid w:val="004918BD"/>
    <w:rsid w:val="006C65BA"/>
    <w:rsid w:val="00707D5C"/>
    <w:rsid w:val="007B1B34"/>
    <w:rsid w:val="008006AB"/>
    <w:rsid w:val="00824F96"/>
    <w:rsid w:val="00833BC2"/>
    <w:rsid w:val="00914DD8"/>
    <w:rsid w:val="0096069A"/>
    <w:rsid w:val="009B478E"/>
    <w:rsid w:val="009C58F8"/>
    <w:rsid w:val="009E5F9A"/>
    <w:rsid w:val="00A84DF9"/>
    <w:rsid w:val="00AE1B85"/>
    <w:rsid w:val="00B12FAA"/>
    <w:rsid w:val="00B34EB2"/>
    <w:rsid w:val="00C53B7E"/>
    <w:rsid w:val="00C578D2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15FA4"/>
    <w:rsid w:val="00E56F7F"/>
    <w:rsid w:val="00E620DE"/>
    <w:rsid w:val="00E96CF9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F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F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F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F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F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F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F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F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 Ada Rajković</izvorni_sadrzaj>
    <derivirana_varijabla naziv="DomainObject.Primjedba_1">privremeni stečajni upravitelj Ada Rajković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NOSTALGIJA j.d.o.o. zastupanog po punomoćniku Ljiljana Bočkaj</izvorni_sadrzaj>
    <derivirana_varijabla naziv="DomainObject.Predmet.ProtustrankaFormated_1">  NOSTALGIJA j.d.o.o. zastupanog po punomoćniku Ljiljana Bočkaj</derivirana_varijabla>
  </DomainObject.Predmet.ProtustrankaFormated>
  <DomainObject.Predmet.ProtustrankaFormatedOIB>
    <izvorni_sadrzaj>  NOSTALGIJA j.d.o.o., OIB 98566029487 zastupanog po punomoćniku Ljiljana Bočkaj</izvorni_sadrzaj>
    <derivirana_varijabla naziv="DomainObject.Predmet.ProtustrankaFormatedOIB_1">  NOSTALGIJA j.d.o.o., OIB 98566029487 zastupanog po punomoćniku Ljiljana Bočkaj</derivirana_varijabla>
  </DomainObject.Predmet.ProtustrankaFormatedOIB>
  <DomainObject.Predmet.ProtustrankaFormatedWithAdress>
    <izvorni_sadrzaj> NOSTALGIJA j.d.o.o., Cvjetna ulica 13, 49240 Stubičke Toplice zastupanog po punomoćniku Ljiljana Bočkaj</izvorni_sadrzaj>
    <derivirana_varijabla naziv="DomainObject.Predmet.ProtustrankaFormatedWithAdress_1"> NOSTALGIJA j.d.o.o., Cvjetna ulica 13, 49240 Stubičke Toplice zastupanog po punomoćniku Ljiljana Bočkaj</derivirana_varijabla>
  </DomainObject.Predmet.ProtustrankaFormatedWithAdress>
  <DomainObject.Predmet.ProtustrankaFormatedWithAdressOIB>
    <izvorni_sadrzaj> NOSTALGIJA j.d.o.o., OIB 98566029487, Cvjetna ulica 13, 49240 Stubičke Toplice zastupanog po punomoćniku Ljiljana Bočkaj</izvorni_sadrzaj>
    <derivirana_varijabla naziv="DomainObject.Predmet.ProtustrankaFormatedWithAdressOIB_1"> NOSTALGIJA j.d.o.o., OIB 98566029487, Cvjetna ulica 13, 49240 Stubičke Toplice zastupanog po punomoćniku Ljiljana Bočkaj</derivirana_varijabla>
  </DomainObject.Predmet.ProtustrankaFormatedWithAdressOIB>
  <DomainObject.Predmet.ProtustrankaWithAdress>
    <izvorni_sadrzaj>NOSTALGIJA j.d.o.o. Cvjetna ulica 13, 49240 Stubičke Toplice</izvorni_sadrzaj>
    <derivirana_varijabla naziv="DomainObject.Predmet.ProtustrankaWithAdress_1">NOSTALGIJA j.d.o.o. Cvjetna ulica 13, 49240 Stubičke Toplice</derivirana_varijabla>
  </DomainObject.Predmet.ProtustrankaWithAdress>
  <DomainObject.Predmet.ProtustrankaWithAdressOIB>
    <izvorni_sadrzaj>NOSTALGIJA j.d.o.o., OIB 98566029487, Cvjetna ulica 13, 49240 Stubičke Toplice</izvorni_sadrzaj>
    <derivirana_varijabla naziv="DomainObject.Predmet.ProtustrankaWithAdressOIB_1">NOSTALGIJA j.d.o.o., OIB 98566029487, Cvjetna ulica 13, 49240 Stubičke Toplice</derivirana_varijabla>
  </DomainObject.Predmet.ProtustrankaWithAdressOIB>
  <DomainObject.Predmet.ProtustrankaNazivFormated>
    <izvorni_sadrzaj>NOSTALGIJA j.d.o.o.</izvorni_sadrzaj>
    <derivirana_varijabla naziv="DomainObject.Predmet.ProtustrankaNazivFormated_1">NOSTALGIJA j.d.o.o.</derivirana_varijabla>
  </DomainObject.Predmet.ProtustrankaNazivFormated>
  <DomainObject.Predmet.ProtustrankaNazivFormatedOIB>
    <izvorni_sadrzaj>NOSTALGIJA j.d.o.o., OIB 98566029487</izvorni_sadrzaj>
    <derivirana_varijabla naziv="DomainObject.Predmet.ProtustrankaNazivFormatedOIB_1">NOSTALGIJA j.d.o.o., OIB 98566029487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Bočkaj; Vjerovnici</izvorni_sadrzaj>
    <derivirana_varijabla naziv="DomainObject.Predmet.StrankaFormated_1">  FINA Regionalni centar Zagreb; Ljiljana Bočkaj; Vjerovnici</derivirana_varijabla>
  </DomainObject.Predmet.StrankaFormated>
  <DomainObject.Predmet.StrankaFormatedOIB>
    <izvorni_sadrzaj>  FINA Regionalni centar Zagreb, OIB 85821130368; Ljiljana Bočkaj, OIB 92061355212; Vjerovnici</izvorni_sadrzaj>
    <derivirana_varijabla naziv="DomainObject.Predmet.StrankaFormatedOIB_1">  FINA Regionalni centar Zagreb, OIB 85821130368; Ljiljana Bočkaj, OIB 92061355212; Vjerovnici</derivirana_varijabla>
  </DomainObject.Predmet.StrankaFormatedOIB>
  <DomainObject.Predmet.StrankaFormatedWithAdress>
    <izvorni_sadrzaj> FINA Regionalni centar Zagreb, Trg svibanjskih žrtava 1995. 1, 10000 Zagreb; Ljiljana Bočkaj, Ksavera Šandora Gjalskog 5D, 49250 Zlatar; Vjerovnici</izvorni_sadrzaj>
    <derivirana_varijabla naziv="DomainObject.Predmet.StrankaFormatedWithAdress_1"> FINA Regionalni centar Zagreb, Trg svibanjskih žrtava 1995. 1, 10000 Zagreb; Ljiljana Bočkaj, Ksavera Šandora Gjalskog 5D, 49250 Zlatar; Vjerovnici</derivirana_varijabla>
  </DomainObject.Predmet.StrankaFormatedWithAdress>
  <DomainObject.Predmet.StrankaFormatedWithAdressOIB>
    <izvorni_sadrzaj> FINA Regionalni centar Zagreb, OIB 85821130368, Trg svibanjskih žrtava 1995. 1, 10000 Zagreb; Ljiljana Bočkaj, OIB 92061355212, Ksavera Šandora Gjalskog 5D, 49250 Zlatar; Vjerovnici</izvorni_sadrzaj>
    <derivirana_varijabla naziv="DomainObject.Predmet.StrankaFormatedWithAdressOIB_1"> FINA Regionalni centar Zagreb, OIB 85821130368, Trg svibanjskih žrtava 1995. 1, 10000 Zagreb; Ljiljana Bočkaj, OIB 92061355212, Ksavera Šandora Gjalskog 5D, 49250 Zlatar; Vjerovnici</derivirana_varijabla>
  </DomainObject.Predmet.StrankaFormatedWithAdressOIB>
  <DomainObject.Predmet.StrankaWithAdress>
    <izvorni_sadrzaj>FINA Regionalni centar Zagreb Trg svibanjskih žrtava 1995. 1,10000 Zagreb,Ljiljana Bočkaj Ksavera Šandora Gjalskog 5D,49250 Zlatar,Vjerovnici </izvorni_sadrzaj>
    <derivirana_varijabla naziv="DomainObject.Predmet.StrankaWithAdress_1">FINA Regionalni centar Zagreb Trg svibanjskih žrtava 1995. 1,10000 Zagreb,Ljiljana Bočkaj Ksavera Šandora Gjalskog 5D,49250 Zlatar,Vjerovnici </derivirana_varijabla>
  </DomainObject.Predmet.StrankaWithAdress>
  <DomainObject.Predmet.StrankaWithAdressOIB>
    <izvorni_sadrzaj>FINA Regionalni centar Zagreb, OIB 85821130368, Trg svibanjskih žrtava 1995. 1,10000 Zagreb,Ljiljana Bočkaj, OIB 92061355212, Ksavera Šandora Gjalskog 5D,49250 Zlatar,Vjerovnici</izvorni_sadrzaj>
    <derivirana_varijabla naziv="DomainObject.Predmet.StrankaWithAdressOIB_1">FINA Regionalni centar Zagreb, OIB 85821130368, Trg svibanjskih žrtava 1995. 1,10000 Zagreb,Ljiljana Bočkaj, OIB 92061355212, Ksavera Šandora Gjalskog 5D,49250 Zlatar,Vjerovnici</derivirana_varijabla>
  </DomainObject.Predmet.StrankaWithAdressOIB>
  <DomainObject.Predmet.StrankaNazivFormated>
    <izvorni_sadrzaj>FINA Regionalni centar Zagreb,Ljiljana Bočkaj,Vjerovnici</izvorni_sadrzaj>
    <derivirana_varijabla naziv="DomainObject.Predmet.StrankaNazivFormated_1">FINA Regionalni centar Zagreb,Ljiljana Bočkaj,Vjerovnici</derivirana_varijabla>
  </DomainObject.Predmet.StrankaNazivFormated>
  <DomainObject.Predmet.StrankaNazivFormatedOIB>
    <izvorni_sadrzaj>FINA Regionalni centar Zagreb, OIB 85821130368,Ljiljana Bočkaj, OIB 92061355212,Vjerovnici</izvorni_sadrzaj>
    <derivirana_varijabla naziv="DomainObject.Predmet.StrankaNazivFormatedOIB_1">FINA Regionalni centar Zagreb, OIB 85821130368,Ljiljana Bočkaj, OIB 92061355212,Vjerovnici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Ljiljana Bočkaj</item>
      <item>Vjerovnici</item>
    </izvorni_sadrzaj>
    <derivirana_varijabla naziv="DomainObject.Predmet.StrankaListFormated_1">
      <item>FINA Regionalni centar Zagreb</item>
      <item>Ljiljana Bočkaj</item>
      <item>Vjerovnici</item>
    </derivirana_varijabla>
  </DomainObject.Predmet.StrankaListFormated>
  <DomainObject.Predmet.StrankaListFormatedOIB>
    <izvorni_sadrzaj>
      <item>FINA Regionalni centar Zagreb, OIB 85821130368</item>
      <item>Ljiljana Bočkaj, OIB 92061355212</item>
      <item>Vjerovnici</item>
    </izvorni_sadrzaj>
    <derivirana_varijabla naziv="DomainObject.Predmet.StrankaListFormatedOIB_1">
      <item>FINA Regionalni centar Zagreb, OIB 85821130368</item>
      <item>Ljiljana Bočkaj, OIB 92061355212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Ljiljana Bočkaj, Ksavera Šandora Gjalskog 5D, 49250 Zlatar</item>
      <item>Vjerovnici</item>
    </izvorni_sadrzaj>
    <derivirana_varijabla naziv="DomainObject.Predmet.StrankaListFormatedWithAdress_1">
      <item>FINA Regionalni centar Zagreb, Trg svibanjskih žrtava 1995. 1, 10000 Zagreb</item>
      <item>Ljiljana Bočkaj, Ksavera Šandora Gjalskog 5D, 49250 Zlatar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Bočkaj, OIB 92061355212, Ksavera Šandora Gjalskog 5D, 49250 Zlatar</item>
      <item>Vjerovnici</item>
    </izvorni_sadrzaj>
    <derivirana_varijabla naziv="DomainObject.Predmet.StrankaListFormatedWithAdressOIB_1">
      <item>FINA Regionalni centar Zagreb, OIB 85821130368, Trg svibanjskih žrtava 1995. 1, 10000 Zagreb</item>
      <item>Ljiljana Bočkaj, OIB 92061355212, Ksavera Šandora Gjalskog 5D, 49250 Zlatar</item>
      <item>Vjerovnici</item>
    </derivirana_varijabla>
  </DomainObject.Predmet.StrankaListFormatedWithAdressOIB>
  <DomainObject.Predmet.StrankaListNazivFormated>
    <izvorni_sadrzaj>
      <item>FINA Regionalni centar Zagreb</item>
      <item>Ljiljana Bočkaj</item>
      <item>Vjerovnici</item>
    </izvorni_sadrzaj>
    <derivirana_varijabla naziv="DomainObject.Predmet.StrankaListNazivFormated_1">
      <item>FINA Regionalni centar Zagreb</item>
      <item>Ljiljana Bočkaj</item>
      <item>Vjerovnici</item>
    </derivirana_varijabla>
  </DomainObject.Predmet.StrankaListNazivFormated>
  <DomainObject.Predmet.StrankaListNazivFormatedOIB>
    <izvorni_sadrzaj>
      <item>FINA Regionalni centar Zagreb, OIB 85821130368</item>
      <item>Ljiljana Bočkaj, OIB 92061355212</item>
      <item>Vjerovnici</item>
    </izvorni_sadrzaj>
    <derivirana_varijabla naziv="DomainObject.Predmet.StrankaListNazivFormatedOIB_1">
      <item>FINA Regionalni centar Zagreb, OIB 85821130368</item>
      <item>Ljiljana Bočkaj, OIB 92061355212</item>
      <item>Vjerovnici</item>
    </derivirana_varijabla>
  </DomainObject.Predmet.StrankaListNazivFormatedOIB>
  <DomainObject.Predmet.ProtuStrankaListFormated>
    <izvorni_sadrzaj>
      <item>NOSTALGIJA j.d.o.o. zastupanog po punomoćniku Ljiljana Bočkaj</item>
    </izvorni_sadrzaj>
    <derivirana_varijabla naziv="DomainObject.Predmet.ProtuStrankaListFormated_1">
      <item>NOSTALGIJA j.d.o.o. zastupanog po punomoćniku Ljiljana Bočkaj</item>
    </derivirana_varijabla>
  </DomainObject.Predmet.ProtuStrankaListFormated>
  <DomainObject.Predmet.ProtuStrankaListFormatedOIB>
    <izvorni_sadrzaj>
      <item>NOSTALGIJA j.d.o.o., OIB 98566029487 zastupanog po punomoćniku Ljiljana Bočkaj</item>
    </izvorni_sadrzaj>
    <derivirana_varijabla naziv="DomainObject.Predmet.ProtuStrankaListFormatedOIB_1">
      <item>NOSTALGIJA j.d.o.o., OIB 98566029487 zastupanog po punomoćniku Ljiljana Bočkaj</item>
    </derivirana_varijabla>
  </DomainObject.Predmet.ProtuStrankaListFormatedOIB>
  <DomainObject.Predmet.ProtuStrankaListFormatedWithAdress>
    <izvorni_sadrzaj>
      <item>NOSTALGIJA j.d.o.o., Cvjetna ulica 13, 49240 Stubičke Toplice zastupanog po punomoćniku Ljiljana Bočkaj</item>
    </izvorni_sadrzaj>
    <derivirana_varijabla naziv="DomainObject.Predmet.ProtuStrankaListFormatedWithAdress_1">
      <item>NOSTALGIJA j.d.o.o., Cvjetna ulica 13, 49240 Stubičke Toplice zastupanog po punomoćniku Ljiljana Bočkaj</item>
    </derivirana_varijabla>
  </DomainObject.Predmet.ProtuStrankaListFormatedWithAdress>
  <DomainObject.Predmet.ProtuStrankaListFormatedWithAdressOIB>
    <izvorni_sadrzaj>
      <item>NOSTALGIJA j.d.o.o., OIB 98566029487, Cvjetna ulica 13, 49240 Stubičke Toplice zastupanog po punomoćniku Ljiljana Bočkaj</item>
    </izvorni_sadrzaj>
    <derivirana_varijabla naziv="DomainObject.Predmet.ProtuStrankaListFormatedWithAdressOIB_1">
      <item>NOSTALGIJA j.d.o.o., OIB 98566029487, Cvjetna ulica 13, 49240 Stubičke Toplice zastupanog po punomoćniku Ljiljana Bočkaj</item>
    </derivirana_varijabla>
  </DomainObject.Predmet.ProtuStrankaListFormatedWithAdressOIB>
  <DomainObject.Predmet.ProtuStrankaListNazivFormated>
    <izvorni_sadrzaj>
      <item>NOSTALGIJA j.d.o.o.</item>
    </izvorni_sadrzaj>
    <derivirana_varijabla naziv="DomainObject.Predmet.ProtuStrankaListNazivFormated_1">
      <item>NOSTALGIJA j.d.o.o.</item>
    </derivirana_varijabla>
  </DomainObject.Predmet.ProtuStrankaListNazivFormated>
  <DomainObject.Predmet.ProtuStrankaListNazivFormatedOIB>
    <izvorni_sadrzaj>
      <item>NOSTALGIJA j.d.o.o., OIB 98566029487</item>
    </izvorni_sadrzaj>
    <derivirana_varijabla naziv="DomainObject.Predmet.ProtuStrankaListNazivFormatedOIB_1">
      <item>NOSTALGIJA j.d.o.o., OIB 98566029487</item>
    </derivirana_varijabla>
  </DomainObject.Predmet.ProtuStrankaListNazivFormatedOIB>
  <DomainObject.Predmet.OstaliListFormated>
    <izvorni_sadrzaj>
      <item>Ljiljana Bočkaj punomoćnik sudionika u postupku NOSTALGIJA j.d.o.o.</item>
      <item>Zagrebačka banka d.d.</item>
    </izvorni_sadrzaj>
    <derivirana_varijabla naziv="DomainObject.Predmet.OstaliListFormated_1">
      <item>Ljiljana Bočkaj punomoćnik sudionika u postupku NOSTALGIJA j.d.o.o.</item>
      <item>Zagrebačka banka d.d.</item>
    </derivirana_varijabla>
  </DomainObject.Predmet.OstaliListFormated>
  <DomainObject.Predmet.OstaliListFormatedOIB>
    <izvorni_sadrzaj>
      <item>Ljiljana Bočkaj, OIB 92061355212 punomoćnik sudionika u postupku NOSTALGIJA j.d.o.o.</item>
      <item>Zagrebačka banka d.d.</item>
    </izvorni_sadrzaj>
    <derivirana_varijabla naziv="DomainObject.Predmet.OstaliListFormatedOIB_1">
      <item>Ljiljana Bočkaj, OIB 92061355212 punomoćnik sudionika u postupku NOSTALGIJA j.d.o.o.</item>
      <item>Zagrebačka banka d.d.</item>
    </derivirana_varijabla>
  </DomainObject.Predmet.OstaliListFormatedOIB>
  <DomainObject.Predmet.OstaliListFormatedWithAdress>
    <izvorni_sadrzaj>
      <item>Ljiljana Bočkaj,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_1">
      <item>Ljiljana Bočkaj, Ksavera Šandora Đalskog 5d, 49250 Zlatar punomoćnik sudionika u postupku NOSTALGIJA j.d.o.o.</item>
      <item>Zagrebačka banka d.d., Trg bana J. Jelačića 10, 10000 Zagreb</item>
    </derivirana_varijabla>
  </DomainObject.Predmet.OstaliListFormatedWithAdress>
  <DomainObject.Predmet.OstaliListFormatedWithAdressOIB>
    <izvorni_sadrzaj>
      <item>Ljiljana Bočkaj, OIB 92061355212,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OIB_1">
      <item>Ljiljana Bočkaj, OIB 92061355212, Ksavera Šandora Đalskog 5d, 49250 Zlatar punomoćnik sudionika u postupku NOSTALGIJA j.d.o.o.</item>
      <item>Zagrebačka banka d.d., Trg bana J. Jelačića 10, 10000 Zagreb</item>
    </derivirana_varijabla>
  </DomainObject.Predmet.OstaliListFormatedWithAdressOIB>
  <DomainObject.Predmet.OstaliListNazivFormated>
    <izvorni_sadrzaj>
      <item>Ljiljana Bočkaj</item>
      <item>Zagrebačka banka d.d.</item>
    </izvorni_sadrzaj>
    <derivirana_varijabla naziv="DomainObject.Predmet.OstaliListNazivFormated_1">
      <item>Ljiljana Bočkaj</item>
      <item>Zagrebačka banka d.d.</item>
    </derivirana_varijabla>
  </DomainObject.Predmet.OstaliListNazivFormated>
  <DomainObject.Predmet.OstaliListNazivFormatedOIB>
    <izvorni_sadrzaj>
      <item>Ljiljana Bočkaj, OIB 92061355212</item>
      <item>Zagrebačka banka d.d.</item>
    </izvorni_sadrzaj>
    <derivirana_varijabla naziv="DomainObject.Predmet.OstaliListNazivFormatedOIB_1">
      <item>Ljiljana Bočkaj, OIB 92061355212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NOSTALGIJA j.d.o.o.</izvorni_sadrzaj>
    <derivirana_varijabla naziv="DomainObject.Predmet.ProtustrankaIDrugi_1">NOSTALGIJA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NOSTALGIJA j.d.o.o., OIB 98566029487, Cvjetna ulica 13, 49240 Stubičke Toplice</izvorni_sadrzaj>
    <derivirana_varijabla naziv="DomainObject.Predmet.ProtustrankaIDrugiAdressOIB_1">NOSTALGIJA j.d.o.o., OIB 98566029487, Cvjetna ulica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NOSTALGIJA j.d.o.o.</item>
      <item>Ljiljana Bočkaj</item>
      <item>Ljiljana Bočkaj</item>
      <item>Zagrebačka banka d.d.</item>
      <item>Vjerovnici</item>
    </izvorni_sadrzaj>
    <derivirana_varijabla naziv="DomainObject.Predmet.SudioniciListNaziv_1">
      <item>FINA Regionalni centar Zagreb</item>
      <item>NOSTALGIJA j.d.o.o.</item>
      <item>Ljiljana Bočkaj</item>
      <item>Ljiljana Bočkaj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98566029487</item>
      <item>, OIB 92061355212</item>
      <item>, OIB 92061355212</item>
      <item>, OIB null</item>
      <item>, OIB null</item>
    </izvorni_sadrzaj>
    <derivirana_varijabla naziv="DomainObject.Predmet.SudioniciListNazivOIB_1">
      <item>, OIB 85821130368</item>
      <item>, OIB 98566029487</item>
      <item>, OIB 92061355212</item>
      <item>, OIB 92061355212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2732</properties:Characters>
  <properties:Lines>71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2018-05-29T11:43:00Z</dcterms:created>
  <dc:creator>gzubak</dc:creator>
  <cp:lastModifiedBy>Dijana Hadžić</cp:lastModifiedBy>
  <cp:lastPrinted>2018-05-29T12:14:00Z</cp:lastPrinted>
  <dcterms:modified xmlns:xsi="http://www.w3.org/2001/XMLSchema-instance" xsi:type="dcterms:W3CDTF">2018-05-29T12:14:00Z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(14._rješenje_-_određivanje_nagrade_priv.__st._upravitelju._upravitelju)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