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8e81e" w14:paraId="c38e81e" w:rsidRDefault="001B0559" w:rsidP="001B0559" w:rsidR="001B0559" w:rsidRPr="007C723E">
      <w:pPr>
        <w15:collapsed w:val="false"/>
      </w:pPr>
      <w:bookmarkStart w:name="_GoBack" w:id="0"/>
      <w:bookmarkEnd w:id="0"/>
      <w:r w:rsidRPr="007C723E">
        <w:t>REPUBLIKA HRVATSKA</w:t>
      </w:r>
    </w:p>
    <w:p w:rsidRDefault="00775237" w:rsidP="001B0559" w:rsidR="001B0559" w:rsidRPr="007C723E">
      <w:r>
        <w:t xml:space="preserve">  </w:t>
      </w:r>
      <w:r w:rsidR="001B0559" w:rsidRPr="007C723E">
        <w:t>Trgovački sud u Zagrebu</w:t>
      </w:r>
    </w:p>
    <w:p w:rsidRDefault="00775237" w:rsidP="007C723E" w:rsidR="0023558C" w:rsidRPr="007C723E">
      <w:r>
        <w:t xml:space="preserve">    </w:t>
      </w:r>
      <w:r w:rsidR="001B0559" w:rsidRPr="007C723E">
        <w:t xml:space="preserve">Zagreb, </w:t>
      </w:r>
      <w:proofErr w:type="spellStart"/>
      <w:r w:rsidR="001B0559" w:rsidRPr="007C723E">
        <w:t>Amruševa</w:t>
      </w:r>
      <w:proofErr w:type="spellEnd"/>
      <w:r w:rsidR="001B0559" w:rsidRPr="007C723E">
        <w:t xml:space="preserve"> 2/II                                                   </w:t>
      </w:r>
      <w:r w:rsidR="00E70925" w:rsidRPr="007C723E">
        <w:t xml:space="preserve">             </w:t>
      </w:r>
      <w:r w:rsidR="005C537D">
        <w:t xml:space="preserve">                </w:t>
      </w:r>
      <w:r w:rsidR="00A03A54">
        <w:t xml:space="preserve">   </w:t>
      </w:r>
      <w:r w:rsidR="005C537D">
        <w:t xml:space="preserve"> 89</w:t>
      </w:r>
      <w:r w:rsidR="007E2ACB" w:rsidRPr="007C723E">
        <w:t xml:space="preserve">. </w:t>
      </w:r>
      <w:r w:rsidR="00E2685B" w:rsidRPr="007C723E">
        <w:t>St</w:t>
      </w:r>
      <w:r w:rsidR="005D5049">
        <w:t>-</w:t>
      </w:r>
      <w:r w:rsidR="00227626">
        <w:t>6725/15</w:t>
      </w:r>
      <w:r w:rsidR="005C537D">
        <w:t>-</w:t>
      </w:r>
      <w:r w:rsidR="00A03A54">
        <w:t>87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D92779" w:rsidP="00227626" w:rsidR="00227626" w:rsidRPr="007C723E">
      <w:pPr>
        <w:jc w:val="both"/>
      </w:pPr>
      <w:r>
        <w:tab/>
      </w:r>
      <w:r w:rsidR="00227626" w:rsidRPr="00227626">
        <w:t xml:space="preserve">Trgovački sud u Zagrebu po sucu Nikolini Dorić Hadžisejdić, u stečajnom  postupku nad dužnikom ALEN PLUS d.o.o. u stečaju, Zagreb, </w:t>
      </w:r>
      <w:proofErr w:type="spellStart"/>
      <w:r w:rsidR="00227626" w:rsidRPr="00227626">
        <w:t>Baburičina</w:t>
      </w:r>
      <w:proofErr w:type="spellEnd"/>
      <w:r w:rsidR="00227626" w:rsidRPr="00227626">
        <w:t xml:space="preserve"> 23, OIB: 11500987941, dana </w:t>
      </w:r>
      <w:r w:rsidR="00541EDF">
        <w:t>9</w:t>
      </w:r>
      <w:r w:rsidR="00227626" w:rsidRPr="00227626">
        <w:t xml:space="preserve">. </w:t>
      </w:r>
      <w:r w:rsidR="00541EDF">
        <w:t>studenog</w:t>
      </w:r>
      <w:r w:rsidR="00227626" w:rsidRPr="00227626">
        <w:t xml:space="preserve"> 2018.,  </w:t>
      </w:r>
    </w:p>
    <w:p w:rsidRDefault="00E70925" w:rsidP="00D92779" w:rsidR="008E64B2" w:rsidRPr="007C723E">
      <w:pPr>
        <w:jc w:val="both"/>
      </w:pPr>
      <w:r w:rsidRPr="007C723E">
        <w:t xml:space="preserve">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D92779"/>
    <w:p w:rsidRDefault="008E64B2" w:rsidP="00227626" w:rsidR="008276FB" w:rsidRPr="00D92779">
      <w:pPr>
        <w:jc w:val="both"/>
      </w:pPr>
      <w:r w:rsidRPr="00D92779">
        <w:tab/>
      </w:r>
      <w:r w:rsidR="003137AE" w:rsidRPr="00D92779">
        <w:t>Is</w:t>
      </w:r>
      <w:r w:rsidR="00E70925" w:rsidRPr="00D92779">
        <w:t>pravlja se rješenje</w:t>
      </w:r>
      <w:r w:rsidR="0023558C" w:rsidRPr="00D92779">
        <w:t xml:space="preserve"> ovog suda</w:t>
      </w:r>
      <w:r w:rsidR="007E2ACB" w:rsidRPr="00D92779">
        <w:t xml:space="preserve"> poslovni broj </w:t>
      </w:r>
      <w:r w:rsidR="005D5049" w:rsidRPr="00D92779">
        <w:t>St-</w:t>
      </w:r>
      <w:r w:rsidR="00227626">
        <w:t>6725/15</w:t>
      </w:r>
      <w:r w:rsidR="002E1717">
        <w:t>-</w:t>
      </w:r>
      <w:r w:rsidR="00541EDF">
        <w:t>82</w:t>
      </w:r>
      <w:r w:rsidR="007E2ACB" w:rsidRPr="00D92779">
        <w:t xml:space="preserve"> od </w:t>
      </w:r>
      <w:r w:rsidR="00227626">
        <w:t>2</w:t>
      </w:r>
      <w:r w:rsidR="00541EDF">
        <w:t>8</w:t>
      </w:r>
      <w:r w:rsidR="007C723E" w:rsidRPr="00D92779">
        <w:t xml:space="preserve">. </w:t>
      </w:r>
      <w:r w:rsidR="00541EDF">
        <w:t xml:space="preserve">svibnja </w:t>
      </w:r>
      <w:r w:rsidR="002E1717">
        <w:t>2018</w:t>
      </w:r>
      <w:r w:rsidR="007E2ACB" w:rsidRPr="00D92779">
        <w:t xml:space="preserve">. </w:t>
      </w:r>
      <w:r w:rsidR="005D5049" w:rsidRPr="00D92779">
        <w:t>u</w:t>
      </w:r>
      <w:r w:rsidR="00227626">
        <w:t xml:space="preserve"> </w:t>
      </w:r>
      <w:r w:rsidR="00541EDF">
        <w:t xml:space="preserve">izreci i obrazloženju </w:t>
      </w:r>
      <w:r w:rsidR="00FE1865">
        <w:t xml:space="preserve">na način da </w:t>
      </w:r>
      <w:r w:rsidR="00541EDF">
        <w:t xml:space="preserve">iza </w:t>
      </w:r>
      <w:r w:rsidR="00541EDF" w:rsidRPr="00ED6A88">
        <w:t>POTEM d.o.o., Sisak, Strossmayerova 74</w:t>
      </w:r>
      <w:r w:rsidR="00541EDF">
        <w:t xml:space="preserve"> umjesto „OIB:</w:t>
      </w:r>
      <w:r w:rsidR="00541EDF" w:rsidRPr="00541EDF">
        <w:t xml:space="preserve"> </w:t>
      </w:r>
      <w:r w:rsidR="00541EDF" w:rsidRPr="00ED6A88">
        <w:t>89038433706</w:t>
      </w:r>
      <w:r w:rsidR="00541EDF">
        <w:t>“ pravilno ima pisati „OIB:</w:t>
      </w:r>
      <w:r w:rsidR="00FE1865" w:rsidRPr="00FE1865">
        <w:rPr>
          <w:rFonts w:cs="Arial" w:hAnsi="Arial" w:ascii="Arial"/>
        </w:rPr>
        <w:t xml:space="preserve"> </w:t>
      </w:r>
      <w:r w:rsidR="00FE1865" w:rsidRPr="00FE1865">
        <w:t>89098433706</w:t>
      </w:r>
      <w:r w:rsidR="00FE1865">
        <w:t>“.</w:t>
      </w:r>
      <w:r w:rsidR="00227626">
        <w:t xml:space="preserve"> </w:t>
      </w:r>
    </w:p>
    <w:p w:rsidRDefault="005C537D" w:rsidP="001B0559" w:rsidR="001B0559" w:rsidRPr="00D92779">
      <w:pPr>
        <w:jc w:val="both"/>
      </w:pPr>
      <w:r w:rsidRPr="00D92779">
        <w:t xml:space="preserve"> </w:t>
      </w:r>
    </w:p>
    <w:p w:rsidRDefault="001B0559" w:rsidP="001B0559" w:rsidR="001B0559" w:rsidRPr="00D92779">
      <w:pPr>
        <w:jc w:val="center"/>
      </w:pPr>
      <w:r w:rsidRPr="00D92779">
        <w:t>Obrazloženje</w:t>
      </w:r>
    </w:p>
    <w:p w:rsidRDefault="001B0559" w:rsidP="001B0559" w:rsidR="001B0559" w:rsidRPr="00D92779">
      <w:pPr>
        <w:jc w:val="center"/>
        <w:rPr>
          <w:b/>
        </w:rPr>
      </w:pPr>
    </w:p>
    <w:p w:rsidRDefault="00AC257A" w:rsidP="003A319F" w:rsidR="005D5049" w:rsidRPr="00D92779">
      <w:pPr>
        <w:ind w:firstLine="720"/>
        <w:jc w:val="both"/>
      </w:pPr>
      <w:r w:rsidRPr="00D92779">
        <w:t>U rješenju ovog suda poslovni broj St-</w:t>
      </w:r>
      <w:r w:rsidR="00227626">
        <w:t>6725/15</w:t>
      </w:r>
      <w:r w:rsidR="002E1717">
        <w:t>-</w:t>
      </w:r>
      <w:r w:rsidR="00227626">
        <w:t>8</w:t>
      </w:r>
      <w:r w:rsidR="00FE1865">
        <w:t>2</w:t>
      </w:r>
      <w:r w:rsidR="002E1717" w:rsidRPr="00D92779">
        <w:t xml:space="preserve"> od </w:t>
      </w:r>
      <w:r w:rsidR="00FE1865">
        <w:t>28</w:t>
      </w:r>
      <w:r w:rsidR="002E1717" w:rsidRPr="00D92779">
        <w:t xml:space="preserve">. </w:t>
      </w:r>
      <w:r w:rsidR="00FE1865">
        <w:t>svibnja</w:t>
      </w:r>
      <w:r w:rsidR="002E1717">
        <w:t xml:space="preserve"> 2018.</w:t>
      </w:r>
      <w:r w:rsidRPr="00D92779">
        <w:t xml:space="preserve"> došlo je do pogreške prilikom pisanja, pa je valjalo donijeti ovo rješenje temeljem odredbe čl.</w:t>
      </w:r>
      <w:r w:rsidR="00D92779">
        <w:t xml:space="preserve"> </w:t>
      </w:r>
      <w:r w:rsidR="00D92779" w:rsidRPr="00D92779">
        <w:t xml:space="preserve">342. u svezi čl. 347. </w:t>
      </w:r>
      <w:r w:rsidRPr="00D92779">
        <w:t xml:space="preserve"> Zakona o parničnom postupku ("Narodne novine" broj 53/91, 91/92, 112/99, 88/01, 117/03, 88/05, 2/07, 84/08, 123/08, 57/11 i 25/13 – dalje: ZPP) u svezi čl. 10. Stečajnog zakona </w:t>
      </w:r>
      <w:r w:rsidR="00D92779" w:rsidRPr="00D92779">
        <w:t>(„Narodne novine“ broj 71/15,</w:t>
      </w:r>
      <w:r w:rsidR="008276FB">
        <w:t xml:space="preserve"> 104/17</w:t>
      </w:r>
      <w:r w:rsidR="00D92779" w:rsidRPr="00D92779">
        <w:t xml:space="preserve"> dalje: SZ).</w:t>
      </w:r>
      <w:r w:rsidR="005D5049" w:rsidRPr="00D92779">
        <w:t xml:space="preserve"> </w:t>
      </w:r>
    </w:p>
    <w:p w:rsidRDefault="00E2685B" w:rsidP="005D5049" w:rsidR="00E2685B" w:rsidRPr="007C723E">
      <w:pPr>
        <w:jc w:val="both"/>
      </w:pPr>
    </w:p>
    <w:p w:rsidRDefault="001B0559" w:rsidP="00D92779" w:rsidR="00D92779">
      <w:pPr>
        <w:jc w:val="center"/>
      </w:pPr>
      <w:r w:rsidRPr="007C723E">
        <w:t>U Z</w:t>
      </w:r>
      <w:r w:rsidR="002E1717">
        <w:t>agrebu</w:t>
      </w:r>
      <w:r w:rsidR="00A03A54">
        <w:t>,</w:t>
      </w:r>
      <w:r w:rsidR="002E1717">
        <w:t xml:space="preserve"> </w:t>
      </w:r>
      <w:r w:rsidR="00FE1865">
        <w:t>9</w:t>
      </w:r>
      <w:r w:rsidR="005D5049">
        <w:t xml:space="preserve">. </w:t>
      </w:r>
      <w:r w:rsidR="00FE1865">
        <w:t>studenog</w:t>
      </w:r>
      <w:r w:rsidR="002E1717">
        <w:t xml:space="preserve"> 2018</w:t>
      </w:r>
      <w:r w:rsidR="00D92779">
        <w:t xml:space="preserve">.                    </w:t>
      </w:r>
    </w:p>
    <w:p w:rsidRDefault="00D92779" w:rsidP="00D92779" w:rsidR="00A03A54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53FB">
        <w:t xml:space="preserve">                    </w:t>
      </w:r>
    </w:p>
    <w:p w:rsidRDefault="00A03A54" w:rsidP="00A03A54" w:rsidR="001B0559" w:rsidRPr="007C723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D53FB">
        <w:t xml:space="preserve"> </w:t>
      </w:r>
      <w:r w:rsidR="00D92779">
        <w:t>S</w:t>
      </w:r>
      <w:r w:rsidR="001B0559" w:rsidRPr="007C723E">
        <w:t>UDAC:</w:t>
      </w:r>
    </w:p>
    <w:p w:rsidRDefault="00F618B0" w:rsidP="00A03A54" w:rsidR="00476CA9" w:rsidRPr="007C723E">
      <w:pPr>
        <w:pStyle w:val="Tijeloteksta"/>
        <w:ind w:left="5760"/>
        <w:jc w:val="right"/>
      </w:pPr>
      <w:r w:rsidRPr="007C723E">
        <w:t xml:space="preserve">     </w:t>
      </w:r>
      <w:r w:rsidR="00E8324C">
        <w:t xml:space="preserve">   </w:t>
      </w:r>
      <w:r w:rsidR="00D92779">
        <w:t>Nikolina Dorić Hadžisejdić</w:t>
      </w:r>
      <w:r w:rsidR="00E8324C">
        <w:t>, v.r.</w:t>
      </w:r>
    </w:p>
    <w:p w:rsidRDefault="004D53FB" w:rsidP="001B0559" w:rsidR="004D53FB"/>
    <w:p w:rsidRDefault="00A03A54" w:rsidP="001B0559" w:rsidR="00A03A54"/>
    <w:p w:rsidRDefault="001B0559" w:rsidP="001B0559" w:rsidR="001B0559" w:rsidRPr="007C723E">
      <w:r w:rsidRPr="007C723E">
        <w:t>POUKA O PRAVNOM LIJEKU:</w:t>
      </w:r>
    </w:p>
    <w:p w:rsidRDefault="00E65940" w:rsidP="007C723E" w:rsidR="00A75755" w:rsidRPr="007C723E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</w:p>
    <w:p w:rsidRDefault="00D92779" w:rsidP="001B0559" w:rsidR="00D92779"/>
    <w:p w:rsidRDefault="00E8324C" w:rsidP="007B64C7" w:rsidR="00E8324C">
      <w:pPr>
        <w:ind w:firstLine="708" w:left="3540"/>
        <w:jc w:val="right"/>
      </w:pPr>
    </w:p>
    <w:p w:rsidRDefault="00E8324C" w:rsidP="007B64C7" w:rsidR="00E8324C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8324C" w:rsidP="007B64C7" w:rsidR="00E8324C">
      <w:pPr>
        <w:ind w:firstLine="708" w:left="3540"/>
        <w:jc w:val="right"/>
      </w:pPr>
      <w:r>
        <w:t xml:space="preserve">                                       Valentina Gabud</w:t>
      </w:r>
    </w:p>
    <w:p w:rsidRDefault="00D92779" w:rsidP="001B0559" w:rsidR="00D92779" w:rsidRPr="007C723E"/>
    <w:sectPr w:rsidSect="00775237" w:rsidR="00D92779" w:rsidRPr="007C723E">
      <w:headerReference w:type="even" r:id="rId9"/>
      <w:headerReference w:type="default" r:id="rId10"/>
      <w:headerReference w:type="first" r:id="rId11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32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237" w:rsidR="00775237">
    <w:pPr>
      <w:pStyle w:val="Zaglavlje"/>
    </w:pPr>
    <w:r>
      <w:t xml:space="preserve">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B54AC"/>
    <w:rsid w:val="000D56F6"/>
    <w:rsid w:val="000F5CB8"/>
    <w:rsid w:val="001B0559"/>
    <w:rsid w:val="002041AF"/>
    <w:rsid w:val="00227626"/>
    <w:rsid w:val="00230C84"/>
    <w:rsid w:val="0023558C"/>
    <w:rsid w:val="002E1717"/>
    <w:rsid w:val="003137AE"/>
    <w:rsid w:val="00347BB4"/>
    <w:rsid w:val="00357AD0"/>
    <w:rsid w:val="00362D9E"/>
    <w:rsid w:val="003A319F"/>
    <w:rsid w:val="003B38F4"/>
    <w:rsid w:val="003B603E"/>
    <w:rsid w:val="0046190C"/>
    <w:rsid w:val="00476CA9"/>
    <w:rsid w:val="00491D7F"/>
    <w:rsid w:val="004B7F3F"/>
    <w:rsid w:val="004D53FB"/>
    <w:rsid w:val="004E5469"/>
    <w:rsid w:val="004F022B"/>
    <w:rsid w:val="005071FA"/>
    <w:rsid w:val="00541EDF"/>
    <w:rsid w:val="00592FBB"/>
    <w:rsid w:val="005A49D2"/>
    <w:rsid w:val="005C537D"/>
    <w:rsid w:val="005D5049"/>
    <w:rsid w:val="005D62C1"/>
    <w:rsid w:val="005F6C6D"/>
    <w:rsid w:val="00607062"/>
    <w:rsid w:val="0065201D"/>
    <w:rsid w:val="006E4475"/>
    <w:rsid w:val="007141AF"/>
    <w:rsid w:val="007508E7"/>
    <w:rsid w:val="00775237"/>
    <w:rsid w:val="007A6843"/>
    <w:rsid w:val="007B3F07"/>
    <w:rsid w:val="007C723E"/>
    <w:rsid w:val="007E1C33"/>
    <w:rsid w:val="007E2ACB"/>
    <w:rsid w:val="008276FB"/>
    <w:rsid w:val="00862799"/>
    <w:rsid w:val="00874F17"/>
    <w:rsid w:val="0089775F"/>
    <w:rsid w:val="008B05F8"/>
    <w:rsid w:val="008E64B2"/>
    <w:rsid w:val="008F084B"/>
    <w:rsid w:val="009E4A54"/>
    <w:rsid w:val="00A03A54"/>
    <w:rsid w:val="00A04911"/>
    <w:rsid w:val="00A730EA"/>
    <w:rsid w:val="00A75755"/>
    <w:rsid w:val="00AC257A"/>
    <w:rsid w:val="00AD7D71"/>
    <w:rsid w:val="00B639DE"/>
    <w:rsid w:val="00C34937"/>
    <w:rsid w:val="00C81CC7"/>
    <w:rsid w:val="00CC37FA"/>
    <w:rsid w:val="00D7114A"/>
    <w:rsid w:val="00D92779"/>
    <w:rsid w:val="00DA4A9F"/>
    <w:rsid w:val="00DB06B8"/>
    <w:rsid w:val="00DB4CD7"/>
    <w:rsid w:val="00DF1652"/>
    <w:rsid w:val="00E2685B"/>
    <w:rsid w:val="00E65940"/>
    <w:rsid w:val="00E70925"/>
    <w:rsid w:val="00E8324C"/>
    <w:rsid w:val="00EA7BA9"/>
    <w:rsid w:val="00ED1ACD"/>
    <w:rsid w:val="00F00191"/>
    <w:rsid w:val="00F618B0"/>
    <w:rsid w:val="00F83457"/>
    <w:rsid w:val="00FA16DF"/>
    <w:rsid w:val="00FE1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6190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32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32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32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32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32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46190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6190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832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32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32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32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32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6725</izvorni_sadrzaj>
    <derivirana_varijabla naziv="DomainObject.Predmet.Broj_1">6725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St-6725/2015</izvorni_sadrzaj>
    <derivirana_varijabla naziv="DomainObject.Predmet.OznakaBroj_1">St-6725/2015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ALEN PLUS d.o.o.</izvorni_sadrzaj>
    <derivirana_varijabla naziv="DomainObject.Predmet.ProtustrankaFormated_1">  ALEN PLUS d.o.o.</derivirana_varijabla>
  </DomainObject.Predmet.ProtustrankaFormated>
  <DomainObject.Predmet.ProtustrankaFormatedOIB>
    <izvorni_sadrzaj>  ALEN PLUS d.o.o., OIB 11500987941</izvorni_sadrzaj>
    <derivirana_varijabla naziv="DomainObject.Predmet.ProtustrankaFormatedOIB_1">  ALEN PLUS d.o.o., OIB 11500987941</derivirana_varijabla>
  </DomainObject.Predmet.ProtustrankaFormatedOIB>
  <DomainObject.Predmet.ProtustrankaFormatedWithAdress>
    <izvorni_sadrzaj> ALEN PLUS d.o.o., Baburičina 23, 10000 Zagreb</izvorni_sadrzaj>
    <derivirana_varijabla naziv="DomainObject.Predmet.ProtustrankaFormatedWithAdress_1"> ALEN PLUS d.o.o., Baburičina 23, 10000 Zagreb</derivirana_varijabla>
  </DomainObject.Predmet.ProtustrankaFormatedWithAdress>
  <DomainObject.Predmet.ProtustrankaFormatedWithAdressOIB>
    <izvorni_sadrzaj> ALEN PLUS d.o.o., OIB 11500987941, Baburičina 23, 10000 Zagreb</izvorni_sadrzaj>
    <derivirana_varijabla naziv="DomainObject.Predmet.ProtustrankaFormatedWithAdressOIB_1"> ALEN PLUS d.o.o., OIB 11500987941, Baburičina 23, 10000 Zagreb</derivirana_varijabla>
  </DomainObject.Predmet.ProtustrankaFormatedWithAdressOIB>
  <DomainObject.Predmet.ProtustrankaWithAdress>
    <izvorni_sadrzaj>ALEN PLUS d.o.o. Baburičina 23, 10000 Zagreb</izvorni_sadrzaj>
    <derivirana_varijabla naziv="DomainObject.Predmet.ProtustrankaWithAdress_1">ALEN PLUS d.o.o. Baburičina 23, 10000 Zagreb</derivirana_varijabla>
  </DomainObject.Predmet.ProtustrankaWithAdress>
  <DomainObject.Predmet.ProtustrankaWithAdressOIB>
    <izvorni_sadrzaj>ALEN PLUS d.o.o., OIB 11500987941, Baburičina 23, 10000 Zagreb</izvorni_sadrzaj>
    <derivirana_varijabla naziv="DomainObject.Predmet.ProtustrankaWithAdressOIB_1">ALEN PLUS d.o.o., OIB 11500987941, Baburičina 23, 10000 Zagreb</derivirana_varijabla>
  </DomainObject.Predmet.ProtustrankaWithAdressOIB>
  <DomainObject.Predmet.ProtustrankaNazivFormated>
    <izvorni_sadrzaj>ALEN PLUS d.o.o.</izvorni_sadrzaj>
    <derivirana_varijabla naziv="DomainObject.Predmet.ProtustrankaNazivFormated_1">ALEN PLUS d.o.o.</derivirana_varijabla>
  </DomainObject.Predmet.ProtustrankaNazivFormated>
  <DomainObject.Predmet.ProtustrankaNazivFormatedOIB>
    <izvorni_sadrzaj>ALEN PLUS d.o.o., OIB 11500987941</izvorni_sadrzaj>
    <derivirana_varijabla naziv="DomainObject.Predmet.ProtustrankaNazivFormatedOIB_1">ALEN PLUS d.o.o., OIB 11500987941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ALEN PLUS d.o.o.</item>
    </izvorni_sadrzaj>
    <derivirana_varijabla naziv="DomainObject.Predmet.ProtuStrankaListFormated_1">
      <item>ALEN PLUS d.o.o.</item>
    </derivirana_varijabla>
  </DomainObject.Predmet.ProtuStrankaListFormated>
  <DomainObject.Predmet.ProtuStrankaListFormatedOIB>
    <izvorni_sadrzaj>
      <item>ALEN PLUS d.o.o., OIB 11500987941</item>
    </izvorni_sadrzaj>
    <derivirana_varijabla naziv="DomainObject.Predmet.ProtuStrankaListFormatedOIB_1">
      <item>ALEN PLUS d.o.o., OIB 11500987941</item>
    </derivirana_varijabla>
  </DomainObject.Predmet.ProtuStrankaListFormatedOIB>
  <DomainObject.Predmet.ProtuStrankaListFormatedWithAdress>
    <izvorni_sadrzaj>
      <item>ALEN PLUS d.o.o., Baburičina 23, 10000 Zagreb</item>
    </izvorni_sadrzaj>
    <derivirana_varijabla naziv="DomainObject.Predmet.ProtuStrankaListFormatedWithAdress_1">
      <item>ALEN PLUS d.o.o., Baburičina 23, 10000 Zagreb</item>
    </derivirana_varijabla>
  </DomainObject.Predmet.ProtuStrankaListFormatedWithAdress>
  <DomainObject.Predmet.ProtuStrankaListFormatedWithAdressOIB>
    <izvorni_sadrzaj>
      <item>ALEN PLUS d.o.o., OIB 11500987941, Baburičina 23, 10000 Zagreb</item>
    </izvorni_sadrzaj>
    <derivirana_varijabla naziv="DomainObject.Predmet.ProtuStrankaListFormatedWithAdressOIB_1">
      <item>ALEN PLUS d.o.o., OIB 11500987941, Baburičina 23, 10000 Zagreb</item>
    </derivirana_varijabla>
  </DomainObject.Predmet.ProtuStrankaListFormatedWithAdressOIB>
  <DomainObject.Predmet.ProtuStrankaListNazivFormated>
    <izvorni_sadrzaj>
      <item>ALEN PLUS d.o.o.</item>
    </izvorni_sadrzaj>
    <derivirana_varijabla naziv="DomainObject.Predmet.ProtuStrankaListNazivFormated_1">
      <item>ALEN PLUS d.o.o.</item>
    </derivirana_varijabla>
  </DomainObject.Predmet.ProtuStrankaListNazivFormated>
  <DomainObject.Predmet.ProtuStrankaListNazivFormatedOIB>
    <izvorni_sadrzaj>
      <item>ALEN PLUS d.o.o., OIB 11500987941</item>
    </izvorni_sadrzaj>
    <derivirana_varijabla naziv="DomainObject.Predmet.ProtuStrankaListNazivFormatedOIB_1">
      <item>ALEN PLUS d.o.o., OIB 11500987941</item>
    </derivirana_varijabla>
  </DomainObject.Predmet.ProtuStrankaListNazivFormatedOIB>
  <DomainObject.Predmet.OstaliList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Formated>
  <DomainObject.Predmet.OstaliList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FormatedOIB>
  <DomainObject.Predmet.OstaliListFormatedWithAdress>
    <izvorni_sadrzaj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izvorni_sadrzaj>
    <derivirana_varijabla naziv="DomainObject.Predmet.OstaliListFormatedWithAdress_1">
      <item>DARIO PRPIĆ, Masarykova 16, 10000 Zagreb</item>
      <item>Zlatan Bajramović, Ivana Kukuljevića Sakcinskog 5, 44000 Sisak</item>
      <item>Jasna Brajdić, st. upravitelj, Donje Mrzlo Polje Mrežničko 96, 47250 Donje Mrzlo Polje Mrežn.</item>
      <item>POTEM društvo s ograničenom odgovornošću za prijevoz i usluge, Strossmayerova 74, 44000 Sisak</item>
    </derivirana_varijabla>
  </DomainObject.Predmet.OstaliListFormatedWithAdress>
  <DomainObject.Predmet.OstaliListFormatedWithAdressOIB>
    <izvorni_sadrzaj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izvorni_sadrzaj>
    <derivirana_varijabla naziv="DomainObject.Predmet.OstaliListFormatedWithAdressOIB_1">
      <item>DARIO PRPIĆ, Masarykova 16, 10000 Zagreb</item>
      <item>Zlatan Bajramović, OIB 41447216399, Ivana Kukuljevića Sakcinskog 5, 44000 Sisak</item>
      <item>Jasna Brajdić, st. upravitelj, OIB 02189566674, Donje Mrzlo Polje Mrežničko 96, 47250 Donje Mrzlo Polje Mrežn.</item>
      <item>POTEM društvo s ograničenom odgovornošću za prijevoz i usluge, OIB 89098433706, Strossmayerova 74, 44000 Sisak</item>
    </derivirana_varijabla>
  </DomainObject.Predmet.OstaliListFormatedWithAdressOIB>
  <DomainObject.Predmet.OstaliListNazivFormated>
    <izvorni_sadrzaj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OstaliListNazivFormated_1">
      <item>DARIO PRPIĆ</item>
      <item>Zlatan Bajramović</item>
      <item>Jasna Brajdić, st. upravitelj</item>
      <item>POTEM društvo s ograničenom odgovornošću za prijevoz i usluge</item>
    </derivirana_varijabla>
  </DomainObject.Predmet.OstaliListNazivFormated>
  <DomainObject.Predmet.OstaliListNazivFormatedOIB>
    <izvorni_sadrzaj>
      <item>DARIO PRPIĆ</item>
      <item>Zlatan Bajramović, OIB 41447216399</item>
      <item>Jasna Brajdić, st. upravitelj, OIB 02189566674</item>
      <item>POTEM društvo s ograničenom odgovornošću za prijevoz i usluge, OIB 89098433706</item>
    </izvorni_sadrzaj>
    <derivirana_varijabla naziv="DomainObject.Predmet.OstaliListNazivFormatedOIB_1">
      <item>DARIO PRPIĆ</item>
      <item>Zlatan Bajramović, OIB 41447216399</item>
      <item>Jasna Brajdić, st. upravitelj, OIB 02189566674</item>
      <item>POTEM društvo s ograničenom odgovornošću za prijevoz i usluge, OIB 89098433706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ALEN PLUS d.o.o.</izvorni_sadrzaj>
    <derivirana_varijabla naziv="DomainObject.Predmet.ProtustrankaIDrugi_1">ALEN PLUS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ALEN PLUS d.o.o., OIB 11500987941, Baburičina 23, 10000 Zagreb</izvorni_sadrzaj>
    <derivirana_varijabla naziv="DomainObject.Predmet.ProtustrankaIDrugiAdressOIB_1">ALEN PLUS d.o.o., OIB 11500987941, Baburičina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</izvorni_sadrzaj>
    <derivirana_varijabla naziv="DomainObject.Predmet.SudioniciListNaziv_1">
      <item>FINA Regionalni centar Zagreb</item>
      <item>ALEN PLUS d.o.o.</item>
      <item>DARIO PRPIĆ</item>
      <item>Zlatan Bajramović</item>
      <item>Jasna Brajdić, st. upravitelj</item>
      <item>POTEM društvo s ograničenom odgovornošću za prijevoz i usluge</item>
    </derivirana_varijabla>
  </DomainObject.Predmet.SudioniciListNaziv>
  <DomainObject.Predmet.SudioniciListAdressOIB>
    <izvorni_sadrzaj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</izvorni_sadrzaj>
    <derivirana_varijabla naziv="DomainObject.Predmet.SudioniciListAdressOIB_1">
      <item>FINA Regionalni centar Zagreb, OIB 85821130368, Koturaška 43,10000 Zagreb</item>
      <item>ALEN PLUS d.o.o., OIB 11500987941, Baburičina 23,10000 Zagreb</item>
      <item>DARIO PRPIĆ, Masarykova 16,10000 Zagreb</item>
      <item>Zlatan Bajramović, OIB 41447216399, Ivana Kukuljevića Sakcinskog 5,44000 Sisak</item>
      <item>Jasna Brajdić, st. upravitelj, OIB 02189566674, Donje Mrzlo Polje Mrežničko 96,47250 Donje Mrzlo Polje Mrežn.</item>
      <item>POTEM društvo s ograničenom odgovornošću za prijevoz i usluge, OIB 89098433706, Strossmayerova 74,44000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11500987941</item>
      <item>, OIB null</item>
      <item>, OIB 41447216399</item>
      <item>, OIB 02189566674</item>
      <item>, OIB 89098433706</item>
    </izvorni_sadrzaj>
    <derivirana_varijabla naziv="DomainObject.Predmet.SudioniciListNazivOIB_1">
      <item>, OIB 85821130368</item>
      <item>, OIB 11500987941</item>
      <item>, OIB null</item>
      <item>, OIB 41447216399</item>
      <item>, OIB 02189566674</item>
      <item>, OIB 89098433706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Brajdić, OIB 02189566674, Donje Mrzlo Polje Mrežničko 96 Duga Resa</item>
    </izvorni_sadrzaj>
    <derivirana_varijabla naziv="DomainObject.Predmet.StecajniUpraviteljiListAddressOIB_1">
      <item>Jasna Brajdić, OIB 02189566674, Donje Mrzlo Polje Mrežničko 96 Duga Resa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travnja 2018.</izvorni_sadrzaj>
    <derivirana_varijabla naziv="DomainObject.Predmet.DatumZadnjeOdrzaneSudskeRadnje_1">19. travnja 2018.</derivirana_varijabla>
  </DomainObject.Predmet.DatumZadnjeOdrzaneSudskeRadnje>
  <DomainObject.PredzadnjaOdlukaIzPredmeta.DatumDonosenjaOdluke>
    <izvorni_sadrzaj>15. svibnja 2018.</izvorni_sadrzaj>
    <derivirana_varijabla naziv="DomainObject.PredzadnjaOdlukaIzPredmeta.DatumDonosenjaOdluke_1">15. svibnja 2018.</derivirana_varijabla>
  </DomainObject.PredzadnjaOdlukaIzPredmeta.DatumDonosenjaOdluke>
  <DomainObject.PredzadnjaOdlukaIzPredmeta.Oznaka>
    <izvorni_sadrzaj>St-6725/2015-81</izvorni_sadrzaj>
    <derivirana_varijabla naziv="DomainObject.PredzadnjaOdlukaIzPredmeta.Oznaka_1">St-6725/2015-81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229</properties:Words>
  <properties:Characters>1133</properties:Characters>
  <properties:Lines>40</properties:Lines>
  <properties:Paragraphs>17</properties:Paragraphs>
  <properties:TotalTime>198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2016-07-21T13:01:00Z</dcterms:created>
  <dc:creator>nmarkovic</dc:creator>
  <cp:lastModifiedBy>Valentina Gabud</cp:lastModifiedBy>
  <cp:lastPrinted>2018-11-09T07:41:00Z</cp:lastPrinted>
  <dcterms:modified xmlns:xsi="http://www.w3.org/2001/XMLSchema-instance" xsi:type="dcterms:W3CDTF">2018-11-09T07:41:00Z</dcterms:modified>
  <cp:revision>20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(31. rješenje - ispravak rješenja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