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646011">
                    <w:rPr>
                      <w:sz w:val="22"/>
                      <w:szCs w:val="22"/>
                    </w:rPr>
                    <w:t>t-1075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5acdfb" w14:paraId="75acdf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46011">
        <w:t xml:space="preserve">VOJIĆ jednostavno društvo s ograničenom odgovornošću za prijevoz, trgovinu i usluge, </w:t>
      </w:r>
      <w:proofErr w:type="spellStart"/>
      <w:r w:rsidR="00646011">
        <w:t>Šodolovci</w:t>
      </w:r>
      <w:proofErr w:type="spellEnd"/>
      <w:r w:rsidR="00646011">
        <w:t>, Jovana Jovanovića Zmaja 3, MBS: 030188481, OIB: 04038560718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A129F2">
        <w:t>7</w:t>
      </w:r>
      <w:r w:rsidR="0044560C">
        <w:t xml:space="preserve">. </w:t>
      </w:r>
      <w:r w:rsidR="00646011">
        <w:t>kolovoza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46011">
        <w:t xml:space="preserve">VOJIĆ jednostavno društvo s ograničenom odgovornošću za prijevoz, trgovinu i usluge, </w:t>
      </w:r>
      <w:proofErr w:type="spellStart"/>
      <w:r w:rsidR="00646011">
        <w:t>Šodolovci</w:t>
      </w:r>
      <w:proofErr w:type="spellEnd"/>
      <w:r w:rsidR="00646011">
        <w:t>, Jovana Jovanovića Zmaja 3, MBS: 030188481, OIB: 04038560718</w:t>
      </w:r>
      <w:r w:rsidR="009C76C5">
        <w:t>,</w:t>
      </w:r>
      <w:r>
        <w:t xml:space="preserve"> na temelju neizvršenih osnova za plaćanje iznosi </w:t>
      </w:r>
      <w:r w:rsidR="00646011">
        <w:t>22.937,01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46011">
        <w:t xml:space="preserve">Vojislav Jovanović, OIB: 30269955203, Srbija, </w:t>
      </w:r>
      <w:proofErr w:type="spellStart"/>
      <w:r w:rsidR="00646011">
        <w:t>Sremski</w:t>
      </w:r>
      <w:proofErr w:type="spellEnd"/>
      <w:r w:rsidR="00646011">
        <w:t xml:space="preserve"> Karlovci, </w:t>
      </w:r>
      <w:proofErr w:type="spellStart"/>
      <w:r w:rsidR="00646011">
        <w:t>Njegoševa</w:t>
      </w:r>
      <w:proofErr w:type="spellEnd"/>
      <w:r w:rsidR="00646011">
        <w:t xml:space="preserve"> 31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46011">
        <w:t>1075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A129F2">
        <w:t>7</w:t>
      </w:r>
      <w:r w:rsidR="006F3177">
        <w:t xml:space="preserve">. </w:t>
      </w:r>
      <w:r w:rsidR="00646011">
        <w:t xml:space="preserve">kolovoza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46011">
        <w:t>25</w:t>
      </w:r>
      <w:r>
        <w:t>.</w:t>
      </w:r>
      <w:r w:rsidR="00A129F2">
        <w:t>11</w:t>
      </w:r>
      <w:r>
        <w:t>.2018.</w:t>
      </w:r>
    </w:p>
    <w:p w:rsidRDefault="005268D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268DE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46011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C96"/>
    <w:rsid w:val="009C4D46"/>
    <w:rsid w:val="009C76C5"/>
    <w:rsid w:val="00A129F2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St-1075/2018</izvorni_sadrzaj>
    <derivirana_varijabla naziv="DomainObject.Predmet.OznakaBroj_1">St-1075/2018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VOJIĆ jednostavno društvo s ograničenom odgovornošću za prijevoz, trgovinu i usluge</izvorni_sadrzaj>
    <derivirana_varijabla naziv="DomainObject.Predmet.ProtustrankaFormated_1">  VOJIĆ jednostavno društvo s ograničenom odgovornošću za prijevoz, trgovinu i usluge</derivirana_varijabla>
  </DomainObject.Predmet.ProtustrankaFormated>
  <DomainObject.Predmet.ProtustrankaFormatedOIB>
    <izvorni_sadrzaj>  VOJIĆ jednostavno društvo s ograničenom odgovornošću za prijevoz, trgovinu i usluge, OIB 04038560718</izvorni_sadrzaj>
    <derivirana_varijabla naziv="DomainObject.Predmet.ProtustrankaFormatedOIB_1">  VOJIĆ jednostavno društvo s ograničenom odgovornošću za prijevoz, trgovinu i usluge, OIB 04038560718</derivirana_varijabla>
  </DomainObject.Predmet.ProtustrankaFormatedOIB>
  <DomainObject.Predmet.ProtustrankaFormatedWithAdress>
    <izvorni_sadrzaj> VOJIĆ jednostavno društvo s ograničenom odgovornošću za prijevoz, trgovinu i usluge, Jovana Jovanovića Zmaja 3, 31216 Šodolovci</izvorni_sadrzaj>
    <derivirana_varijabla naziv="DomainObject.Predmet.ProtustrankaFormatedWithAdress_1"> VOJIĆ jednostavno društvo s ograničenom odgovornošću za prijevoz, trgovinu i usluge, Jovana Jovanovića Zmaja 3, 31216 Šodolovci</derivirana_varijabla>
  </DomainObject.Predmet.ProtustrankaFormatedWithAdress>
  <DomainObject.Predmet.ProtustrankaFormatedWithAdressOIB>
    <izvorni_sadrzaj> VOJIĆ jednostavno društvo s ograničenom odgovornošću za prijevoz, trgovinu i usluge, OIB 04038560718, Jovana Jovanovića Zmaja 3, 31216 Šodolovci</izvorni_sadrzaj>
    <derivirana_varijabla naziv="DomainObject.Predmet.ProtustrankaFormatedWithAdressOIB_1"> VOJIĆ jednostavno društvo s ograničenom odgovornošću za prijevoz, trgovinu i usluge, OIB 04038560718, Jovana Jovanovića Zmaja 3, 31216 Šodolovci</derivirana_varijabla>
  </DomainObject.Predmet.ProtustrankaFormatedWithAdressOIB>
  <DomainObject.Predmet.ProtustrankaWithAdress>
    <izvorni_sadrzaj>VOJIĆ jednostavno društvo s ograničenom odgovornošću za prijevoz, trgovinu i usluge Jovana Jovanovića Zmaja 3, 31216 Šodolovci</izvorni_sadrzaj>
    <derivirana_varijabla naziv="DomainObject.Predmet.ProtustrankaWithAdress_1">VOJIĆ jednostavno društvo s ograničenom odgovornošću za prijevoz, trgovinu i usluge Jovana Jovanovića Zmaja 3, 31216 Šodolovci</derivirana_varijabla>
  </DomainObject.Predmet.ProtustrankaWithAdress>
  <DomainObject.Predmet.ProtustrankaWithAdressOIB>
    <izvorni_sadrzaj>VOJIĆ jednostavno društvo s ograničenom odgovornošću za prijevoz, trgovinu i usluge, OIB 04038560718, Jovana Jovanovića Zmaja 3, 31216 Šodolovci</izvorni_sadrzaj>
    <derivirana_varijabla naziv="DomainObject.Predmet.ProtustrankaWithAdressOIB_1">VOJIĆ jednostavno društvo s ograničenom odgovornošću za prijevoz, trgovinu i usluge, OIB 04038560718, Jovana Jovanovića Zmaja 3, 31216 Šodolovci</derivirana_varijabla>
  </DomainObject.Predmet.ProtustrankaWithAdressOIB>
  <DomainObject.Predmet.ProtustrankaNazivFormated>
    <izvorni_sadrzaj>VOJIĆ jednostavno društvo s ograničenom odgovornošću za prijevoz, trgovinu i usluge</izvorni_sadrzaj>
    <derivirana_varijabla naziv="DomainObject.Predmet.ProtustrankaNazivFormated_1">VOJIĆ jednostavno društvo s ograničenom odgovornošću za prijevoz, trgovinu i usluge</derivirana_varijabla>
  </DomainObject.Predmet.ProtustrankaNazivFormated>
  <DomainObject.Predmet.ProtustrankaNazivFormatedOIB>
    <izvorni_sadrzaj>VOJIĆ jednostavno društvo s ograničenom odgovornošću za prijevoz, trgovinu i usluge, OIB 04038560718</izvorni_sadrzaj>
    <derivirana_varijabla naziv="DomainObject.Predmet.ProtustrankaNazivFormatedOIB_1">VOJIĆ jednostavno društvo s ograničenom odgovornošću za prijevoz, trgovinu i usluge, OIB 04038560718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VOJIĆ jednostavno društvo s ograničenom odgovornošću za prijevoz, trgovinu i usluge</item>
    </izvorni_sadrzaj>
    <derivirana_varijabla naziv="DomainObject.Predmet.ProtuStrankaListFormated_1">
      <item>VOJIĆ jednostavno društvo s ograničenom odgovornošću za prijevoz, trgovinu i usluge</item>
    </derivirana_varijabla>
  </DomainObject.Predmet.ProtuStrankaListFormated>
  <DomainObject.Predmet.ProtuStrankaListFormatedOIB>
    <izvorni_sadrzaj>
      <item>VOJIĆ jednostavno društvo s ograničenom odgovornošću za prijevoz, trgovinu i usluge, OIB 04038560718</item>
    </izvorni_sadrzaj>
    <derivirana_varijabla naziv="DomainObject.Predmet.ProtuStrankaListFormatedOIB_1">
      <item>VOJIĆ jednostavno društvo s ograničenom odgovornošću za prijevoz, trgovinu i usluge, OIB 04038560718</item>
    </derivirana_varijabla>
  </DomainObject.Predmet.ProtuStrankaListFormatedOIB>
  <DomainObject.Predmet.ProtuStrankaListFormatedWithAdress>
    <izvorni_sadrzaj>
      <item>VOJIĆ jednostavno društvo s ograničenom odgovornošću za prijevoz, trgovinu i usluge, Jovana Jovanovića Zmaja 3, 31216 Šodolovci</item>
    </izvorni_sadrzaj>
    <derivirana_varijabla naziv="DomainObject.Predmet.ProtuStrankaListFormatedWithAdress_1">
      <item>VOJIĆ jednostavno društvo s ograničenom odgovornošću za prijevoz, trgovinu i usluge, Jovana Jovanovića Zmaja 3, 31216 Šodolovci</item>
    </derivirana_varijabla>
  </DomainObject.Predmet.ProtuStrankaListFormatedWithAdress>
  <DomainObject.Predmet.ProtuStrankaListFormatedWithAdressOIB>
    <izvorni_sadrzaj>
      <item>VOJIĆ jednostavno društvo s ograničenom odgovornošću za prijevoz, trgovinu i usluge, OIB 04038560718, Jovana Jovanovića Zmaja 3, 31216 Šodolovci</item>
    </izvorni_sadrzaj>
    <derivirana_varijabla naziv="DomainObject.Predmet.ProtuStrankaListFormatedWithAdressOIB_1">
      <item>VOJIĆ jednostavno društvo s ograničenom odgovornošću za prijevoz, trgovinu i usluge, OIB 04038560718, Jovana Jovanovića Zmaja 3, 31216 Šodolovci</item>
    </derivirana_varijabla>
  </DomainObject.Predmet.ProtuStrankaListFormatedWithAdressOIB>
  <DomainObject.Predmet.ProtuStrankaListNazivFormated>
    <izvorni_sadrzaj>
      <item>VOJIĆ jednostavno društvo s ograničenom odgovornošću za prijevoz, trgovinu i usluge</item>
    </izvorni_sadrzaj>
    <derivirana_varijabla naziv="DomainObject.Predmet.ProtuStrankaListNazivFormated_1">
      <item>VOJIĆ jednostavno društvo s ograničenom odgovornošću za prijevoz, trgovinu i usluge</item>
    </derivirana_varijabla>
  </DomainObject.Predmet.ProtuStrankaListNazivFormated>
  <DomainObject.Predmet.ProtuStrankaListNazivFormatedOIB>
    <izvorni_sadrzaj>
      <item>VOJIĆ jednostavno društvo s ograničenom odgovornošću za prijevoz, trgovinu i usluge, OIB 04038560718</item>
    </izvorni_sadrzaj>
    <derivirana_varijabla naziv="DomainObject.Predmet.ProtuStrankaListNazivFormatedOIB_1">
      <item>VOJIĆ jednostavno društvo s ograničenom odgovornošću za prijevoz, trgovinu i usluge, OIB 04038560718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VOJIĆ jednostavno društvo s ograničenom odgovornošću za prijevoz, trgovinu i usluge</izvorni_sadrzaj>
    <derivirana_varijabla naziv="DomainObject.Predmet.ProtustrankaIDrugi_1">VOJIĆ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VOJIĆ jednostavno društvo s ograničenom odgovornošću za prijevoz, trgovinu i usluge, OIB 04038560718, Jovana Jovanovića Zmaja 3, 31216 Šodolovci</izvorni_sadrzaj>
    <derivirana_varijabla naziv="DomainObject.Predmet.ProtustrankaIDrugiAdressOIB_1">VOJIĆ jednostavno društvo s ograničenom odgovornošću za prijevoz, trgovinu i usluge, OIB 04038560718, Jovana Jovanovića Zmaja 3,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VOJIĆ jednostavno društvo s ograničenom odgovornošću za prijevoz, trgovinu i usluge</item>
    </izvorni_sadrzaj>
    <derivirana_varijabla naziv="DomainObject.Predmet.SudioniciListNaziv_1">
      <item>FINA RC OSIJEK</item>
      <item>VOJIĆ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VOJIĆ jednostavno društvo s ograničenom odgovornošću za prijevoz, trgovinu i usluge, OIB 04038560718, Jovana Jovanovića Zmaja 3,31216 Šodolovci</item>
    </izvorni_sadrzaj>
    <derivirana_varijabla naziv="DomainObject.Predmet.SudioniciListAdressOIB_1">
      <item>FINA RC OSIJEK, OIB 85821130368</item>
      <item>VOJIĆ jednostavno društvo s ograničenom odgovornošću za prijevoz, trgovinu i usluge, OIB 04038560718, Jovana Jovanovića Zmaja 3,31216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04038560718</item>
    </izvorni_sadrzaj>
    <derivirana_varijabla naziv="DomainObject.Predmet.SudioniciListNazivOIB_1">
      <item>, OIB 85821130368</item>
      <item>, OIB 04038560718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46D16-D485-4D2D-A393-013D4FA71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2257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2018-08-27T11:06:00Z</dcterms:created>
  <dc:creator>Snježana Andrijanić</dc:creator>
  <cp:lastModifiedBy>Gordana Harc</cp:lastModifiedBy>
  <cp:lastPrinted>2018-08-27T11:04:00Z</cp:lastPrinted>
  <dcterms:modified xmlns:xsi="http://www.w3.org/2001/XMLSchema-instance" xsi:type="dcterms:W3CDTF">2018-08-27T11:08:00Z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- 1075-18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