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fab5" w14:paraId="ef6fab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5FA7" w:rsidP="00D55FA7" w:rsidR="00D55FA7" w:rsidRPr="00D55FA7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ind w:left="5664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       Poslovni broj 3. St-292/2017-3</w:t>
      </w:r>
    </w:p>
    <w:p w:rsidRDefault="00D55FA7" w:rsidP="00D55FA7" w:rsidR="00D55FA7" w:rsidRPr="00D55FA7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D55FA7">
        <w:rPr>
          <w:rFonts w:cs="Times New Roman" w:eastAsia="Times New Roman"/>
          <w:lang w:eastAsia="hr-HR"/>
        </w:rPr>
        <w:t xml:space="preserve"> </w:t>
      </w:r>
      <w:r w:rsidRPr="00D55FA7">
        <w:rPr>
          <w:rFonts w:cs="Times New Roman" w:eastAsia="Times New Roman"/>
          <w:lang w:eastAsia="hr-HR"/>
        </w:rPr>
        <w:tab/>
      </w:r>
      <w:r w:rsidRPr="00D55FA7">
        <w:rPr>
          <w:rFonts w:cs="Times New Roman" w:eastAsia="Times New Roman"/>
          <w:lang w:eastAsia="hr-HR"/>
        </w:rPr>
        <w:tab/>
      </w:r>
      <w:r w:rsidRPr="00D55FA7">
        <w:rPr>
          <w:rFonts w:cs="Times New Roman" w:eastAsia="Times New Roman"/>
          <w:lang w:eastAsia="hr-HR"/>
        </w:rPr>
        <w:tab/>
      </w:r>
      <w:r w:rsidRPr="00D55FA7">
        <w:rPr>
          <w:rFonts w:cs="Times New Roman" w:eastAsia="Times New Roman"/>
          <w:lang w:eastAsia="hr-HR"/>
        </w:rPr>
        <w:tab/>
      </w:r>
      <w:r w:rsidRPr="00D55FA7">
        <w:rPr>
          <w:rFonts w:cs="Times New Roman" w:eastAsia="Times New Roman"/>
          <w:lang w:eastAsia="hr-HR"/>
        </w:rPr>
        <w:tab/>
      </w:r>
      <w:r w:rsidRPr="00D55FA7">
        <w:rPr>
          <w:rFonts w:cs="Times New Roman" w:eastAsia="Times New Roman"/>
          <w:lang w:eastAsia="hr-HR"/>
        </w:rPr>
        <w:tab/>
      </w:r>
      <w:r w:rsidRPr="00D55FA7">
        <w:rPr>
          <w:rFonts w:cs="Times New Roman" w:eastAsia="Times New Roman"/>
          <w:lang w:eastAsia="hr-HR"/>
        </w:rPr>
        <w:tab/>
        <w:t xml:space="preserve">       </w:t>
      </w:r>
    </w:p>
    <w:p w:rsidRDefault="00D55FA7" w:rsidP="00D55FA7" w:rsidR="00D55FA7" w:rsidRPr="00D55FA7">
      <w:pPr>
        <w:spacing w:after="0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ab/>
        <w:t>REPUBLIKA HRVATSKA</w:t>
      </w:r>
    </w:p>
    <w:p w:rsidRDefault="00D55FA7" w:rsidP="00D55FA7" w:rsidR="00D55FA7" w:rsidRPr="00D55FA7">
      <w:pPr>
        <w:spacing w:after="0"/>
        <w:ind w:firstLine="708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>TRGOVAČKI SUD U ZADRU</w:t>
      </w:r>
    </w:p>
    <w:p w:rsidRDefault="00D55FA7" w:rsidP="00D55FA7" w:rsidR="00D55FA7" w:rsidRPr="00D55FA7">
      <w:pPr>
        <w:spacing w:after="0"/>
        <w:ind w:firstLine="708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>Zadar, Dr. Franje Tuđmana 35</w:t>
      </w:r>
    </w:p>
    <w:p w:rsidRDefault="00D55FA7" w:rsidP="00D55FA7" w:rsidR="00D55FA7" w:rsidRPr="00D55F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jc w:val="center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R E P U B L I K A  H R V A T S K A </w:t>
      </w:r>
    </w:p>
    <w:p w:rsidRDefault="00D55FA7" w:rsidP="00D55FA7" w:rsidR="00D55FA7" w:rsidRPr="00D55F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jc w:val="center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R J E Š E NJ E </w:t>
      </w:r>
    </w:p>
    <w:p w:rsidRDefault="00D55FA7" w:rsidP="00D55FA7" w:rsidR="00D55FA7" w:rsidRPr="00D55FA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OSCAR ZADAR d.o.o. sa sjedištem u Zadru, Mihovila Klaića 4, OIB: 92833497458, zastupanom po članu uprave i direktoru Branku </w:t>
      </w:r>
      <w:proofErr w:type="spellStart"/>
      <w:r w:rsidRPr="00D55FA7">
        <w:rPr>
          <w:rFonts w:cs="Times New Roman" w:eastAsia="Times New Roman"/>
          <w:lang w:eastAsia="hr-HR"/>
        </w:rPr>
        <w:t>Bungur</w:t>
      </w:r>
      <w:proofErr w:type="spellEnd"/>
      <w:r w:rsidRPr="00D55FA7">
        <w:rPr>
          <w:rFonts w:cs="Times New Roman" w:eastAsia="Times New Roman"/>
          <w:lang w:eastAsia="hr-HR"/>
        </w:rPr>
        <w:t xml:space="preserve"> iz </w:t>
      </w:r>
      <w:proofErr w:type="spellStart"/>
      <w:r w:rsidRPr="00D55FA7">
        <w:rPr>
          <w:rFonts w:cs="Times New Roman" w:eastAsia="Times New Roman"/>
          <w:lang w:eastAsia="hr-HR"/>
        </w:rPr>
        <w:t>Pakoštana</w:t>
      </w:r>
      <w:proofErr w:type="spellEnd"/>
      <w:r w:rsidRPr="00D55FA7">
        <w:rPr>
          <w:rFonts w:cs="Times New Roman" w:eastAsia="Times New Roman"/>
          <w:lang w:eastAsia="hr-HR"/>
        </w:rPr>
        <w:t xml:space="preserve">, Kraljice Jelene 17, 27. rujna 2017. </w:t>
      </w:r>
    </w:p>
    <w:p w:rsidRDefault="00D55FA7" w:rsidP="00D55FA7" w:rsidR="00D55FA7" w:rsidRPr="00D55F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jc w:val="center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>r i je š i o   j e</w:t>
      </w:r>
    </w:p>
    <w:p w:rsidRDefault="00D55FA7" w:rsidP="00D55FA7" w:rsidR="00D55FA7" w:rsidRPr="00D55F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D55FA7" w:rsidP="00D55FA7" w:rsidR="00D55FA7" w:rsidRPr="00D55FA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D55FA7">
        <w:rPr>
          <w:rFonts w:cs="Times New Roman" w:eastAsia="Times New Roman"/>
          <w:b/>
          <w:lang w:eastAsia="hr-HR"/>
        </w:rPr>
        <w:t>dan 7. studenoga 2017. u 9,00 sati u zgradi ovog suda, sudnica broj 34/I.</w:t>
      </w:r>
    </w:p>
    <w:p w:rsidRDefault="00D55FA7" w:rsidP="00D55FA7" w:rsidR="00D55FA7" w:rsidRPr="00D55F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Branko </w:t>
      </w:r>
      <w:proofErr w:type="spellStart"/>
      <w:r w:rsidRPr="00D55FA7">
        <w:rPr>
          <w:rFonts w:cs="Times New Roman" w:eastAsia="Times New Roman"/>
          <w:lang w:eastAsia="hr-HR"/>
        </w:rPr>
        <w:t>Bungur</w:t>
      </w:r>
      <w:proofErr w:type="spellEnd"/>
      <w:r w:rsidRPr="00D55FA7">
        <w:rPr>
          <w:rFonts w:cs="Times New Roman" w:eastAsia="Times New Roman"/>
          <w:lang w:eastAsia="hr-HR"/>
        </w:rPr>
        <w:t xml:space="preserve"> iz </w:t>
      </w:r>
      <w:proofErr w:type="spellStart"/>
      <w:r w:rsidRPr="00D55FA7">
        <w:rPr>
          <w:rFonts w:cs="Times New Roman" w:eastAsia="Times New Roman"/>
          <w:lang w:eastAsia="hr-HR"/>
        </w:rPr>
        <w:t>Pakoštana</w:t>
      </w:r>
      <w:proofErr w:type="spellEnd"/>
      <w:r w:rsidRPr="00D55FA7">
        <w:rPr>
          <w:rFonts w:cs="Times New Roman" w:eastAsia="Times New Roman"/>
          <w:lang w:eastAsia="hr-HR"/>
        </w:rPr>
        <w:t xml:space="preserve">, podnositelj prijedloga, Financijska agencija i pravna osoba koja obavlja poslove platnog prometa za dužnika, sve radi davanja odgovarajućih podataka i obavijesti u smislu odredbi čl. 177. Stečajnog zakona (Narodne novine 71/15). </w:t>
      </w:r>
    </w:p>
    <w:p w:rsidRDefault="00D55FA7" w:rsidP="00D55FA7" w:rsidR="00D55FA7" w:rsidRPr="00D55FA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IV. </w:t>
      </w:r>
      <w:r w:rsidRPr="00D55FA7">
        <w:rPr>
          <w:rFonts w:cs="Times New Roman" w:eastAsia="Times New Roman"/>
          <w:b/>
          <w:lang w:eastAsia="hr-HR"/>
        </w:rPr>
        <w:t xml:space="preserve">Ako osoba ovlaštena za zastupanje dužnika po zakonu Branko </w:t>
      </w:r>
      <w:proofErr w:type="spellStart"/>
      <w:r w:rsidRPr="00D55FA7">
        <w:rPr>
          <w:rFonts w:cs="Times New Roman" w:eastAsia="Times New Roman"/>
          <w:b/>
          <w:lang w:eastAsia="hr-HR"/>
        </w:rPr>
        <w:t>Bungur</w:t>
      </w:r>
      <w:proofErr w:type="spellEnd"/>
      <w:r w:rsidRPr="00D55FA7">
        <w:rPr>
          <w:rFonts w:cs="Times New Roman" w:eastAsia="Times New Roman"/>
          <w:b/>
          <w:lang w:eastAsia="hr-HR"/>
        </w:rPr>
        <w:t xml:space="preserve"> iz </w:t>
      </w:r>
      <w:proofErr w:type="spellStart"/>
      <w:r w:rsidRPr="00D55FA7">
        <w:rPr>
          <w:rFonts w:cs="Times New Roman" w:eastAsia="Times New Roman"/>
          <w:b/>
          <w:lang w:eastAsia="hr-HR"/>
        </w:rPr>
        <w:t>Pakoštana</w:t>
      </w:r>
      <w:proofErr w:type="spellEnd"/>
      <w:r w:rsidRPr="00D55FA7">
        <w:rPr>
          <w:rFonts w:cs="Times New Roman" w:eastAsia="Times New Roman"/>
          <w:b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D55FA7" w:rsidP="00D55FA7" w:rsidR="00D55FA7" w:rsidRPr="00D55F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jc w:val="center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>U Zadru 27. rujna 2017.</w:t>
      </w:r>
    </w:p>
    <w:p w:rsidRDefault="00D55FA7" w:rsidP="00D55FA7" w:rsidR="00D55FA7" w:rsidRPr="00D55FA7">
      <w:pPr>
        <w:spacing w:after="0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 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D55FA7" w:rsidP="00D55FA7" w:rsidR="00D55FA7" w:rsidRPr="00D55F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55FA7" w:rsidP="00D55FA7" w:rsidR="00D55FA7" w:rsidRPr="00D55FA7">
      <w:pPr>
        <w:spacing w:after="0"/>
        <w:ind w:firstLine="708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UPUTA O PRAVNOM LIJEKU: </w:t>
      </w:r>
    </w:p>
    <w:p w:rsidRDefault="00D55FA7" w:rsidP="00D55FA7" w:rsidR="00D55FA7" w:rsidRPr="00D55F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D55FA7" w:rsidP="00D55FA7" w:rsidR="00D55FA7" w:rsidRPr="00D55F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Dostaviti: </w:t>
      </w:r>
    </w:p>
    <w:p w:rsidRDefault="00D55FA7" w:rsidP="00D55FA7" w:rsidR="00D55FA7" w:rsidRPr="00D55FA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Članu uprave i direktoru dužnika Branko </w:t>
      </w:r>
      <w:proofErr w:type="spellStart"/>
      <w:r w:rsidRPr="00D55FA7">
        <w:rPr>
          <w:rFonts w:cs="Times New Roman" w:eastAsia="Times New Roman"/>
          <w:lang w:eastAsia="hr-HR"/>
        </w:rPr>
        <w:t>Bungur</w:t>
      </w:r>
      <w:proofErr w:type="spellEnd"/>
      <w:r w:rsidRPr="00D55FA7">
        <w:rPr>
          <w:rFonts w:cs="Times New Roman" w:eastAsia="Times New Roman"/>
          <w:lang w:eastAsia="hr-HR"/>
        </w:rPr>
        <w:t xml:space="preserve"> iz </w:t>
      </w:r>
      <w:proofErr w:type="spellStart"/>
      <w:r w:rsidRPr="00D55FA7">
        <w:rPr>
          <w:rFonts w:cs="Times New Roman" w:eastAsia="Times New Roman"/>
          <w:lang w:eastAsia="hr-HR"/>
        </w:rPr>
        <w:t>Pakoštana</w:t>
      </w:r>
      <w:proofErr w:type="spellEnd"/>
      <w:r w:rsidRPr="00D55FA7">
        <w:rPr>
          <w:rFonts w:cs="Times New Roman" w:eastAsia="Times New Roman"/>
          <w:lang w:eastAsia="hr-HR"/>
        </w:rPr>
        <w:t>, Kraljice Jelene 17, neposredno</w:t>
      </w:r>
    </w:p>
    <w:p w:rsidRDefault="00D55FA7" w:rsidP="00D55FA7" w:rsidR="00D55FA7" w:rsidRPr="00D55FA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>Dužniku</w:t>
      </w:r>
    </w:p>
    <w:p w:rsidRDefault="00D55FA7" w:rsidP="00D55FA7" w:rsidR="00D55FA7" w:rsidRPr="00D55FA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55FA7">
        <w:rPr>
          <w:rFonts w:cs="Times New Roman" w:eastAsia="Times New Roman"/>
          <w:lang w:eastAsia="hr-HR"/>
        </w:rPr>
        <w:t xml:space="preserve">FINA  i svima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FA7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89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St-292/2017-2</izvorni_sadrzaj>
    <derivirana_varijabla naziv="DomainObject.Oznaka_1">St-292/2017-2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OSCAR ZADAR d.o.o. za proizvodnju i usluge</izvorni_sadrzaj>
    <derivirana_varijabla naziv="DomainObject.Predmet.ProtustrankaFormated_1">  OSCAR ZADAR d.o.o. za proizvodnju i usluge</derivirana_varijabla>
  </DomainObject.Predmet.ProtustrankaFormated>
  <DomainObject.Predmet.ProtustrankaFormatedOIB>
    <izvorni_sadrzaj>  OSCAR ZADAR d.o.o. za proizvodnju i usluge, OIB 92833497458</izvorni_sadrzaj>
    <derivirana_varijabla naziv="DomainObject.Predmet.ProtustrankaFormatedOIB_1">  OSCAR ZADAR d.o.o. za proizvodnju i usluge, OIB 92833497458</derivirana_varijabla>
  </DomainObject.Predmet.ProtustrankaFormatedOIB>
  <DomainObject.Predmet.ProtustrankaFormatedWithAdress>
    <izvorni_sadrzaj> OSCAR ZADAR d.o.o. za proizvodnju i usluge, Mihovila Klaića 4, 23000 Zadar</izvorni_sadrzaj>
    <derivirana_varijabla naziv="DomainObject.Predmet.ProtustrankaFormatedWithAdress_1"> OSCAR ZADAR d.o.o. za proizvodnju i usluge, Mihovila Klaića 4, 23000 Zadar</derivirana_varijabla>
  </DomainObject.Predmet.ProtustrankaFormatedWithAdress>
  <DomainObject.Predmet.ProtustrankaFormatedWithAdressOIB>
    <izvorni_sadrzaj> OSCAR ZADAR d.o.o. za proizvodnju i usluge, OIB 92833497458, Mihovila Klaića 4, 23000 Zadar</izvorni_sadrzaj>
    <derivirana_varijabla naziv="DomainObject.Predmet.ProtustrankaFormatedWithAdressOIB_1"> OSCAR ZADAR d.o.o. za proizvodnju i usluge, OIB 92833497458, Mihovila Klaića 4, 23000 Zadar</derivirana_varijabla>
  </DomainObject.Predmet.ProtustrankaFormatedWithAdressOIB>
  <DomainObject.Predmet.ProtustrankaWithAdress>
    <izvorni_sadrzaj>OSCAR ZADAR d.o.o. za proizvodnju i usluge Mihovila Klaića 4, 23000 Zadar</izvorni_sadrzaj>
    <derivirana_varijabla naziv="DomainObject.Predmet.ProtustrankaWithAdress_1">OSCAR ZADAR d.o.o. za proizvodnju i usluge Mihovila Klaića 4, 23000 Zadar</derivirana_varijabla>
  </DomainObject.Predmet.ProtustrankaWithAdress>
  <DomainObject.Predmet.ProtustrankaWithAdressOIB>
    <izvorni_sadrzaj>OSCAR ZADAR d.o.o. za proizvodnju i usluge, OIB 92833497458, Mihovila Klaića 4, 23000 Zadar</izvorni_sadrzaj>
    <derivirana_varijabla naziv="DomainObject.Predmet.ProtustrankaWithAdressOIB_1">OSCAR ZADAR d.o.o. za proizvodnju i usluge, OIB 92833497458, Mihovila Klaića 4, 23000 Zadar</derivirana_varijabla>
  </DomainObject.Predmet.ProtustrankaWithAdressOIB>
  <DomainObject.Predmet.ProtustrankaNazivFormated>
    <izvorni_sadrzaj>OSCAR ZADAR d.o.o. za proizvodnju i usluge</izvorni_sadrzaj>
    <derivirana_varijabla naziv="DomainObject.Predmet.ProtustrankaNazivFormated_1">OSCAR ZADAR d.o.o. za proizvodnju i usluge</derivirana_varijabla>
  </DomainObject.Predmet.ProtustrankaNazivFormated>
  <DomainObject.Predmet.ProtustrankaNazivFormatedOIB>
    <izvorni_sadrzaj>OSCAR ZADAR d.o.o. za proizvodnju i usluge, OIB 92833497458</izvorni_sadrzaj>
    <derivirana_varijabla naziv="DomainObject.Predmet.ProtustrankaNazivFormatedOIB_1">OSCAR ZADAR d.o.o. za proizvodnju i usluge, OIB 92833497458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Bungur</izvorni_sadrzaj>
    <derivirana_varijabla naziv="DomainObject.Predmet.StrankaFormated_1">  FINA; Branko Bungur</derivirana_varijabla>
  </DomainObject.Predmet.StrankaFormated>
  <DomainObject.Predmet.StrankaFormatedOIB>
    <izvorni_sadrzaj>  FINA, OIB 85821130368; Branko Bungur, OIB 68243361455</izvorni_sadrzaj>
    <derivirana_varijabla naziv="DomainObject.Predmet.StrankaFormatedOIB_1">  FINA, OIB 85821130368; Branko Bungur, OIB 68243361455</derivirana_varijabla>
  </DomainObject.Predmet.StrankaFormatedOIB>
  <DomainObject.Predmet.StrankaFormatedWithAdress>
    <izvorni_sadrzaj> FINA; Branko Bungur, Kraljice Jelene 17, 23210 Pakoštane</izvorni_sadrzaj>
    <derivirana_varijabla naziv="DomainObject.Predmet.StrankaFormatedWithAdress_1"> FINA; Branko Bungur, Kraljice Jelene 17, 23210 Pakoštane</derivirana_varijabla>
  </DomainObject.Predmet.StrankaFormatedWithAdress>
  <DomainObject.Predmet.StrankaFormatedWithAdressOIB>
    <izvorni_sadrzaj> FINA, OIB 85821130368; Branko Bungur, OIB 68243361455, Kraljice Jelene 17, 23210 Pakoštane</izvorni_sadrzaj>
    <derivirana_varijabla naziv="DomainObject.Predmet.StrankaFormatedWithAdressOIB_1"> FINA, OIB 85821130368; Branko Bungur, OIB 68243361455, Kraljice Jelene 17, 23210 Pakoštane</derivirana_varijabla>
  </DomainObject.Predmet.StrankaFormatedWithAdressOIB>
  <DomainObject.Predmet.StrankaWithAdress>
    <izvorni_sadrzaj>FINA ,Branko Bungur Kraljice Jelene 17,23210 Pakoštane</izvorni_sadrzaj>
    <derivirana_varijabla naziv="DomainObject.Predmet.StrankaWithAdress_1">FINA ,Branko Bungur Kraljice Jelene 17,23210 Pakoštane</derivirana_varijabla>
  </DomainObject.Predmet.StrankaWithAdress>
  <DomainObject.Predmet.StrankaWithAdressOIB>
    <izvorni_sadrzaj>FINA, OIB 85821130368,Branko Bungur, OIB 68243361455, Kraljice Jelene 17,23210 Pakoštane</izvorni_sadrzaj>
    <derivirana_varijabla naziv="DomainObject.Predmet.StrankaWithAdressOIB_1">FINA, OIB 85821130368,Branko Bungur, OIB 68243361455, Kraljice Jelene 17,23210 Pakoštane</derivirana_varijabla>
  </DomainObject.Predmet.StrankaWithAdressOIB>
  <DomainObject.Predmet.StrankaNazivFormated>
    <izvorni_sadrzaj>FINA,Branko Bungur</izvorni_sadrzaj>
    <derivirana_varijabla naziv="DomainObject.Predmet.StrankaNazivFormated_1">FINA,Branko Bungur</derivirana_varijabla>
  </DomainObject.Predmet.StrankaNazivFormated>
  <DomainObject.Predmet.StrankaNazivFormatedOIB>
    <izvorni_sadrzaj>FINA, OIB 85821130368,Branko Bungur, OIB 68243361455</izvorni_sadrzaj>
    <derivirana_varijabla naziv="DomainObject.Predmet.StrankaNazivFormatedOIB_1">FINA, OIB 85821130368,Branko Bungur, OIB 68243361455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Bungur</item>
    </izvorni_sadrzaj>
    <derivirana_varijabla naziv="DomainObject.Predmet.StrankaListFormated_1">
      <item>FINA</item>
      <item>Branko Bungur</item>
    </derivirana_varijabla>
  </DomainObject.Predmet.StrankaListFormated>
  <DomainObject.Predmet.StrankaListFormatedOIB>
    <izvorni_sadrzaj>
      <item>FINA, OIB 85821130368</item>
      <item>Branko Bungur, OIB 68243361455</item>
    </izvorni_sadrzaj>
    <derivirana_varijabla naziv="DomainObject.Predmet.StrankaListFormatedOIB_1">
      <item>FINA, OIB 85821130368</item>
      <item>Branko Bungur, OIB 68243361455</item>
    </derivirana_varijabla>
  </DomainObject.Predmet.StrankaListFormatedOIB>
  <DomainObject.Predmet.StrankaListFormatedWithAdress>
    <izvorni_sadrzaj>
      <item>FINA</item>
      <item>Branko Bungur, Kraljice Jelene 17, 23210 Pakoštane</item>
    </izvorni_sadrzaj>
    <derivirana_varijabla naziv="DomainObject.Predmet.StrankaListFormatedWithAdress_1">
      <item>FINA</item>
      <item>Branko Bungur, Kraljice Jelene 17, 23210 Pakoštane</item>
    </derivirana_varijabla>
  </DomainObject.Predmet.StrankaListFormatedWithAdress>
  <DomainObject.Predmet.StrankaListFormatedWithAdressOIB>
    <izvorni_sadrzaj>
      <item>FINA, OIB 85821130368</item>
      <item>Branko Bungur, OIB 68243361455, Kraljice Jelene 17, 23210 Pakoštane</item>
    </izvorni_sadrzaj>
    <derivirana_varijabla naziv="DomainObject.Predmet.StrankaListFormatedWithAdressOIB_1">
      <item>FINA, OIB 85821130368</item>
      <item>Branko Bungur, OIB 68243361455, Kraljice Jelene 17, 23210 Pakoštane</item>
    </derivirana_varijabla>
  </DomainObject.Predmet.StrankaListFormatedWithAdressOIB>
  <DomainObject.Predmet.StrankaListNazivFormated>
    <izvorni_sadrzaj>
      <item>FINA</item>
      <item>Branko Bungur</item>
    </izvorni_sadrzaj>
    <derivirana_varijabla naziv="DomainObject.Predmet.StrankaListNazivFormated_1">
      <item>FINA</item>
      <item>Branko Bungur</item>
    </derivirana_varijabla>
  </DomainObject.Predmet.StrankaListNazivFormated>
  <DomainObject.Predmet.StrankaListNazivFormatedOIB>
    <izvorni_sadrzaj>
      <item>FINA, OIB 85821130368</item>
      <item>Branko Bungur, OIB 68243361455</item>
    </izvorni_sadrzaj>
    <derivirana_varijabla naziv="DomainObject.Predmet.StrankaListNazivFormatedOIB_1">
      <item>FINA, OIB 85821130368</item>
      <item>Branko Bungur, OIB 68243361455</item>
    </derivirana_varijabla>
  </DomainObject.Predmet.StrankaListNazivFormatedOIB>
  <DomainObject.Predmet.ProtuStrankaListFormated>
    <izvorni_sadrzaj>
      <item>OSCAR ZADAR d.o.o. za proizvodnju i usluge</item>
    </izvorni_sadrzaj>
    <derivirana_varijabla naziv="DomainObject.Predmet.ProtuStrankaListFormated_1">
      <item>OSCAR ZADAR d.o.o. za proizvodnju i usluge</item>
    </derivirana_varijabla>
  </DomainObject.Predmet.ProtuStrankaListFormated>
  <DomainObject.Predmet.ProtuStrankaListFormatedOIB>
    <izvorni_sadrzaj>
      <item>OSCAR ZADAR d.o.o. za proizvodnju i usluge, OIB 92833497458</item>
    </izvorni_sadrzaj>
    <derivirana_varijabla naziv="DomainObject.Predmet.ProtuStrankaListFormatedOIB_1">
      <item>OSCAR ZADAR d.o.o. za proizvodnju i usluge, OIB 92833497458</item>
    </derivirana_varijabla>
  </DomainObject.Predmet.ProtuStrankaListFormatedOIB>
  <DomainObject.Predmet.ProtuStrankaListFormatedWithAdress>
    <izvorni_sadrzaj>
      <item>OSCAR ZADAR d.o.o. za proizvodnju i usluge, Mihovila Klaića 4, 23000 Zadar</item>
    </izvorni_sadrzaj>
    <derivirana_varijabla naziv="DomainObject.Predmet.ProtuStrankaListFormatedWithAdress_1">
      <item>OSCAR ZADAR d.o.o. za proizvodnju i usluge, Mihovila Klaića 4, 23000 Zadar</item>
    </derivirana_varijabla>
  </DomainObject.Predmet.ProtuStrankaListFormatedWithAdress>
  <DomainObject.Predmet.ProtuStrankaListFormatedWithAdressOIB>
    <izvorni_sadrzaj>
      <item>OSCAR ZADAR d.o.o. za proizvodnju i usluge, OIB 92833497458, Mihovila Klaića 4, 23000 Zadar</item>
    </izvorni_sadrzaj>
    <derivirana_varijabla naziv="DomainObject.Predmet.ProtuStrankaListFormatedWithAdressOIB_1">
      <item>OSCAR ZADAR d.o.o. za proizvodnju i usluge, OIB 92833497458, Mihovila Klaića 4, 23000 Zadar</item>
    </derivirana_varijabla>
  </DomainObject.Predmet.ProtuStrankaListFormatedWithAdressOIB>
  <DomainObject.Predmet.ProtuStrankaListNazivFormated>
    <izvorni_sadrzaj>
      <item>OSCAR ZADAR d.o.o. za proizvodnju i usluge</item>
    </izvorni_sadrzaj>
    <derivirana_varijabla naziv="DomainObject.Predmet.ProtuStrankaListNazivFormated_1">
      <item>OSCAR ZADAR d.o.o. za proizvodnju i usluge</item>
    </derivirana_varijabla>
  </DomainObject.Predmet.ProtuStrankaListNazivFormated>
  <DomainObject.Predmet.ProtuStrankaListNazivFormatedOIB>
    <izvorni_sadrzaj>
      <item>OSCAR ZADAR d.o.o. za proizvodnju i usluge, OIB 92833497458</item>
    </izvorni_sadrzaj>
    <derivirana_varijabla naziv="DomainObject.Predmet.ProtuStrankaListNazivFormatedOIB_1">
      <item>OSCAR ZADAR d.o.o. za proizvodnju i usluge, OIB 92833497458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St-292/2017-2</izvorni_sadrzaj>
    <derivirana_varijabla naziv="DomainObject.PoslovniBrojDokumenta_1">St-292/2017-2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OSCAR ZADAR d.o.o. za proizvodnju i usluge</izvorni_sadrzaj>
    <derivirana_varijabla naziv="DomainObject.Predmet.ProtustrankaIDrugi_1">OSCAR ZADAR d.o.o. za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OSCAR ZADAR d.o.o. za proizvodnju i usluge, OIB 92833497458, Mihovila Klaića 4, 23000 Zadar</izvorni_sadrzaj>
    <derivirana_varijabla naziv="DomainObject.Predmet.ProtustrankaIDrugiAdressOIB_1">OSCAR ZADAR d.o.o. za proizvodnju i usluge, OIB 92833497458, Mihovila Klaića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OSCAR ZADAR d.o.o. za proizvodnju i usluge</item>
      <item>Branko Bungur</item>
    </izvorni_sadrzaj>
    <derivirana_varijabla naziv="DomainObject.Predmet.SudioniciListNaziv_1">
      <item>FINA</item>
      <item>OSCAR ZADAR d.o.o. za proizvodnju i usluge</item>
      <item>Branko Bungur</item>
    </derivirana_varijabla>
  </DomainObject.Predmet.SudioniciListNaziv>
  <DomainObject.Predmet.SudioniciListAdressOIB>
    <izvorni_sadrzaj>
      <item>FINA, OIB 85821130368</item>
      <item>OSCAR ZADAR d.o.o. za proizvodnju i usluge, OIB 92833497458, Mihovila Klaića 4,23000 Zadar</item>
      <item>Branko Bungur, OIB 68243361455, Kraljice Jelene 17,23210 Pakoštane</item>
    </izvorni_sadrzaj>
    <derivirana_varijabla naziv="DomainObject.Predmet.SudioniciListAdressOIB_1">
      <item>FINA, OIB 85821130368</item>
      <item>OSCAR ZADAR d.o.o. za proizvodnju i usluge, OIB 92833497458, Mihovila Klaića 4,23000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344E7-7B6A-4AEA-92B5-5289CFE7A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1728</properties:Characters>
  <properties:Lines>55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2017-09-27T10:38:00Z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