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4d5e" w14:paraId="b4c4d5e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0702BF" w:rsidP="000702BF" w:rsidR="000702BF" w:rsidRPr="000702BF">
      <w:pPr>
        <w:rPr>
          <w:sz w:val="24"/>
          <w:szCs w:val="24"/>
        </w:rPr>
      </w:pPr>
      <w:r w:rsidRPr="000702BF">
        <w:rPr>
          <w:sz w:val="24"/>
          <w:szCs w:val="24"/>
        </w:rPr>
        <w:t>Republika Hrvatska</w:t>
      </w:r>
    </w:p>
    <w:p w:rsidRDefault="000702BF" w:rsidP="000702BF" w:rsidR="000702BF" w:rsidRPr="000702BF">
      <w:pPr>
        <w:rPr>
          <w:sz w:val="24"/>
          <w:szCs w:val="24"/>
        </w:rPr>
      </w:pPr>
      <w:r w:rsidRPr="000702BF">
        <w:rPr>
          <w:sz w:val="24"/>
          <w:szCs w:val="24"/>
        </w:rPr>
        <w:t>Trgovački sud u Osijeku</w:t>
      </w:r>
    </w:p>
    <w:p w:rsidRDefault="000702BF" w:rsidP="000702BF" w:rsidR="000702BF" w:rsidRPr="000702BF">
      <w:pPr>
        <w:rPr>
          <w:sz w:val="24"/>
          <w:szCs w:val="24"/>
        </w:rPr>
      </w:pPr>
      <w:r w:rsidRPr="000702BF">
        <w:rPr>
          <w:sz w:val="24"/>
          <w:szCs w:val="24"/>
        </w:rPr>
        <w:t>Stalna služba 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3A00F7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357A25">
        <w:rPr>
          <w:b/>
          <w:sz w:val="24"/>
        </w:rPr>
        <w:t>746/2018-15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proofErr w:type="spellStart"/>
      <w:r w:rsidR="00357A25">
        <w:rPr>
          <w:sz w:val="24"/>
          <w:szCs w:val="24"/>
        </w:rPr>
        <w:t>DJelak</w:t>
      </w:r>
      <w:proofErr w:type="spellEnd"/>
      <w:r w:rsidR="00357A25">
        <w:rPr>
          <w:sz w:val="24"/>
          <w:szCs w:val="24"/>
        </w:rPr>
        <w:t xml:space="preserve"> d.o.o. za usluge, Velika Gorica, Trg kralja Tomislava 33, OIB 45768400032</w:t>
      </w:r>
      <w:r w:rsidR="00975BCA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967BD2">
        <w:rPr>
          <w:sz w:val="24"/>
        </w:rPr>
        <w:t>13</w:t>
      </w:r>
      <w:r w:rsidR="00914158">
        <w:rPr>
          <w:sz w:val="24"/>
        </w:rPr>
        <w:t>. prosinca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751D05" w:rsidRPr="00357A25">
      <w:pPr>
        <w:jc w:val="both"/>
        <w:rPr>
          <w:b/>
          <w:sz w:val="24"/>
          <w:szCs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proofErr w:type="spellStart"/>
      <w:r w:rsidR="00357A25" w:rsidRPr="00357A25">
        <w:rPr>
          <w:b/>
          <w:sz w:val="24"/>
          <w:szCs w:val="24"/>
        </w:rPr>
        <w:t>DJelak</w:t>
      </w:r>
      <w:proofErr w:type="spellEnd"/>
      <w:r w:rsidR="00357A25" w:rsidRPr="00357A25">
        <w:rPr>
          <w:b/>
          <w:sz w:val="24"/>
          <w:szCs w:val="24"/>
        </w:rPr>
        <w:t xml:space="preserve"> d.o.o. za usluge, Velika Gorica, Trg kralja Tomislava 33, OIB 45768400032</w:t>
      </w:r>
      <w:r w:rsidR="00914158" w:rsidRPr="00357A25">
        <w:rPr>
          <w:b/>
          <w:sz w:val="24"/>
          <w:szCs w:val="24"/>
        </w:rPr>
        <w:t>.</w:t>
      </w:r>
    </w:p>
    <w:p w:rsidRDefault="00914158" w:rsidR="00914158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914158">
        <w:rPr>
          <w:sz w:val="24"/>
        </w:rPr>
        <w:t>i</w:t>
      </w:r>
      <w:r w:rsidR="00511071">
        <w:rPr>
          <w:sz w:val="24"/>
        </w:rPr>
        <w:t xml:space="preserve">m </w:t>
      </w:r>
      <w:r w:rsidR="00914158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357A25">
        <w:rPr>
          <w:b/>
          <w:sz w:val="24"/>
        </w:rPr>
        <w:t xml:space="preserve">ZORAN OSTOVIĆ, </w:t>
      </w:r>
      <w:r w:rsidR="00096D9D">
        <w:rPr>
          <w:b/>
          <w:sz w:val="24"/>
        </w:rPr>
        <w:t>dipl. pravnik iz Velike Gorice, Šibenska 19, OIB 14973076805.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proofErr w:type="spellStart"/>
      <w:r w:rsidR="00357A25" w:rsidRPr="00357A25">
        <w:rPr>
          <w:b/>
          <w:sz w:val="24"/>
          <w:szCs w:val="24"/>
        </w:rPr>
        <w:t>DJelak</w:t>
      </w:r>
      <w:proofErr w:type="spellEnd"/>
      <w:r w:rsidR="00357A25" w:rsidRPr="00357A25">
        <w:rPr>
          <w:b/>
          <w:sz w:val="24"/>
          <w:szCs w:val="24"/>
        </w:rPr>
        <w:t xml:space="preserve"> d.o.o. za usluge, Velika Gorica, Trg kralja Tomislava 33, OIB 45768400032</w:t>
      </w:r>
      <w:r w:rsidR="00357A25">
        <w:rPr>
          <w:sz w:val="24"/>
          <w:szCs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914158">
        <w:rPr>
          <w:sz w:val="24"/>
        </w:rPr>
        <w:t>Stečajni</w:t>
      </w:r>
      <w:r w:rsidR="00751D05">
        <w:rPr>
          <w:sz w:val="24"/>
        </w:rPr>
        <w:t xml:space="preserve"> </w:t>
      </w:r>
      <w:r w:rsidR="003F7EE9">
        <w:rPr>
          <w:sz w:val="24"/>
        </w:rPr>
        <w:t>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914158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751D05">
        <w:rPr>
          <w:sz w:val="24"/>
        </w:rPr>
        <w:t>duž</w:t>
      </w:r>
      <w:r w:rsidR="00914158">
        <w:rPr>
          <w:sz w:val="24"/>
        </w:rPr>
        <w:t>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096D9D">
        <w:rPr>
          <w:b/>
          <w:sz w:val="24"/>
        </w:rPr>
        <w:t>746/2018-15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AA378D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</w:t>
      </w:r>
      <w:r w:rsidR="00914158">
        <w:rPr>
          <w:sz w:val="24"/>
        </w:rPr>
        <w:t>g stečajnog</w:t>
      </w:r>
      <w:r w:rsidR="00A04011">
        <w:rPr>
          <w:sz w:val="24"/>
        </w:rPr>
        <w:t xml:space="preserve"> upravitelj</w:t>
      </w:r>
      <w:r w:rsidR="00914158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proofErr w:type="spellStart"/>
      <w:r>
        <w:rPr>
          <w:sz w:val="24"/>
          <w:szCs w:val="24"/>
        </w:rPr>
        <w:t>DJelak</w:t>
      </w:r>
      <w:proofErr w:type="spellEnd"/>
      <w:r>
        <w:rPr>
          <w:sz w:val="24"/>
          <w:szCs w:val="24"/>
        </w:rPr>
        <w:t xml:space="preserve"> d.o.o. za usluge, Velika Gorica, Trg kralja Tomislava 33, OIB 45768400032 </w:t>
      </w:r>
      <w:r>
        <w:rPr>
          <w:sz w:val="24"/>
        </w:rPr>
        <w:t xml:space="preserve">podnijela je FINA po službenoj dužnosti na temelju odredbe čl. 110 st. 1  Stečajnog zakona (NN br. 71/15, 104/17, dalje SZ). 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8D5B5A" w:rsidP="008D5B5A" w:rsidR="008D5B5A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8D5B5A" w:rsidP="008D5B5A" w:rsidR="008D5B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da dužnik na dan 11.01.2018. u Očevidniku FINE ima evidentirane neizvršene osnove za plaćanje u neprekinutom razdoblju 120 dana u ukupnom iznosu od 11.278,33 kn.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Temeljem prijedloga, sud je rješenjem br.1/St-746/2018-2 od 02. kolovoza 2018. pokrenuo prethodni postupak radi utvrđivanja pretpostavki za otvaranje stečajnog postupka, a rješenjem br. 1/St-746/2018-9 od 27. rujna 2018. imenovao privremenog stečajnog upravitelja u osobi Zorana </w:t>
      </w:r>
      <w:proofErr w:type="spellStart"/>
      <w:r>
        <w:rPr>
          <w:sz w:val="24"/>
        </w:rPr>
        <w:t>Ostovića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dipl.iur</w:t>
      </w:r>
      <w:proofErr w:type="spellEnd"/>
      <w:r>
        <w:rPr>
          <w:sz w:val="24"/>
        </w:rPr>
        <w:t xml:space="preserve"> iz Velike Gorice, sa zadatkom utvrditi strukturu i vrijednost imovine te njezinu dostatnost za pokriće troškova, kako prethodnog, tako i otvorenog stečajnog postupka s obzirom da je zastupnik po zakonu dužnika Dorian </w:t>
      </w:r>
      <w:proofErr w:type="spellStart"/>
      <w:r>
        <w:rPr>
          <w:sz w:val="24"/>
        </w:rPr>
        <w:t>Jelak</w:t>
      </w:r>
      <w:proofErr w:type="spellEnd"/>
      <w:r>
        <w:rPr>
          <w:sz w:val="24"/>
        </w:rPr>
        <w:t xml:space="preserve"> bio nedostupan te sud nije raspolagao poslovnom dokumentacijom iz koje bi se sa sigurnošću moglo utvrditi stanje imovine.</w:t>
      </w:r>
    </w:p>
    <w:p w:rsidRDefault="008D5B5A" w:rsidP="008D5B5A" w:rsidR="008D5B5A">
      <w:pPr>
        <w:ind w:firstLine="720"/>
        <w:jc w:val="right"/>
        <w:rPr>
          <w:b/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  <w:r>
        <w:rPr>
          <w:sz w:val="24"/>
        </w:rPr>
        <w:t>Privremeni stečajni upravitelj svoje izvješće podnio je u pisanom podnesku od 29. listopada 2018.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  <w:r>
        <w:rPr>
          <w:sz w:val="24"/>
        </w:rPr>
        <w:t>U izvješću navodi da zbog činjenice da je zakonski zastupnik bio nedostupan, relevantne podatke za izradu izvješća pribavljao je od Centra za vozila Hrvatske, Geodetske uprave i katastra Zagreb, HZMO-a te nadležne porezne uprave i putem zadnjeg javno objavljenog financijskog izvješća, i to bilance sa stanjem na dan 31.12.2015.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  <w:r>
        <w:rPr>
          <w:sz w:val="24"/>
        </w:rPr>
        <w:t>Prema pribavljenom uvjerenju CVH STP Zagreb od 10.10.2018. utvrdio je da dužnik nije evidentiran vlasnik</w:t>
      </w:r>
      <w:r w:rsidR="00B67377">
        <w:rPr>
          <w:sz w:val="24"/>
        </w:rPr>
        <w:t>om motornih</w:t>
      </w:r>
      <w:r>
        <w:rPr>
          <w:sz w:val="24"/>
        </w:rPr>
        <w:t xml:space="preserve"> vozila, a prema podacima Gradskog ureda za katastar, da nije upisan u katastarskom </w:t>
      </w:r>
      <w:proofErr w:type="spellStart"/>
      <w:r>
        <w:rPr>
          <w:sz w:val="24"/>
        </w:rPr>
        <w:t>operatu</w:t>
      </w:r>
      <w:proofErr w:type="spellEnd"/>
      <w:r>
        <w:rPr>
          <w:sz w:val="24"/>
        </w:rPr>
        <w:t xml:space="preserve"> za područje katastra Zagreb.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967BD2" w:rsidP="008D5B5A" w:rsidR="00967BD2">
      <w:pPr>
        <w:ind w:firstLine="720"/>
        <w:jc w:val="both"/>
        <w:rPr>
          <w:b/>
          <w:sz w:val="24"/>
        </w:rPr>
      </w:pPr>
    </w:p>
    <w:p w:rsidRDefault="00967BD2" w:rsidP="008D5B5A" w:rsidR="00967BD2">
      <w:pPr>
        <w:ind w:firstLine="720"/>
        <w:jc w:val="both"/>
        <w:rPr>
          <w:b/>
          <w:sz w:val="24"/>
        </w:rPr>
      </w:pPr>
    </w:p>
    <w:p w:rsidRDefault="00967BD2" w:rsidP="00967BD2" w:rsidR="008D5B5A">
      <w:pPr>
        <w:ind w:firstLine="720" w:left="5760"/>
        <w:jc w:val="both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746/2018-15</w:t>
      </w:r>
    </w:p>
    <w:p w:rsidRDefault="00967BD2" w:rsidP="00967BD2" w:rsidR="00967BD2">
      <w:pPr>
        <w:ind w:firstLine="720" w:left="5760"/>
        <w:jc w:val="both"/>
        <w:rPr>
          <w:b/>
          <w:sz w:val="24"/>
        </w:rPr>
      </w:pPr>
    </w:p>
    <w:p w:rsidRDefault="00967BD2" w:rsidP="00967BD2" w:rsidR="00967BD2">
      <w:pPr>
        <w:ind w:firstLine="720" w:left="5760"/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  <w:r>
        <w:rPr>
          <w:sz w:val="24"/>
        </w:rPr>
        <w:t xml:space="preserve">Prema bilanci sa stanjem na dan 31.12.2015. koja je objavljena na stranicama FINE, utvrdio je da je dužnik u tom razdoblju evidentirao dugotrajnu imovinu u vrijednosti 3.410,00 kn i kratkotrajnu u iznosu 18.450,00 kn, a s obzirom na protok vremena, blokadu računa i činjenicu da dužnik ne obavlja djelatnost i više nema otvoren transakcijski račun, ocijenio je da navedeni podaci ne iskazuju stvarno stanje pa je zaključio da </w:t>
      </w:r>
      <w:r w:rsidR="00EA442D">
        <w:rPr>
          <w:sz w:val="24"/>
        </w:rPr>
        <w:t>ne postoji imovina</w:t>
      </w:r>
      <w:r>
        <w:rPr>
          <w:sz w:val="24"/>
        </w:rPr>
        <w:t xml:space="preserve"> koja bi mogla ući u stečajnu masu i iz koje bi se mogli pokriti troškovi kako prethodnog, tako i otvorenog stečajnog postupka te je predložio sudu postupiti u skladu s odredbom čl. 132 st 1 SZ-a.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8D5B5A" w:rsidP="008D5B5A" w:rsidR="008D5B5A">
      <w:pPr>
        <w:ind w:firstLine="720"/>
        <w:jc w:val="both"/>
        <w:rPr>
          <w:sz w:val="24"/>
        </w:rPr>
      </w:pPr>
      <w:r>
        <w:rPr>
          <w:sz w:val="24"/>
        </w:rPr>
        <w:t xml:space="preserve">U svom izvješću privremeni stečajni upravitelj iznio je i pregled predvidivih troškova stečajnog postupka u iznosu od 10.288,00 kn, kao i predvidivih troškova prethodnog postupka u iznosu 4.646,53 kn.  </w:t>
      </w:r>
    </w:p>
    <w:p w:rsidRDefault="008D5B5A" w:rsidP="008D5B5A" w:rsidR="008D5B5A">
      <w:pPr>
        <w:ind w:firstLine="720"/>
        <w:jc w:val="both"/>
        <w:rPr>
          <w:sz w:val="24"/>
        </w:rPr>
      </w:pPr>
    </w:p>
    <w:p w:rsidRDefault="00FE7AAF" w:rsidP="00E03372" w:rsidR="00504282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izveo dokaz uvidom u spis i sljedeće priložene isprave:</w:t>
      </w:r>
      <w:r w:rsidR="00914158">
        <w:rPr>
          <w:sz w:val="24"/>
        </w:rPr>
        <w:t xml:space="preserve"> podatke iz sudskog registra,</w:t>
      </w:r>
      <w:r w:rsidR="00504282">
        <w:rPr>
          <w:sz w:val="24"/>
        </w:rPr>
        <w:t xml:space="preserve"> </w:t>
      </w:r>
      <w:r w:rsidR="00115D65">
        <w:rPr>
          <w:sz w:val="24"/>
        </w:rPr>
        <w:t xml:space="preserve">potvrdu FINE od 21.08.2018., </w:t>
      </w:r>
      <w:r w:rsidR="00C1177D">
        <w:rPr>
          <w:sz w:val="24"/>
        </w:rPr>
        <w:t>uvjerenje CHV STP Zagreb br. H152-U-04554-18 od 10.10.2018.</w:t>
      </w:r>
      <w:r w:rsidR="00DC44E9">
        <w:rPr>
          <w:sz w:val="24"/>
        </w:rPr>
        <w:t>, u</w:t>
      </w:r>
      <w:r w:rsidR="00504282">
        <w:rPr>
          <w:sz w:val="24"/>
        </w:rPr>
        <w:t>vjerenje Gradskog ureda za ka</w:t>
      </w:r>
      <w:r w:rsidR="00A147BD">
        <w:rPr>
          <w:sz w:val="24"/>
        </w:rPr>
        <w:t xml:space="preserve">tastar i geodetske poslove od </w:t>
      </w:r>
      <w:r w:rsidR="00DC44E9">
        <w:rPr>
          <w:sz w:val="24"/>
        </w:rPr>
        <w:t>10</w:t>
      </w:r>
      <w:r w:rsidR="00504282">
        <w:rPr>
          <w:sz w:val="24"/>
        </w:rPr>
        <w:t>.10.2018.</w:t>
      </w:r>
      <w:r w:rsidR="006133C0">
        <w:rPr>
          <w:sz w:val="24"/>
        </w:rPr>
        <w:t xml:space="preserve">, izvadak iz jedinstvenog registra računa, </w:t>
      </w:r>
      <w:r w:rsidR="00BA4D67">
        <w:rPr>
          <w:sz w:val="24"/>
        </w:rPr>
        <w:t>podatke HZMO o zaposlenima, financijski izvještaj za 2015.</w:t>
      </w:r>
      <w:r w:rsidR="00AD47E6">
        <w:rPr>
          <w:sz w:val="24"/>
        </w:rPr>
        <w:t>, stanje računa poreznog obveznika na dan 24.10.2018.</w:t>
      </w:r>
      <w:r w:rsidR="00A147BD">
        <w:rPr>
          <w:sz w:val="24"/>
        </w:rPr>
        <w:t xml:space="preserve"> te podatke </w:t>
      </w:r>
      <w:r w:rsidR="00AD47E6">
        <w:rPr>
          <w:sz w:val="24"/>
        </w:rPr>
        <w:t xml:space="preserve">o nekretninama </w:t>
      </w:r>
      <w:r w:rsidR="00A147BD">
        <w:rPr>
          <w:sz w:val="24"/>
        </w:rPr>
        <w:t>koje je sud pribavio po službenoj dužnosti putem aplikacije Zajednički informacijski sustav zemljišnih knjiga.</w:t>
      </w:r>
    </w:p>
    <w:p w:rsidRDefault="00A147BD" w:rsidP="00E03372" w:rsidR="00A147BD">
      <w:pPr>
        <w:ind w:firstLine="720"/>
        <w:jc w:val="both"/>
        <w:rPr>
          <w:sz w:val="24"/>
        </w:rPr>
      </w:pPr>
    </w:p>
    <w:p w:rsidRDefault="009A57AE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B3545D">
        <w:rPr>
          <w:sz w:val="24"/>
        </w:rPr>
        <w:t xml:space="preserve"> čl.</w:t>
      </w:r>
      <w:r w:rsidR="002A5C0F">
        <w:rPr>
          <w:sz w:val="24"/>
        </w:rPr>
        <w:t xml:space="preserve"> </w:t>
      </w:r>
      <w:r w:rsidR="00B3545D">
        <w:rPr>
          <w:sz w:val="24"/>
        </w:rPr>
        <w:t xml:space="preserve">5 </w:t>
      </w:r>
      <w:r w:rsidR="002A5C0F">
        <w:rPr>
          <w:sz w:val="24"/>
        </w:rPr>
        <w:t>SZ-a</w:t>
      </w:r>
      <w:r w:rsidR="00B3545D">
        <w:rPr>
          <w:sz w:val="24"/>
        </w:rPr>
        <w:t xml:space="preserve"> </w:t>
      </w:r>
      <w:r>
        <w:rPr>
          <w:sz w:val="24"/>
        </w:rPr>
        <w:t xml:space="preserve">propisano je da se </w:t>
      </w:r>
      <w:r w:rsidR="00B3545D">
        <w:rPr>
          <w:sz w:val="24"/>
        </w:rPr>
        <w:t>stečajni postupak može otvoriti ako sud utvrdi postojanje kojeg od zakonom predviđenih stečajnih razloga</w:t>
      </w:r>
      <w:r w:rsidR="004A4B40">
        <w:rPr>
          <w:sz w:val="24"/>
        </w:rPr>
        <w:t>,</w:t>
      </w:r>
      <w:r w:rsidR="00B3545D">
        <w:rPr>
          <w:sz w:val="24"/>
        </w:rPr>
        <w:t xml:space="preserve">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E835A1" w:rsidP="00B3545D" w:rsidR="00E835A1">
      <w:pPr>
        <w:jc w:val="both"/>
        <w:rPr>
          <w:sz w:val="24"/>
        </w:rPr>
      </w:pPr>
    </w:p>
    <w:p w:rsidRDefault="007B3CF8" w:rsidP="007B3CF8" w:rsidR="007B3CF8">
      <w:pPr>
        <w:ind w:firstLine="720"/>
        <w:jc w:val="both"/>
        <w:rPr>
          <w:sz w:val="24"/>
        </w:rPr>
      </w:pPr>
      <w:r>
        <w:rPr>
          <w:sz w:val="24"/>
        </w:rPr>
        <w:t>Iz priložene potvrde FINE od 21.08.2018. utvrđeno je da su svi računi dužnika ugašeni s danom 20.02.2018. te da je dužnik u tom trenutku u Očevidniku redoslijeda osnova za plaćanje imao neizvršene osnove za plaćanje u neprekinutom razdoblju od 120 dana u iznosu 11.278,33 kn pa je neprijeporno da kod dužnika postoji nesposobnost za plaćanje kao stečajni razlog predviđen odredbom čl. 6 st 2 SZ-a.</w:t>
      </w:r>
    </w:p>
    <w:p w:rsidRDefault="007B3CF8" w:rsidP="00B3545D" w:rsidR="007B3CF8">
      <w:pPr>
        <w:ind w:firstLine="720"/>
        <w:jc w:val="both"/>
        <w:rPr>
          <w:sz w:val="24"/>
        </w:rPr>
      </w:pPr>
    </w:p>
    <w:p w:rsidRDefault="004458FB" w:rsidP="00191D4F" w:rsidR="00AE7346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EA442D" w:rsidP="007B3CF8" w:rsidR="00EA442D">
      <w:pPr>
        <w:ind w:firstLine="720"/>
        <w:rPr>
          <w:sz w:val="24"/>
        </w:rPr>
      </w:pPr>
    </w:p>
    <w:p w:rsidRDefault="00EA442D" w:rsidP="00EA442D" w:rsidR="00EA442D">
      <w:pPr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746/2018-15</w:t>
      </w:r>
    </w:p>
    <w:p w:rsidRDefault="00EA442D" w:rsidP="007B3CF8" w:rsidR="00EA442D">
      <w:pPr>
        <w:ind w:firstLine="720"/>
        <w:rPr>
          <w:sz w:val="24"/>
        </w:rPr>
      </w:pPr>
    </w:p>
    <w:p w:rsidRDefault="00EA442D" w:rsidP="007B3CF8" w:rsidR="00EA442D">
      <w:pPr>
        <w:ind w:firstLine="720"/>
        <w:rPr>
          <w:sz w:val="24"/>
        </w:rPr>
      </w:pPr>
    </w:p>
    <w:p w:rsidRDefault="007B3CF8" w:rsidP="007B3CF8" w:rsidR="00F574D5">
      <w:pPr>
        <w:ind w:firstLine="720"/>
        <w:rPr>
          <w:sz w:val="24"/>
        </w:rPr>
      </w:pPr>
      <w:r>
        <w:rPr>
          <w:sz w:val="24"/>
        </w:rPr>
        <w:t>Kako iz izvješća privremenog stečajnog upravitelja, te podataka o imovini koje je sud pribavio po službenoj dužnosti putem e-aplikacije uređena zemlja, proizlazi da dužnik nije evidentiran vlasnikom nekretnina i pokretnina, da se registrirana djelatnost ne obavlja i na adresi sjedišta nema dokaza o postojanju imovine koja bi mogla ući u stečajnu masu, a prema zadnjim knjigovodstvenim podacima iz 2015. proizlazi da dužnik od imovine evidentira samo dugotrajnu imovinu u iznosu 3.410,00 kn i kratkotrajnu u iznosu 18.450,00 kn, koje stanje imovine zbog protoka vremena i dugotrajne blokade računa, kao i činjenice da dužnik ne obavlja djelatnost i nema otvoren poslovni račun, ne odražava realno stanje, a nema dokaza o postojanju druge imovine, to sud zaključuje da dužnik nema imovine koja bi bila dostatna za pokriće troškova, kako prethodnog, tako i otvorenog stečajnog postupka koji po ocjeni ovog suda mogu iznositi ukupno 16.442,43 kn.</w:t>
      </w:r>
    </w:p>
    <w:p w:rsidRDefault="007B3CF8" w:rsidP="007B3CF8" w:rsidR="007B3CF8">
      <w:pPr>
        <w:ind w:firstLine="720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7B3CF8">
        <w:rPr>
          <w:sz w:val="24"/>
        </w:rPr>
        <w:t>746</w:t>
      </w:r>
      <w:r w:rsidR="00751D05">
        <w:rPr>
          <w:sz w:val="24"/>
        </w:rPr>
        <w:t>/2018-</w:t>
      </w:r>
      <w:r w:rsidR="007C0A16">
        <w:rPr>
          <w:sz w:val="24"/>
        </w:rPr>
        <w:t>11</w:t>
      </w:r>
      <w:r w:rsidR="002C09E1">
        <w:rPr>
          <w:sz w:val="24"/>
        </w:rPr>
        <w:t xml:space="preserve"> od </w:t>
      </w:r>
      <w:r w:rsidR="007C0A16">
        <w:rPr>
          <w:sz w:val="24"/>
        </w:rPr>
        <w:t>31</w:t>
      </w:r>
      <w:r w:rsidR="00F76901">
        <w:rPr>
          <w:sz w:val="24"/>
        </w:rPr>
        <w:t xml:space="preserve">. </w:t>
      </w:r>
      <w:r w:rsidR="007C0A16">
        <w:rPr>
          <w:sz w:val="24"/>
        </w:rPr>
        <w:t>listopada</w:t>
      </w:r>
      <w:r w:rsidR="00514195">
        <w:rPr>
          <w:sz w:val="24"/>
        </w:rPr>
        <w:t xml:space="preserve">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F76901">
        <w:rPr>
          <w:sz w:val="24"/>
        </w:rPr>
        <w:t>15.000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1743D3">
        <w:rPr>
          <w:sz w:val="24"/>
        </w:rPr>
        <w:t>31</w:t>
      </w:r>
      <w:r w:rsidR="00F76901">
        <w:rPr>
          <w:sz w:val="24"/>
        </w:rPr>
        <w:t xml:space="preserve">. </w:t>
      </w:r>
      <w:r w:rsidR="001743D3">
        <w:rPr>
          <w:sz w:val="24"/>
        </w:rPr>
        <w:t>listopada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F76901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967BD2" w:rsidP="005C220E" w:rsidR="00967BD2">
      <w:pPr>
        <w:ind w:firstLine="720"/>
        <w:jc w:val="both"/>
        <w:rPr>
          <w:sz w:val="24"/>
        </w:rPr>
      </w:pPr>
    </w:p>
    <w:p w:rsidRDefault="00AB3F6C" w:rsidP="00654447" w:rsidR="00654447">
      <w:pPr>
        <w:jc w:val="both"/>
        <w:rPr>
          <w:sz w:val="24"/>
        </w:rPr>
      </w:pPr>
      <w:r>
        <w:rPr>
          <w:sz w:val="24"/>
        </w:rPr>
        <w:tab/>
      </w:r>
      <w:r w:rsidR="00654447">
        <w:rPr>
          <w:sz w:val="24"/>
        </w:rPr>
        <w:t xml:space="preserve">Izbor stečajnog upravitelja obavljen je promjenom uloge u skladu s odredbom čl. 85 st 2 SZ-a, s obzirom da je </w:t>
      </w:r>
      <w:r w:rsidR="001743D3">
        <w:rPr>
          <w:sz w:val="24"/>
        </w:rPr>
        <w:t>Zoran Ostović</w:t>
      </w:r>
      <w:r w:rsidR="00F76901">
        <w:rPr>
          <w:sz w:val="24"/>
        </w:rPr>
        <w:t xml:space="preserve"> u prethodnom postupku imao ulogu privremenog stečajnog upravitelja</w:t>
      </w:r>
      <w:r w:rsidR="00654447">
        <w:rPr>
          <w:sz w:val="24"/>
        </w:rPr>
        <w:t>.</w:t>
      </w:r>
      <w:r w:rsidR="00654447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AE7346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 w:rsidR="00967BD2">
        <w:rPr>
          <w:sz w:val="24"/>
        </w:rPr>
        <w:t>Brodu 13</w:t>
      </w:r>
      <w:r w:rsidR="00F76901">
        <w:rPr>
          <w:sz w:val="24"/>
        </w:rPr>
        <w:t>. prosinca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967BD2" w:rsidP="00AE7346" w:rsidR="00967BD2">
      <w:pPr>
        <w:ind w:firstLine="720" w:left="5760"/>
      </w:pP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  <w:r w:rsidR="00B3060B">
        <w:rPr>
          <w:b/>
        </w:rPr>
        <w:t>: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1743D3" w:rsidR="001743D3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24546">
        <w:rPr>
          <w:sz w:val="24"/>
        </w:rPr>
        <w:t>eč.upravi</w:t>
      </w:r>
      <w:r w:rsidR="00F76901">
        <w:rPr>
          <w:sz w:val="24"/>
        </w:rPr>
        <w:t>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 Porezna uprava </w:t>
      </w:r>
    </w:p>
    <w:p w:rsidRDefault="00AE7346" w:rsidR="00B95CC9">
      <w:pPr>
        <w:rPr>
          <w:sz w:val="24"/>
        </w:rPr>
      </w:pPr>
      <w:r>
        <w:rPr>
          <w:sz w:val="24"/>
        </w:rPr>
        <w:t>5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444AFB">
        <w:rPr>
          <w:sz w:val="24"/>
        </w:rPr>
        <w:t>i po pravomoćnosti</w:t>
      </w:r>
      <w:r w:rsidR="009F606F">
        <w:rPr>
          <w:sz w:val="24"/>
        </w:rPr>
        <w:t xml:space="preserve"> putem pošte</w:t>
      </w:r>
    </w:p>
    <w:sectPr w:rsidR="00B95CC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378A7"/>
    <w:rsid w:val="0004719A"/>
    <w:rsid w:val="00051B00"/>
    <w:rsid w:val="00052A26"/>
    <w:rsid w:val="00052F0B"/>
    <w:rsid w:val="00053CEE"/>
    <w:rsid w:val="00064A87"/>
    <w:rsid w:val="000702BF"/>
    <w:rsid w:val="00071571"/>
    <w:rsid w:val="00071670"/>
    <w:rsid w:val="000758C9"/>
    <w:rsid w:val="00080F0B"/>
    <w:rsid w:val="00092805"/>
    <w:rsid w:val="0009358D"/>
    <w:rsid w:val="00096D9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15E2"/>
    <w:rsid w:val="00102349"/>
    <w:rsid w:val="00102AD1"/>
    <w:rsid w:val="001135D1"/>
    <w:rsid w:val="0011514D"/>
    <w:rsid w:val="0011521E"/>
    <w:rsid w:val="0011558D"/>
    <w:rsid w:val="00115D65"/>
    <w:rsid w:val="001243AB"/>
    <w:rsid w:val="00130909"/>
    <w:rsid w:val="0013110D"/>
    <w:rsid w:val="00131D0F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67AAF"/>
    <w:rsid w:val="0017163B"/>
    <w:rsid w:val="00172D75"/>
    <w:rsid w:val="001743D3"/>
    <w:rsid w:val="00174AC2"/>
    <w:rsid w:val="001826DD"/>
    <w:rsid w:val="001846B3"/>
    <w:rsid w:val="0018562A"/>
    <w:rsid w:val="00191D4F"/>
    <w:rsid w:val="0019504D"/>
    <w:rsid w:val="001A6BED"/>
    <w:rsid w:val="001A767C"/>
    <w:rsid w:val="001B7B9B"/>
    <w:rsid w:val="001D47E7"/>
    <w:rsid w:val="001E02CD"/>
    <w:rsid w:val="001E3DA3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1B2D"/>
    <w:rsid w:val="002635B6"/>
    <w:rsid w:val="0026585E"/>
    <w:rsid w:val="00266A9B"/>
    <w:rsid w:val="00270CD4"/>
    <w:rsid w:val="0027225E"/>
    <w:rsid w:val="00275BAB"/>
    <w:rsid w:val="00282A48"/>
    <w:rsid w:val="00286A2F"/>
    <w:rsid w:val="002959F1"/>
    <w:rsid w:val="00297333"/>
    <w:rsid w:val="002A12FC"/>
    <w:rsid w:val="002A1841"/>
    <w:rsid w:val="002A1954"/>
    <w:rsid w:val="002A5C0F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2F63B2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57A25"/>
    <w:rsid w:val="00367382"/>
    <w:rsid w:val="00367CCF"/>
    <w:rsid w:val="00372E17"/>
    <w:rsid w:val="00373E91"/>
    <w:rsid w:val="00384359"/>
    <w:rsid w:val="003912DD"/>
    <w:rsid w:val="00391412"/>
    <w:rsid w:val="0039170A"/>
    <w:rsid w:val="00393485"/>
    <w:rsid w:val="0039491D"/>
    <w:rsid w:val="003975AF"/>
    <w:rsid w:val="003A00F7"/>
    <w:rsid w:val="003A1B1A"/>
    <w:rsid w:val="003A265F"/>
    <w:rsid w:val="003A2CAB"/>
    <w:rsid w:val="003A4CAA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93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4AFB"/>
    <w:rsid w:val="004458FB"/>
    <w:rsid w:val="00446C85"/>
    <w:rsid w:val="00447133"/>
    <w:rsid w:val="00457482"/>
    <w:rsid w:val="00464479"/>
    <w:rsid w:val="004644F8"/>
    <w:rsid w:val="00464A73"/>
    <w:rsid w:val="0046765C"/>
    <w:rsid w:val="0048096E"/>
    <w:rsid w:val="00482873"/>
    <w:rsid w:val="004910D4"/>
    <w:rsid w:val="004945E5"/>
    <w:rsid w:val="00495F52"/>
    <w:rsid w:val="00497352"/>
    <w:rsid w:val="004A0752"/>
    <w:rsid w:val="004A4B40"/>
    <w:rsid w:val="004A7CA9"/>
    <w:rsid w:val="004B08C0"/>
    <w:rsid w:val="004B35CA"/>
    <w:rsid w:val="004B4F3B"/>
    <w:rsid w:val="004C2154"/>
    <w:rsid w:val="004C533F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4282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46CB6"/>
    <w:rsid w:val="00550063"/>
    <w:rsid w:val="005565D9"/>
    <w:rsid w:val="00564639"/>
    <w:rsid w:val="005662EB"/>
    <w:rsid w:val="0056712E"/>
    <w:rsid w:val="005721E4"/>
    <w:rsid w:val="00574E85"/>
    <w:rsid w:val="00577F52"/>
    <w:rsid w:val="00582280"/>
    <w:rsid w:val="00585805"/>
    <w:rsid w:val="005861B2"/>
    <w:rsid w:val="00586CA8"/>
    <w:rsid w:val="00586F5B"/>
    <w:rsid w:val="005907D7"/>
    <w:rsid w:val="00591C1A"/>
    <w:rsid w:val="00595317"/>
    <w:rsid w:val="00595E8E"/>
    <w:rsid w:val="005A601C"/>
    <w:rsid w:val="005A63CB"/>
    <w:rsid w:val="005B757B"/>
    <w:rsid w:val="005C1D59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5E55A1"/>
    <w:rsid w:val="00602DCB"/>
    <w:rsid w:val="00604954"/>
    <w:rsid w:val="00610778"/>
    <w:rsid w:val="0061083F"/>
    <w:rsid w:val="006133C0"/>
    <w:rsid w:val="0062079E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4539"/>
    <w:rsid w:val="006A6DE9"/>
    <w:rsid w:val="006A7285"/>
    <w:rsid w:val="006B270F"/>
    <w:rsid w:val="006C0618"/>
    <w:rsid w:val="006C4354"/>
    <w:rsid w:val="006C6C04"/>
    <w:rsid w:val="006D5CEF"/>
    <w:rsid w:val="006E4467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15CC7"/>
    <w:rsid w:val="00724210"/>
    <w:rsid w:val="007314A3"/>
    <w:rsid w:val="007324CA"/>
    <w:rsid w:val="00733E34"/>
    <w:rsid w:val="00740D3B"/>
    <w:rsid w:val="00745BA2"/>
    <w:rsid w:val="00751D05"/>
    <w:rsid w:val="0076081A"/>
    <w:rsid w:val="007701D9"/>
    <w:rsid w:val="0077054F"/>
    <w:rsid w:val="00770ACD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0EC5"/>
    <w:rsid w:val="00795203"/>
    <w:rsid w:val="00796CBE"/>
    <w:rsid w:val="007A1A0F"/>
    <w:rsid w:val="007A1CCA"/>
    <w:rsid w:val="007B3CF8"/>
    <w:rsid w:val="007B6119"/>
    <w:rsid w:val="007C0A16"/>
    <w:rsid w:val="007C1CCB"/>
    <w:rsid w:val="007C1D50"/>
    <w:rsid w:val="007C6748"/>
    <w:rsid w:val="007D305F"/>
    <w:rsid w:val="007D6C7A"/>
    <w:rsid w:val="007D7DC3"/>
    <w:rsid w:val="007E013A"/>
    <w:rsid w:val="007E0234"/>
    <w:rsid w:val="007E02F6"/>
    <w:rsid w:val="007E1AE2"/>
    <w:rsid w:val="007E6C97"/>
    <w:rsid w:val="007E73CA"/>
    <w:rsid w:val="00802F5D"/>
    <w:rsid w:val="00813B45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8465B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B5A"/>
    <w:rsid w:val="008D5FC6"/>
    <w:rsid w:val="008E476F"/>
    <w:rsid w:val="008F154B"/>
    <w:rsid w:val="008F1DFC"/>
    <w:rsid w:val="008F6001"/>
    <w:rsid w:val="0090175B"/>
    <w:rsid w:val="00901A5A"/>
    <w:rsid w:val="00903C3E"/>
    <w:rsid w:val="00906896"/>
    <w:rsid w:val="00907D46"/>
    <w:rsid w:val="009103EE"/>
    <w:rsid w:val="00914158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67BD2"/>
    <w:rsid w:val="0097182A"/>
    <w:rsid w:val="00975BCA"/>
    <w:rsid w:val="00975C87"/>
    <w:rsid w:val="00977630"/>
    <w:rsid w:val="00977F4A"/>
    <w:rsid w:val="0098535B"/>
    <w:rsid w:val="00985EDA"/>
    <w:rsid w:val="009866A6"/>
    <w:rsid w:val="00990AFE"/>
    <w:rsid w:val="00992526"/>
    <w:rsid w:val="009A2EE9"/>
    <w:rsid w:val="009A3158"/>
    <w:rsid w:val="009A57AE"/>
    <w:rsid w:val="009A6663"/>
    <w:rsid w:val="009A7B7A"/>
    <w:rsid w:val="009B44B0"/>
    <w:rsid w:val="009B5092"/>
    <w:rsid w:val="009B548D"/>
    <w:rsid w:val="009B7329"/>
    <w:rsid w:val="009B75A6"/>
    <w:rsid w:val="009B7782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47BD"/>
    <w:rsid w:val="00A16CD4"/>
    <w:rsid w:val="00A21FF8"/>
    <w:rsid w:val="00A2271A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0DE4"/>
    <w:rsid w:val="00AB3F6C"/>
    <w:rsid w:val="00AB7BB4"/>
    <w:rsid w:val="00AC3F1D"/>
    <w:rsid w:val="00AC4020"/>
    <w:rsid w:val="00AD3074"/>
    <w:rsid w:val="00AD47E6"/>
    <w:rsid w:val="00AE2256"/>
    <w:rsid w:val="00AE7346"/>
    <w:rsid w:val="00AE7B09"/>
    <w:rsid w:val="00AF70DC"/>
    <w:rsid w:val="00B04D7D"/>
    <w:rsid w:val="00B27D4F"/>
    <w:rsid w:val="00B3060B"/>
    <w:rsid w:val="00B30874"/>
    <w:rsid w:val="00B31CE9"/>
    <w:rsid w:val="00B329D2"/>
    <w:rsid w:val="00B33DFD"/>
    <w:rsid w:val="00B3545D"/>
    <w:rsid w:val="00B425FC"/>
    <w:rsid w:val="00B50E56"/>
    <w:rsid w:val="00B52226"/>
    <w:rsid w:val="00B57046"/>
    <w:rsid w:val="00B62690"/>
    <w:rsid w:val="00B63A8A"/>
    <w:rsid w:val="00B65D39"/>
    <w:rsid w:val="00B67377"/>
    <w:rsid w:val="00B70571"/>
    <w:rsid w:val="00B70C9C"/>
    <w:rsid w:val="00B70FD0"/>
    <w:rsid w:val="00B72939"/>
    <w:rsid w:val="00B87F2D"/>
    <w:rsid w:val="00B87F43"/>
    <w:rsid w:val="00B92FF8"/>
    <w:rsid w:val="00B934CF"/>
    <w:rsid w:val="00B94512"/>
    <w:rsid w:val="00B95CC9"/>
    <w:rsid w:val="00BA4D67"/>
    <w:rsid w:val="00BA5BF9"/>
    <w:rsid w:val="00BB6921"/>
    <w:rsid w:val="00BB6B8D"/>
    <w:rsid w:val="00BC7B3A"/>
    <w:rsid w:val="00BD1D70"/>
    <w:rsid w:val="00BD255D"/>
    <w:rsid w:val="00BE2389"/>
    <w:rsid w:val="00BE250A"/>
    <w:rsid w:val="00BE3015"/>
    <w:rsid w:val="00BE3E9C"/>
    <w:rsid w:val="00BE4B29"/>
    <w:rsid w:val="00BE59A3"/>
    <w:rsid w:val="00BE6738"/>
    <w:rsid w:val="00BF4CBB"/>
    <w:rsid w:val="00C0232D"/>
    <w:rsid w:val="00C023ED"/>
    <w:rsid w:val="00C0600D"/>
    <w:rsid w:val="00C1177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55FDB"/>
    <w:rsid w:val="00C60AB2"/>
    <w:rsid w:val="00C7095F"/>
    <w:rsid w:val="00C75100"/>
    <w:rsid w:val="00C81BDF"/>
    <w:rsid w:val="00C85840"/>
    <w:rsid w:val="00C97171"/>
    <w:rsid w:val="00CA16E5"/>
    <w:rsid w:val="00CA44EC"/>
    <w:rsid w:val="00CB071E"/>
    <w:rsid w:val="00CB3C69"/>
    <w:rsid w:val="00CB4563"/>
    <w:rsid w:val="00CB5D58"/>
    <w:rsid w:val="00CC2195"/>
    <w:rsid w:val="00CC30C4"/>
    <w:rsid w:val="00CC378C"/>
    <w:rsid w:val="00CC797E"/>
    <w:rsid w:val="00CD7649"/>
    <w:rsid w:val="00CE3E86"/>
    <w:rsid w:val="00CE423C"/>
    <w:rsid w:val="00CE77B9"/>
    <w:rsid w:val="00CF1B1D"/>
    <w:rsid w:val="00CF28B2"/>
    <w:rsid w:val="00CF5870"/>
    <w:rsid w:val="00D01A38"/>
    <w:rsid w:val="00D03A85"/>
    <w:rsid w:val="00D0495A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0FF9"/>
    <w:rsid w:val="00DB6959"/>
    <w:rsid w:val="00DC1BF3"/>
    <w:rsid w:val="00DC33A1"/>
    <w:rsid w:val="00DC44E9"/>
    <w:rsid w:val="00DC7C2C"/>
    <w:rsid w:val="00DD0F03"/>
    <w:rsid w:val="00DD35EA"/>
    <w:rsid w:val="00DD3D25"/>
    <w:rsid w:val="00DD4B2E"/>
    <w:rsid w:val="00DE08F3"/>
    <w:rsid w:val="00DE280E"/>
    <w:rsid w:val="00DF256C"/>
    <w:rsid w:val="00DF4D0B"/>
    <w:rsid w:val="00DF502E"/>
    <w:rsid w:val="00E03372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835A1"/>
    <w:rsid w:val="00E96835"/>
    <w:rsid w:val="00E96E3D"/>
    <w:rsid w:val="00E97C73"/>
    <w:rsid w:val="00EA3E4A"/>
    <w:rsid w:val="00EA442D"/>
    <w:rsid w:val="00EA4CB1"/>
    <w:rsid w:val="00EA676B"/>
    <w:rsid w:val="00EC2038"/>
    <w:rsid w:val="00EC4CAE"/>
    <w:rsid w:val="00ED048D"/>
    <w:rsid w:val="00EE0897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378A5"/>
    <w:rsid w:val="00F40C62"/>
    <w:rsid w:val="00F4228C"/>
    <w:rsid w:val="00F45C44"/>
    <w:rsid w:val="00F5532E"/>
    <w:rsid w:val="00F5570A"/>
    <w:rsid w:val="00F574D5"/>
    <w:rsid w:val="00F600F0"/>
    <w:rsid w:val="00F61629"/>
    <w:rsid w:val="00F62A9B"/>
    <w:rsid w:val="00F66DCC"/>
    <w:rsid w:val="00F70195"/>
    <w:rsid w:val="00F72758"/>
    <w:rsid w:val="00F74EF3"/>
    <w:rsid w:val="00F76901"/>
    <w:rsid w:val="00F77DC3"/>
    <w:rsid w:val="00F823FF"/>
    <w:rsid w:val="00F82A1D"/>
    <w:rsid w:val="00F836C4"/>
    <w:rsid w:val="00F8441A"/>
    <w:rsid w:val="00F847A1"/>
    <w:rsid w:val="00F8588C"/>
    <w:rsid w:val="00F90CC7"/>
    <w:rsid w:val="00F92B5F"/>
    <w:rsid w:val="00F93D3B"/>
    <w:rsid w:val="00F9667C"/>
    <w:rsid w:val="00FA36EA"/>
    <w:rsid w:val="00FA66F1"/>
    <w:rsid w:val="00FB122D"/>
    <w:rsid w:val="00FC1A41"/>
    <w:rsid w:val="00FC2A83"/>
    <w:rsid w:val="00FC3E86"/>
    <w:rsid w:val="00FC5029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57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22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598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DJelak j.d.o.o. za usluge</izvorni_sadrzaj>
    <derivirana_varijabla naziv="DomainObject.Predmet.ProtustrankaFormated_1">  DJelak j.d.o.o. za usluge</derivirana_varijabla>
  </DomainObject.Predmet.ProtustrankaFormated>
  <DomainObject.Predmet.ProtustrankaFormatedOIB>
    <izvorni_sadrzaj>  DJelak j.d.o.o. za usluge, OIB 45768400032</izvorni_sadrzaj>
    <derivirana_varijabla naziv="DomainObject.Predmet.ProtustrankaFormatedOIB_1">  DJelak j.d.o.o. za usluge, OIB 45768400032</derivirana_varijabla>
  </DomainObject.Predmet.ProtustrankaFormatedOIB>
  <DomainObject.Predmet.ProtustrankaFormatedWithAdress>
    <izvorni_sadrzaj> DJelak j.d.o.o. za usluge, Trg kralja Tomislava 33, 10410 Velika Gorica</izvorni_sadrzaj>
    <derivirana_varijabla naziv="DomainObject.Predmet.ProtustrankaFormatedWithAdress_1"> DJelak j.d.o.o. za usluge, Trg kralja Tomislava 33, 10410 Velika Gorica</derivirana_varijabla>
  </DomainObject.Predmet.ProtustrankaFormatedWithAdress>
  <DomainObject.Predmet.ProtustrankaFormatedWithAdressOIB>
    <izvorni_sadrzaj> DJelak j.d.o.o. za usluge, OIB 45768400032, Trg kralja Tomislava 33, 10410 Velika Gorica</izvorni_sadrzaj>
    <derivirana_varijabla naziv="DomainObject.Predmet.ProtustrankaFormatedWithAdressOIB_1"> DJelak j.d.o.o. za usluge, OIB 45768400032, Trg kralja Tomislava 33, 10410 Velika Gorica</derivirana_varijabla>
  </DomainObject.Predmet.ProtustrankaFormatedWithAdressOIB>
  <DomainObject.Predmet.ProtustrankaWithAdress>
    <izvorni_sadrzaj>DJelak j.d.o.o. za usluge Trg kralja Tomislava 33, 10410 Velika Gorica</izvorni_sadrzaj>
    <derivirana_varijabla naziv="DomainObject.Predmet.ProtustrankaWithAdress_1">DJelak j.d.o.o. za usluge Trg kralja Tomislava 33, 10410 Velika Gorica</derivirana_varijabla>
  </DomainObject.Predmet.ProtustrankaWithAdress>
  <DomainObject.Predmet.ProtustrankaWithAdressOIB>
    <izvorni_sadrzaj>DJelak j.d.o.o. za usluge, OIB 45768400032, Trg kralja Tomislava 33, 10410 Velika Gorica</izvorni_sadrzaj>
    <derivirana_varijabla naziv="DomainObject.Predmet.ProtustrankaWithAdressOIB_1">DJelak j.d.o.o. za usluge, OIB 45768400032, Trg kralja Tomislava 33, 10410 Velika Gorica</derivirana_varijabla>
  </DomainObject.Predmet.ProtustrankaWithAdressOIB>
  <DomainObject.Predmet.ProtustrankaNazivFormated>
    <izvorni_sadrzaj>DJelak j.d.o.o. za usluge</izvorni_sadrzaj>
    <derivirana_varijabla naziv="DomainObject.Predmet.ProtustrankaNazivFormated_1">DJelak j.d.o.o. za usluge</derivirana_varijabla>
  </DomainObject.Predmet.ProtustrankaNazivFormated>
  <DomainObject.Predmet.ProtustrankaNazivFormatedOIB>
    <izvorni_sadrzaj>DJelak j.d.o.o. za usluge, OIB 45768400032</izvorni_sadrzaj>
    <derivirana_varijabla naziv="DomainObject.Predmet.ProtustrankaNazivFormatedOIB_1">DJelak j.d.o.o. za usluge, OIB 45768400032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DJelak j.d.o.o. za usluge</item>
    </izvorni_sadrzaj>
    <derivirana_varijabla naziv="DomainObject.Predmet.ProtuStrankaListFormated_1">
      <item>DJelak j.d.o.o. za usluge</item>
    </derivirana_varijabla>
  </DomainObject.Predmet.ProtuStrankaListFormated>
  <DomainObject.Predmet.ProtuStrankaListFormatedOIB>
    <izvorni_sadrzaj>
      <item>DJelak j.d.o.o. za usluge, OIB 45768400032</item>
    </izvorni_sadrzaj>
    <derivirana_varijabla naziv="DomainObject.Predmet.ProtuStrankaListFormatedOIB_1">
      <item>DJelak j.d.o.o. za usluge, OIB 45768400032</item>
    </derivirana_varijabla>
  </DomainObject.Predmet.ProtuStrankaListFormatedOIB>
  <DomainObject.Predmet.ProtuStrankaListFormatedWithAdress>
    <izvorni_sadrzaj>
      <item>DJelak j.d.o.o. za usluge, Trg kralja Tomislava 33, 10410 Velika Gorica</item>
    </izvorni_sadrzaj>
    <derivirana_varijabla naziv="DomainObject.Predmet.ProtuStrankaListFormatedWithAdress_1">
      <item>DJelak j.d.o.o. za usluge, Trg kralja Tomislava 33, 10410 Velika Gorica</item>
    </derivirana_varijabla>
  </DomainObject.Predmet.ProtuStrankaListFormatedWithAdress>
  <DomainObject.Predmet.ProtuStrankaListFormatedWithAdressOIB>
    <izvorni_sadrzaj>
      <item>DJelak j.d.o.o. za usluge, OIB 45768400032, Trg kralja Tomislava 33, 10410 Velika Gorica</item>
    </izvorni_sadrzaj>
    <derivirana_varijabla naziv="DomainObject.Predmet.ProtuStrankaListFormatedWithAdressOIB_1">
      <item>DJelak j.d.o.o. za usluge, OIB 45768400032, Trg kralja Tomislava 33, 10410 Velika Gorica</item>
    </derivirana_varijabla>
  </DomainObject.Predmet.ProtuStrankaListFormatedWithAdressOIB>
  <DomainObject.Predmet.ProtuStrankaListNazivFormated>
    <izvorni_sadrzaj>
      <item>DJelak j.d.o.o. za usluge</item>
    </izvorni_sadrzaj>
    <derivirana_varijabla naziv="DomainObject.Predmet.ProtuStrankaListNazivFormated_1">
      <item>DJelak j.d.o.o. za usluge</item>
    </derivirana_varijabla>
  </DomainObject.Predmet.ProtuStrankaListNazivFormated>
  <DomainObject.Predmet.ProtuStrankaListNazivFormatedOIB>
    <izvorni_sadrzaj>
      <item>DJelak j.d.o.o. za usluge, OIB 45768400032</item>
    </izvorni_sadrzaj>
    <derivirana_varijabla naziv="DomainObject.Predmet.ProtuStrankaListNazivFormatedOIB_1">
      <item>DJelak j.d.o.o. za usluge, OIB 45768400032</item>
    </derivirana_varijabla>
  </DomainObject.Predmet.ProtuStrankaListNazivFormatedOIB>
  <DomainObject.Predmet.OstaliListFormated>
    <izvorni_sadrzaj>
      <item>Dorian Jelak</item>
    </izvorni_sadrzaj>
    <derivirana_varijabla naziv="DomainObject.Predmet.OstaliListFormated_1">
      <item>Dorian Jelak</item>
    </derivirana_varijabla>
  </DomainObject.Predmet.OstaliListFormated>
  <DomainObject.Predmet.OstaliListFormatedOIB>
    <izvorni_sadrzaj>
      <item>Dorian Jelak, OIB 43228055198</item>
    </izvorni_sadrzaj>
    <derivirana_varijabla naziv="DomainObject.Predmet.OstaliListFormatedOIB_1">
      <item>Dorian Jelak, OIB 43228055198</item>
    </derivirana_varijabla>
  </DomainObject.Predmet.OstaliListFormatedOIB>
  <DomainObject.Predmet.OstaliListFormatedWithAdress>
    <izvorni_sadrzaj>
      <item>Dorian Jelak, Trg Kralja Tomislava 33, 10410 Velika Gorica</item>
    </izvorni_sadrzaj>
    <derivirana_varijabla naziv="DomainObject.Predmet.OstaliListFormatedWithAdress_1">
      <item>Dorian Jelak, Trg Kralja Tomislava 33, 10410 Velika Gorica</item>
    </derivirana_varijabla>
  </DomainObject.Predmet.OstaliListFormatedWithAdress>
  <DomainObject.Predmet.OstaliListFormatedWithAdressOIB>
    <izvorni_sadrzaj>
      <item>Dorian Jelak, OIB 43228055198, Trg Kralja Tomislava 33, 10410 Velika Gorica</item>
    </izvorni_sadrzaj>
    <derivirana_varijabla naziv="DomainObject.Predmet.OstaliListFormatedWithAdressOIB_1">
      <item>Dorian Jelak, OIB 43228055198, Trg Kralja Tomislava 33, 10410 Velika Gorica</item>
    </derivirana_varijabla>
  </DomainObject.Predmet.OstaliListFormatedWithAdressOIB>
  <DomainObject.Predmet.OstaliListNazivFormated>
    <izvorni_sadrzaj>
      <item>Dorian Jelak</item>
    </izvorni_sadrzaj>
    <derivirana_varijabla naziv="DomainObject.Predmet.OstaliListNazivFormated_1">
      <item>Dorian Jelak</item>
    </derivirana_varijabla>
  </DomainObject.Predmet.OstaliListNazivFormated>
  <DomainObject.Predmet.OstaliListNazivFormatedOIB>
    <izvorni_sadrzaj>
      <item>Dorian Jelak, OIB 43228055198</item>
    </izvorni_sadrzaj>
    <derivirana_varijabla naziv="DomainObject.Predmet.OstaliListNazivFormatedOIB_1">
      <item>Dorian Jelak, OIB 43228055198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DJelak j.d.o.o. za usluge</izvorni_sadrzaj>
    <derivirana_varijabla naziv="DomainObject.Predmet.ProtustrankaIDrugi_1">DJelak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DJelak j.d.o.o. za usluge, OIB 45768400032, Trg kralja Tomislava 33, 10410 Velika Gorica</izvorni_sadrzaj>
    <derivirana_varijabla naziv="DomainObject.Predmet.ProtustrankaIDrugiAdressOIB_1">DJelak j.d.o.o. za usluge, OIB 45768400032, Trg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DJelak j.d.o.o. za usluge</item>
      <item>FINA Regionalni centar Zagreb</item>
      <item>Dorian Jelak</item>
    </izvorni_sadrzaj>
    <derivirana_varijabla naziv="DomainObject.Predmet.SudioniciListNaziv_1">
      <item>DJelak j.d.o.o. za usluge</item>
      <item>FINA Regionalni centar Zagreb</item>
      <item>Dorian Jelak</item>
    </derivirana_varijabla>
  </DomainObject.Predmet.SudioniciListNaziv>
  <DomainObject.Predmet.SudioniciListAdressOIB>
    <izvorni_sadrzaj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izvorni_sadrzaj>
    <derivirana_varijabla naziv="DomainObject.Predmet.SudioniciListAdressOIB_1"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45768400032</item>
      <item>, OIB 85821130368</item>
      <item>, OIB 43228055198</item>
    </izvorni_sadrzaj>
    <derivirana_varijabla naziv="DomainObject.Predmet.SudioniciListNazivOIB_1">
      <item>, OIB 45768400032</item>
      <item>, OIB 85821130368</item>
      <item>, OIB 43228055198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St-746/2018-11</izvorni_sadrzaj>
    <derivirana_varijabla naziv="DomainObject.PredzadnjaOdlukaIzPredmeta.Oznaka_1">St-746/2018-11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E66A1-16B1-4740-99C5-AA1E4C8BE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1545</properties:Words>
  <properties:Characters>8594</properties:Characters>
  <properties:Lines>199</properties:Lines>
  <properties:Paragraphs>56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2018-12-12T10:55:00Z</dcterms:created>
  <dc:creator>Trgovacki sud</dc:creator>
  <cp:lastModifiedBy>wsadmin</cp:lastModifiedBy>
  <cp:lastPrinted>2018-12-13T08:52:00Z</cp:lastPrinted>
  <dcterms:modified xmlns:xsi="http://www.w3.org/2001/XMLSchema-instance" xsi:type="dcterms:W3CDTF">2018-12-13T10:35:00Z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ST-746-2018.docx)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