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d208" w14:paraId="0a1d20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53E80">
        <w:t>96/15-</w:t>
      </w:r>
      <w:r w:rsidR="006A684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453E80">
        <w:t xml:space="preserve">LIHAN </w:t>
      </w:r>
      <w:r w:rsidR="004F1515" w:rsidRPr="00EF7C9A">
        <w:t xml:space="preserve">d.o.o. </w:t>
      </w:r>
      <w:r w:rsidR="00453E80">
        <w:t>Kakma,</w:t>
      </w:r>
      <w:r w:rsidR="00EF7C9A" w:rsidRPr="00EF7C9A">
        <w:t xml:space="preserve"> </w:t>
      </w:r>
      <w:r w:rsidR="00453E80">
        <w:t>Novo Naselje 0, Kakma</w:t>
      </w:r>
      <w:r w:rsidR="00342BE6" w:rsidRPr="00EF7C9A">
        <w:t xml:space="preserve">, </w:t>
      </w:r>
      <w:r w:rsidRPr="00EF7C9A">
        <w:t>OIB:</w:t>
      </w:r>
      <w:r w:rsidR="00453E80">
        <w:t>43425735956</w:t>
      </w:r>
      <w:r w:rsidRPr="00EF7C9A">
        <w:t xml:space="preserve">, dana </w:t>
      </w:r>
      <w:r w:rsidR="006A6847">
        <w:t>17</w:t>
      </w:r>
      <w:r w:rsidR="00453E80" w:rsidRPr="00EF7C9A">
        <w:t xml:space="preserve">. </w:t>
      </w:r>
      <w:r w:rsidR="00453E80">
        <w:t>rujna</w:t>
      </w:r>
      <w:r w:rsidR="00453E80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7F26F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 </w:t>
      </w:r>
      <w:r w:rsidR="00026411">
        <w:t>Zdravko Krznar</w:t>
      </w:r>
      <w:r w:rsidRPr="00EF7C9A">
        <w:t xml:space="preserve">, </w:t>
      </w:r>
      <w:r w:rsidR="00026411">
        <w:t>Zagreb, Sveti duh 123,</w:t>
      </w:r>
      <w:r w:rsidRPr="00EF7C9A">
        <w:t xml:space="preserve"> datum rođenja: </w:t>
      </w:r>
      <w:r w:rsidR="00C85781">
        <w:t>13. 01. 1961.</w:t>
      </w:r>
      <w:r w:rsidRPr="00EF7C9A">
        <w:t xml:space="preserve"> godine, mjesto rođenja: </w:t>
      </w:r>
      <w:r w:rsidR="00C85781">
        <w:t>Zagreb,</w:t>
      </w:r>
      <w:r w:rsidRPr="00EF7C9A">
        <w:t xml:space="preserve"> broj osobne iskaznice</w:t>
      </w:r>
      <w:r w:rsidR="00C85781">
        <w:t>: 105276638</w:t>
      </w:r>
      <w:r w:rsidRPr="00EF7C9A">
        <w:t xml:space="preserve"> izdana od strane: </w:t>
      </w:r>
      <w:r w:rsidR="00C85781">
        <w:t>PU Zagrebačke,</w:t>
      </w:r>
      <w:r w:rsidRPr="00EF7C9A">
        <w:t xml:space="preserve"> OIB: </w:t>
      </w:r>
      <w:r w:rsidR="00C9120F" w:rsidRPr="00C9120F">
        <w:t>50405381305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453E80">
        <w:t xml:space="preserve">LIHAN </w:t>
      </w:r>
      <w:r w:rsidR="00453E80" w:rsidRPr="00EF7C9A">
        <w:t xml:space="preserve">d.o.o. </w:t>
      </w:r>
      <w:r w:rsidR="00453E80">
        <w:t>Kakma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453E80">
        <w:t xml:space="preserve">LIHAN </w:t>
      </w:r>
      <w:r w:rsidR="00453E80" w:rsidRPr="00EF7C9A">
        <w:t xml:space="preserve">d.o.o. </w:t>
      </w:r>
      <w:r w:rsidR="00453E80">
        <w:t>Kakma</w:t>
      </w:r>
      <w:r w:rsidR="00342BE6" w:rsidRPr="00EF7C9A">
        <w:t>.</w:t>
      </w:r>
    </w:p>
    <w:p w:rsidRDefault="008F3AD6" w:rsidP="006A6847" w:rsidR="006A6847" w:rsidRPr="00EF7C9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 pokretanje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troškovi postupka i dijelom vjerovnici.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6A6847">
        <w:t>17</w:t>
      </w:r>
      <w:r w:rsidR="00EF7C9A" w:rsidRPr="00EF7C9A">
        <w:t xml:space="preserve">. </w:t>
      </w:r>
      <w:r w:rsidR="00453E80">
        <w:t>rujna</w:t>
      </w:r>
      <w:r w:rsidR="00EF7C9A" w:rsidRPr="00EF7C9A">
        <w:t xml:space="preserve"> 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 w:rsidRPr="00EF7C9A">
      <w:r w:rsidRPr="00EF7C9A">
        <w:t xml:space="preserve"> </w:t>
      </w:r>
    </w:p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07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A6847">
          <w:t>96/15-10</w:t>
        </w:r>
      </w:p>
      <w:p w:rsidRDefault="00943072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4396A"/>
    <w:rsid w:val="007B6657"/>
    <w:rsid w:val="007C75BF"/>
    <w:rsid w:val="007F26FC"/>
    <w:rsid w:val="00842CEB"/>
    <w:rsid w:val="008F03DE"/>
    <w:rsid w:val="008F3AD6"/>
    <w:rsid w:val="00943072"/>
    <w:rsid w:val="009B4456"/>
    <w:rsid w:val="009C0FF2"/>
    <w:rsid w:val="009F62F2"/>
    <w:rsid w:val="00A5292A"/>
    <w:rsid w:val="00B310F0"/>
    <w:rsid w:val="00BB4F73"/>
    <w:rsid w:val="00BE6E59"/>
    <w:rsid w:val="00C85781"/>
    <w:rsid w:val="00C9120F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</izvorni_sadrzaj>
    <derivirana_varijabla naziv="DomainObject.Predmet.StrankaFormatedWithAdress_1"> FINA - Regionalni centar Split</derivirana_varijabla>
  </DomainObject.Predmet.StrankaFormatedWithAdress>
  <DomainObject.Predmet.StrankaFormatedWithAdressOIB>
    <izvorni_sadrzaj> FINA - Regionalni centar Split, OIB 85821130368</izvorni_sadrzaj>
    <derivirana_varijabla naziv="DomainObject.Predmet.StrankaFormatedWithAdressOIB_1"> FINA - Regionalni centar Split, OIB 85821130368</derivirana_varijabla>
  </DomainObject.Predmet.StrankaFormatedWithAdressOIB>
  <DomainObject.Predmet.StrankaWithAdress>
    <izvorni_sadrzaj>FINA - Regionalni centar Split </izvorni_sadrzaj>
    <derivirana_varijabla naziv="DomainObject.Predmet.StrankaWithAdress_1">FINA - Regionalni centar Split </derivirana_varijabla>
  </DomainObject.Predmet.StrankaWithAdress>
  <DomainObject.Predmet.StrankaWithAdressOIB>
    <izvorni_sadrzaj>FINA - Regionalni centar Split, OIB 85821130368</izvorni_sadrzaj>
    <derivirana_varijabla naziv="DomainObject.Predmet.StrankaWithAdressOIB_1">FINA - Regionalni centar Split, OIB 85821130368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</item>
    </izvorni_sadrzaj>
    <derivirana_varijabla naziv="DomainObject.Predmet.StrankaListFormatedWithAdress_1">
      <item>FINA - Regionalni centar Split</item>
    </derivirana_varijabla>
  </DomainObject.Predmet.StrankaListFormatedWithAdress>
  <DomainObject.Predmet.StrankaListFormatedWithAdressOIB>
    <izvorni_sadrzaj>
      <item>FINA - Regionalni centar Split, OIB 85821130368</item>
    </izvorni_sadrzaj>
    <derivirana_varijabla naziv="DomainObject.Predmet.StrankaListFormatedWithAdressOIB_1">
      <item>FINA - Regionalni centar Split, OIB 85821130368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</izvorni_sadrzaj>
    <derivirana_varijabla naziv="DomainObject.Predmet.StrankaIDrugiAdressOIB_1">FINA - Regionalni centar Split, OIB 85821130368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</izvorni_sadrzaj>
    <derivirana_varijabla naziv="DomainObject.Predmet.SudioniciListNaziv_1">
      <item>FINA - Regionalni centar Split</item>
      <item>LIHAN d.o.o. za građevinarstvo i trgovinu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</izvorni_sadrzaj>
    <derivirana_varijabla naziv="DomainObject.Predmet.SudioniciListNazivOIB_1">
      <item>, OIB 85821130368</item>
      <item>, OIB 43425735956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1733</properties:Characters>
  <properties:Lines>58</properties:Lines>
  <properties:Paragraphs>24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2015-09-17T08:16:00Z</dcterms:created>
  <dc:creator>Ardena Bajlo</dc:creator>
  <cp:lastModifiedBy>wsadmin</cp:lastModifiedBy>
  <cp:lastPrinted>2015-01-14T11:33:00Z</cp:lastPrinted>
  <dcterms:modified xmlns:xsi="http://www.w3.org/2001/XMLSchema-instance" xsi:type="dcterms:W3CDTF">2015-09-21T06:23:00Z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