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fe9a" w14:paraId="5a8fe9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AF6D9C">
        <w:rPr>
          <w:rFonts w:hAnsi="Times New Roman" w:ascii="Times New Roman"/>
        </w:rPr>
        <w:t>KONJOGOJSTVENA UDRUGA PRIGORJE GLAVINČICA, Sesvete, Kružna 35, OIB: 87697830017</w:t>
      </w:r>
      <w:r w:rsidR="00751A8C">
        <w:rPr>
          <w:rFonts w:hAnsi="Times New Roman" w:ascii="Times New Roman"/>
        </w:rPr>
        <w:t xml:space="preserve">, </w:t>
      </w:r>
      <w:r w:rsidR="0001276A">
        <w:rPr>
          <w:rFonts w:hAnsi="Times New Roman" w:ascii="Times New Roman"/>
        </w:rPr>
        <w:t xml:space="preserve"> 8</w:t>
      </w:r>
      <w:r w:rsidR="000F2F39">
        <w:rPr>
          <w:rFonts w:hAnsi="Times New Roman" w:ascii="Times New Roman"/>
        </w:rPr>
        <w:t>. lipnja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F6D9C">
        <w:rPr>
          <w:rFonts w:hAnsi="Times New Roman" w:ascii="Times New Roman"/>
        </w:rPr>
        <w:t>KONJOGOJSTVENA UDRUGA PRIGORJE GLAVINČICA, Sesvete, Kružna 35, OIB: 87697830017</w:t>
      </w:r>
      <w:r w:rsidR="000F2F39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AF6D9C">
        <w:rPr>
          <w:rFonts w:hAnsi="Times New Roman" w:ascii="Times New Roman"/>
          <w:lang w:val="hr-HR"/>
        </w:rPr>
        <w:t xml:space="preserve">73.302,71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751A8C">
        <w:rPr>
          <w:rFonts w:hAnsi="Times New Roman" w:ascii="Times New Roman"/>
          <w:lang w:val="hr-HR"/>
        </w:rPr>
        <w:t>1</w:t>
      </w:r>
      <w:r w:rsidR="00AF6D9C">
        <w:rPr>
          <w:rFonts w:hAnsi="Times New Roman" w:ascii="Times New Roman"/>
          <w:lang w:val="hr-HR"/>
        </w:rPr>
        <w:t>987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48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AF6D9C">
      <w:rPr>
        <w:rFonts w:hAnsi="Times New Roman" w:ascii="Times New Roman"/>
        <w:lang w:val="hr-HR"/>
      </w:rPr>
      <w:t>1987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AF6D9C">
      <w:rPr>
        <w:rFonts w:hAnsi="Times New Roman" w:ascii="Times New Roman"/>
        <w:lang w:val="hr-HR"/>
      </w:rPr>
      <w:t>987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76A"/>
    <w:rsid w:val="000832B2"/>
    <w:rsid w:val="000B609B"/>
    <w:rsid w:val="000C47B3"/>
    <w:rsid w:val="000D44F7"/>
    <w:rsid w:val="000F2F39"/>
    <w:rsid w:val="00112B50"/>
    <w:rsid w:val="00114389"/>
    <w:rsid w:val="001367C1"/>
    <w:rsid w:val="00182088"/>
    <w:rsid w:val="001C4BAD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51A8C"/>
    <w:rsid w:val="007974FC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AF6D9C"/>
    <w:rsid w:val="00B03169"/>
    <w:rsid w:val="00B05B75"/>
    <w:rsid w:val="00B50CF6"/>
    <w:rsid w:val="00BC247B"/>
    <w:rsid w:val="00BF4898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826ED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8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8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KONJOGOJSTVENA UDRUGA PRIGORJE GLAVINČICA</izvorni_sadrzaj>
    <derivirana_varijabla naziv="DomainObject.Predmet.ProtustrankaFormated_1">  KONJOGOJSTVENA UDRUGA PRIGORJE GLAVINČICA</derivirana_varijabla>
  </DomainObject.Predmet.ProtustrankaFormated>
  <DomainObject.Predmet.ProtustrankaFormatedOIB>
    <izvorni_sadrzaj>  KONJOGOJSTVENA UDRUGA PRIGORJE GLAVINČICA, OIB 87697830017</izvorni_sadrzaj>
    <derivirana_varijabla naziv="DomainObject.Predmet.ProtustrankaFormatedOIB_1">  KONJOGOJSTVENA UDRUGA PRIGORJE GLAVINČICA, OIB 87697830017</derivirana_varijabla>
  </DomainObject.Predmet.ProtustrankaFormatedOIB>
  <DomainObject.Predmet.ProtustrankaFormatedWithAdress>
    <izvorni_sadrzaj> KONJOGOJSTVENA UDRUGA PRIGORJE GLAVINČICA, Kružna 35, 10360 Sesvete</izvorni_sadrzaj>
    <derivirana_varijabla naziv="DomainObject.Predmet.ProtustrankaFormatedWithAdress_1"> KONJOGOJSTVENA UDRUGA PRIGORJE GLAVINČICA, Kružna 35, 10360 Sesvete</derivirana_varijabla>
  </DomainObject.Predmet.ProtustrankaFormatedWithAdress>
  <DomainObject.Predmet.ProtustrankaFormatedWithAdressOIB>
    <izvorni_sadrzaj> KONJOGOJSTVENA UDRUGA PRIGORJE GLAVINČICA, OIB 87697830017, Kružna 35, 10360 Sesvete</izvorni_sadrzaj>
    <derivirana_varijabla naziv="DomainObject.Predmet.ProtustrankaFormatedWithAdressOIB_1"> KONJOGOJSTVENA UDRUGA PRIGORJE GLAVINČICA, OIB 87697830017, Kružna 35, 10360 Sesvete</derivirana_varijabla>
  </DomainObject.Predmet.ProtustrankaFormatedWithAdressOIB>
  <DomainObject.Predmet.ProtustrankaWithAdress>
    <izvorni_sadrzaj>KONJOGOJSTVENA UDRUGA PRIGORJE GLAVINČICA Kružna 35, 10360 Sesvete</izvorni_sadrzaj>
    <derivirana_varijabla naziv="DomainObject.Predmet.ProtustrankaWithAdress_1">KONJOGOJSTVENA UDRUGA PRIGORJE GLAVINČICA Kružna 35, 10360 Sesvete</derivirana_varijabla>
  </DomainObject.Predmet.ProtustrankaWithAdress>
  <DomainObject.Predmet.ProtustrankaWithAdressOIB>
    <izvorni_sadrzaj>KONJOGOJSTVENA UDRUGA PRIGORJE GLAVINČICA, OIB 87697830017, Kružna 35, 10360 Sesvete</izvorni_sadrzaj>
    <derivirana_varijabla naziv="DomainObject.Predmet.ProtustrankaWithAdressOIB_1">KONJOGOJSTVENA UDRUGA PRIGORJE GLAVINČICA, OIB 87697830017, Kružna 35, 10360 Sesvete</derivirana_varijabla>
  </DomainObject.Predmet.ProtustrankaWithAdressOIB>
  <DomainObject.Predmet.ProtustrankaNazivFormated>
    <izvorni_sadrzaj>KONJOGOJSTVENA UDRUGA PRIGORJE GLAVINČICA</izvorni_sadrzaj>
    <derivirana_varijabla naziv="DomainObject.Predmet.ProtustrankaNazivFormated_1">KONJOGOJSTVENA UDRUGA PRIGORJE GLAVINČICA</derivirana_varijabla>
  </DomainObject.Predmet.ProtustrankaNazivFormated>
  <DomainObject.Predmet.ProtustrankaNazivFormatedOIB>
    <izvorni_sadrzaj>KONJOGOJSTVENA UDRUGA PRIGORJE GLAVINČICA, OIB 87697830017</izvorni_sadrzaj>
    <derivirana_varijabla naziv="DomainObject.Predmet.ProtustrankaNazivFormatedOIB_1">KONJOGOJSTVENA UDRUGA PRIGORJE GLAVINČICA, OIB 87697830017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KONJOGOJSTVENA UDRUGA PRIGORJE GLAVINČICA</item>
    </izvorni_sadrzaj>
    <derivirana_varijabla naziv="DomainObject.Predmet.ProtuStrankaListFormated_1">
      <item>KONJOGOJSTVENA UDRUGA PRIGORJE GLAVINČICA</item>
    </derivirana_varijabla>
  </DomainObject.Predmet.ProtuStrankaListFormated>
  <DomainObject.Predmet.ProtuStrankaListFormatedOIB>
    <izvorni_sadrzaj>
      <item>KONJOGOJSTVENA UDRUGA PRIGORJE GLAVINČICA, OIB 87697830017</item>
    </izvorni_sadrzaj>
    <derivirana_varijabla naziv="DomainObject.Predmet.ProtuStrankaListFormatedOIB_1">
      <item>KONJOGOJSTVENA UDRUGA PRIGORJE GLAVINČICA, OIB 87697830017</item>
    </derivirana_varijabla>
  </DomainObject.Predmet.ProtuStrankaListFormatedOIB>
  <DomainObject.Predmet.ProtuStrankaListFormatedWithAdress>
    <izvorni_sadrzaj>
      <item>KONJOGOJSTVENA UDRUGA PRIGORJE GLAVINČICA, Kružna 35, 10360 Sesvete</item>
    </izvorni_sadrzaj>
    <derivirana_varijabla naziv="DomainObject.Predmet.ProtuStrankaListFormatedWithAdress_1">
      <item>KONJOGOJSTVENA UDRUGA PRIGORJE GLAVINČICA, Kružna 35, 10360 Sesvete</item>
    </derivirana_varijabla>
  </DomainObject.Predmet.ProtuStrankaListFormatedWithAdress>
  <DomainObject.Predmet.ProtuStrankaListFormatedWithAdressOIB>
    <izvorni_sadrzaj>
      <item>KONJOGOJSTVENA UDRUGA PRIGORJE GLAVINČICA, OIB 87697830017, Kružna 35, 10360 Sesvete</item>
    </izvorni_sadrzaj>
    <derivirana_varijabla naziv="DomainObject.Predmet.ProtuStrankaListFormatedWithAdressOIB_1">
      <item>KONJOGOJSTVENA UDRUGA PRIGORJE GLAVINČICA, OIB 87697830017, Kružna 35, 10360 Sesvete</item>
    </derivirana_varijabla>
  </DomainObject.Predmet.ProtuStrankaListFormatedWithAdressOIB>
  <DomainObject.Predmet.ProtuStrankaListNazivFormated>
    <izvorni_sadrzaj>
      <item>KONJOGOJSTVENA UDRUGA PRIGORJE GLAVINČICA</item>
    </izvorni_sadrzaj>
    <derivirana_varijabla naziv="DomainObject.Predmet.ProtuStrankaListNazivFormated_1">
      <item>KONJOGOJSTVENA UDRUGA PRIGORJE GLAVINČICA</item>
    </derivirana_varijabla>
  </DomainObject.Predmet.ProtuStrankaListNazivFormated>
  <DomainObject.Predmet.ProtuStrankaListNazivFormatedOIB>
    <izvorni_sadrzaj>
      <item>KONJOGOJSTVENA UDRUGA PRIGORJE GLAVINČICA, OIB 87697830017</item>
    </izvorni_sadrzaj>
    <derivirana_varijabla naziv="DomainObject.Predmet.ProtuStrankaListNazivFormatedOIB_1">
      <item>KONJOGOJSTVENA UDRUGA PRIGORJE GLAVINČICA, OIB 87697830017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KONJOGOJSTVENA UDRUGA PRIGORJE GLAVINČICA</izvorni_sadrzaj>
    <derivirana_varijabla naziv="DomainObject.Predmet.ProtustrankaIDrugi_1">KONJOGOJSTVENA UDRUGA PRIGORJE GLAVINČICA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KONJOGOJSTVENA UDRUGA PRIGORJE GLAVINČICA, OIB 87697830017, Kružna 35, 10360 Sesvete</izvorni_sadrzaj>
    <derivirana_varijabla naziv="DomainObject.Predmet.ProtustrankaIDrugiAdressOIB_1">KONJOGOJSTVENA UDRUGA PRIGORJE GLAVINČICA, OIB 87697830017, Kružna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KONJOGOJSTVENA UDRUGA PRIGORJE GLAVINČICA</item>
      <item>FINA Regionalni centar Zagreb</item>
      <item>HRVATSKI ZAVOD ZA MIROVINSKO OSIGURANJE</item>
    </izvorni_sadrzaj>
    <derivirana_varijabla naziv="DomainObject.Predmet.SudioniciListNaziv_1">
      <item>KONJOGOJSTVENA UDRUGA PRIGORJE GLAVINČICA</item>
      <item>FINA Regionalni centar Zagreb</item>
      <item>HRVATSKI ZAVOD ZA MIROVINSKO OSIGURANJE</item>
    </derivirana_varijabla>
  </DomainObject.Predmet.SudioniciListNaziv>
  <DomainObject.Predmet.SudioniciListAdressOIB>
    <izvorni_sadrzaj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87697830017</item>
      <item>, OIB 85821130368</item>
      <item>, OIB 84397956623</item>
    </izvorni_sadrzaj>
    <derivirana_varijabla naziv="DomainObject.Predmet.SudioniciListNazivOIB_1">
      <item>, OIB 87697830017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2378</properties:Characters>
  <properties:Lines>87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2016-06-08T07:26:00Z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2016-06-08T11:14:00Z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