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fb76" w14:paraId="829fb76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ED6509">
        <w:t>294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415D54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 xml:space="preserve">, </w:t>
      </w:r>
      <w:r w:rsidR="00415D54">
        <w:t xml:space="preserve">OIB: </w:t>
      </w:r>
      <w:r w:rsidR="00415D54" w:rsidRPr="00415D54">
        <w:t>85821130368</w:t>
      </w:r>
      <w:r w:rsidR="00415D54">
        <w:t xml:space="preserve">, </w:t>
      </w:r>
      <w:r w:rsidR="00637444" w:rsidRPr="00F42E4A">
        <w:t>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ED6509">
        <w:t>ILEANA</w:t>
      </w:r>
      <w:r w:rsidR="004F00F4">
        <w:t xml:space="preserve"> </w:t>
      </w:r>
      <w:r w:rsidR="00ED6509">
        <w:t>j.</w:t>
      </w:r>
      <w:r w:rsidR="00337280" w:rsidRPr="00337280">
        <w:t>d.o.o.</w:t>
      </w:r>
      <w:r w:rsidR="00DE5384" w:rsidRPr="00F42E4A">
        <w:t>,</w:t>
      </w:r>
      <w:r w:rsidR="00AF2C11" w:rsidRPr="00F42E4A">
        <w:t xml:space="preserve"> </w:t>
      </w:r>
      <w:r w:rsidR="00ED6509">
        <w:t>Čakovec</w:t>
      </w:r>
      <w:r w:rsidR="00AF2C11" w:rsidRPr="00F42E4A">
        <w:t xml:space="preserve">, </w:t>
      </w:r>
      <w:proofErr w:type="spellStart"/>
      <w:r w:rsidR="00ED6509">
        <w:t>Ivanovec</w:t>
      </w:r>
      <w:proofErr w:type="spellEnd"/>
      <w:r w:rsidR="00ED6509">
        <w:t>, Varaždinska 10/A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ED6509" w:rsidRPr="00ED6509">
        <w:t>070123213</w:t>
      </w:r>
      <w:r w:rsidR="00F10C2B" w:rsidRPr="00F42E4A">
        <w:t>, OIB:</w:t>
      </w:r>
      <w:r w:rsidR="00F42E4A" w:rsidRPr="00F42E4A">
        <w:t xml:space="preserve"> </w:t>
      </w:r>
      <w:r w:rsidR="00ED6509" w:rsidRPr="00ED6509">
        <w:t>88482980741</w:t>
      </w:r>
      <w:r w:rsidR="00637444" w:rsidRPr="00F42E4A">
        <w:t xml:space="preserve">, dana </w:t>
      </w:r>
      <w:r w:rsidR="00ED6509">
        <w:t>26</w:t>
      </w:r>
      <w:r w:rsidR="00637444" w:rsidRPr="00F42E4A">
        <w:t xml:space="preserve">. </w:t>
      </w:r>
      <w:r w:rsidR="00B35C80">
        <w:t>veljače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ED6509">
        <w:t>ILEANA j.</w:t>
      </w:r>
      <w:r w:rsidR="00ED6509" w:rsidRPr="00337280">
        <w:t>d.o.o.</w:t>
      </w:r>
      <w:r w:rsidR="00ED6509" w:rsidRPr="00F42E4A">
        <w:t xml:space="preserve">, </w:t>
      </w:r>
      <w:r w:rsidR="00ED6509">
        <w:t>Čakovec</w:t>
      </w:r>
      <w:r w:rsidR="00ED6509" w:rsidRPr="00F42E4A">
        <w:t xml:space="preserve">, </w:t>
      </w:r>
      <w:proofErr w:type="spellStart"/>
      <w:r w:rsidR="00ED6509">
        <w:t>Ivanovec</w:t>
      </w:r>
      <w:proofErr w:type="spellEnd"/>
      <w:r w:rsidR="00ED6509">
        <w:t>, Varaždinska 10/A</w:t>
      </w:r>
      <w:r w:rsidR="00ED6509" w:rsidRPr="00F42E4A">
        <w:t xml:space="preserve">, MBS: </w:t>
      </w:r>
      <w:r w:rsidR="00ED6509" w:rsidRPr="00ED6509">
        <w:t>070123213</w:t>
      </w:r>
      <w:r w:rsidR="00ED6509" w:rsidRPr="00F42E4A">
        <w:t xml:space="preserve">, OIB: </w:t>
      </w:r>
      <w:r w:rsidR="00ED6509" w:rsidRPr="00ED6509">
        <w:t>88482980741</w:t>
      </w:r>
      <w:r w:rsidR="004F00F4">
        <w:t xml:space="preserve"> </w:t>
      </w:r>
      <w:r w:rsidR="00CB6C18" w:rsidRPr="00F42E4A">
        <w:t xml:space="preserve">iznosi </w:t>
      </w:r>
      <w:r w:rsidR="00ED6509">
        <w:t>2.475,36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A54936">
        <w:t>direktor</w:t>
      </w:r>
      <w:r w:rsidR="00D60907" w:rsidRPr="00F42E4A">
        <w:t xml:space="preserve"> dužnika </w:t>
      </w:r>
      <w:r w:rsidR="00ED6509">
        <w:t xml:space="preserve">Marijana </w:t>
      </w:r>
      <w:proofErr w:type="spellStart"/>
      <w:r w:rsidR="00ED6509">
        <w:t>Buza</w:t>
      </w:r>
      <w:proofErr w:type="spellEnd"/>
      <w:r w:rsidR="00B35C80">
        <w:t xml:space="preserve">, </w:t>
      </w:r>
      <w:r w:rsidR="00ED6509">
        <w:t>Čakovec</w:t>
      </w:r>
      <w:r w:rsidR="00ED6509" w:rsidRPr="00F42E4A">
        <w:t xml:space="preserve">, </w:t>
      </w:r>
      <w:proofErr w:type="spellStart"/>
      <w:r w:rsidR="00ED6509">
        <w:t>Ivanovec</w:t>
      </w:r>
      <w:proofErr w:type="spellEnd"/>
      <w:r w:rsidR="00ED6509">
        <w:t xml:space="preserve">, Varaždinska 10/A 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ED6509">
        <w:t>66118278717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 xml:space="preserve">pozivom na gornji broj spisa, javnobilježnički ovjerovljeni </w:t>
      </w:r>
      <w:proofErr w:type="spellStart"/>
      <w:r w:rsidR="00D60907" w:rsidRPr="00F42E4A">
        <w:t>prokazni</w:t>
      </w:r>
      <w:proofErr w:type="spellEnd"/>
      <w:r w:rsidR="00D60907" w:rsidRPr="00F42E4A">
        <w:t xml:space="preserve">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A54936">
        <w:t>direktor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</w:t>
      </w:r>
      <w:proofErr w:type="spellStart"/>
      <w:r w:rsidRPr="00F42E4A">
        <w:t>prokazni</w:t>
      </w:r>
      <w:proofErr w:type="spellEnd"/>
      <w:r w:rsidRPr="00F42E4A">
        <w:t xml:space="preserve">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ED6509">
        <w:t>26</w:t>
      </w:r>
      <w:r w:rsidRPr="00F42E4A">
        <w:t xml:space="preserve">. </w:t>
      </w:r>
      <w:r w:rsidR="00B35C80">
        <w:t>veljače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278D"/>
    <w:rsid w:val="003074E6"/>
    <w:rsid w:val="00327690"/>
    <w:rsid w:val="00337280"/>
    <w:rsid w:val="003E2AE0"/>
    <w:rsid w:val="00400A96"/>
    <w:rsid w:val="00401A7F"/>
    <w:rsid w:val="00415D54"/>
    <w:rsid w:val="00420F99"/>
    <w:rsid w:val="0047710E"/>
    <w:rsid w:val="00497129"/>
    <w:rsid w:val="004C1E71"/>
    <w:rsid w:val="004F00F4"/>
    <w:rsid w:val="00525276"/>
    <w:rsid w:val="005253B8"/>
    <w:rsid w:val="00550E19"/>
    <w:rsid w:val="00581316"/>
    <w:rsid w:val="005868B0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F2A5E"/>
    <w:rsid w:val="009017FE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D7EA8"/>
    <w:rsid w:val="00AF2C11"/>
    <w:rsid w:val="00B07014"/>
    <w:rsid w:val="00B26931"/>
    <w:rsid w:val="00B34567"/>
    <w:rsid w:val="00B35C80"/>
    <w:rsid w:val="00B62791"/>
    <w:rsid w:val="00B67705"/>
    <w:rsid w:val="00B90479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12EA"/>
    <w:rsid w:val="00DE5384"/>
    <w:rsid w:val="00E024D4"/>
    <w:rsid w:val="00E1490A"/>
    <w:rsid w:val="00E2093F"/>
    <w:rsid w:val="00E72541"/>
    <w:rsid w:val="00E82B62"/>
    <w:rsid w:val="00EA5D61"/>
    <w:rsid w:val="00ED6509"/>
    <w:rsid w:val="00F10C2B"/>
    <w:rsid w:val="00F42E4A"/>
    <w:rsid w:val="00F644E6"/>
    <w:rsid w:val="00F6594A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St-294/2016</izvorni_sadrzaj>
    <derivirana_varijabla naziv="DomainObject.Predmet.OznakaBroj_1">St-294/2016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ILEANA jednostavno društvo s ograničenom odgovornošću za trgovinu i usluge</izvorni_sadrzaj>
    <derivirana_varijabla naziv="DomainObject.Predmet.ProtustrankaFormated_1">  ILEANA jednostavno društvo s ograničenom odgovornošću za trgovinu i usluge</derivirana_varijabla>
  </DomainObject.Predmet.ProtustrankaFormated>
  <DomainObject.Predmet.ProtustrankaFormatedOIB>
    <izvorni_sadrzaj>  ILEANA jednostavno društvo s ograničenom odgovornošću za trgovinu i usluge, OIB 88482980741</izvorni_sadrzaj>
    <derivirana_varijabla naziv="DomainObject.Predmet.ProtustrankaFormatedOIB_1">  ILEANA jednostavno društvo s ograničenom odgovornošću za trgovinu i usluge, OIB 88482980741</derivirana_varijabla>
  </DomainObject.Predmet.ProtustrankaFormatedOIB>
  <DomainObject.Predmet.ProtustrankaFormatedWithAdress>
    <izvorni_sadrzaj> ILEANA jednostavno društvo s ograničenom odgovornošću za trgovinu i usluge, Varaždinska 10/A, 40000 Ivanovec</izvorni_sadrzaj>
    <derivirana_varijabla naziv="DomainObject.Predmet.ProtustrankaFormatedWithAdress_1"> ILEANA jednostavno društvo s ograničenom odgovornošću za trgovinu i usluge, Varaždinska 10/A, 40000 Ivanovec</derivirana_varijabla>
  </DomainObject.Predmet.ProtustrankaFormatedWithAdress>
  <DomainObject.Predmet.ProtustrankaFormatedWithAdressOIB>
    <izvorni_sadrzaj> ILEANA jednostavno društvo s ograničenom odgovornošću za trgovinu i usluge, OIB 88482980741, Varaždinska 10/A, 40000 Ivanovec</izvorni_sadrzaj>
    <derivirana_varijabla naziv="DomainObject.Predmet.ProtustrankaFormatedWithAdressOIB_1"> ILEANA jednostavno društvo s ograničenom odgovornošću za trgovinu i usluge, OIB 88482980741, Varaždinska 10/A, 40000 Ivanovec</derivirana_varijabla>
  </DomainObject.Predmet.ProtustrankaFormatedWithAdressOIB>
  <DomainObject.Predmet.ProtustrankaWithAdress>
    <izvorni_sadrzaj>ILEANA jednostavno društvo s ograničenom odgovornošću za trgovinu i usluge Varaždinska 10/A, 40000 Ivanovec</izvorni_sadrzaj>
    <derivirana_varijabla naziv="DomainObject.Predmet.ProtustrankaWithAdress_1">ILEANA jednostavno društvo s ograničenom odgovornošću za trgovinu i usluge Varaždinska 10/A, 40000 Ivanovec</derivirana_varijabla>
  </DomainObject.Predmet.ProtustrankaWithAdress>
  <DomainObject.Predmet.ProtustrankaWithAdressOIB>
    <izvorni_sadrzaj>ILEANA jednostavno društvo s ograničenom odgovornošću za trgovinu i usluge, OIB 88482980741, Varaždinska 10/A, 40000 Ivanovec</izvorni_sadrzaj>
    <derivirana_varijabla naziv="DomainObject.Predmet.ProtustrankaWithAdressOIB_1">ILEANA jednostavno društvo s ograničenom odgovornošću za trgovinu i usluge, OIB 88482980741, Varaždinska 10/A, 40000 Ivanovec</derivirana_varijabla>
  </DomainObject.Predmet.ProtustrankaWithAdressOIB>
  <DomainObject.Predmet.ProtustrankaNazivFormated>
    <izvorni_sadrzaj>ILEANA jednostavno društvo s ograničenom odgovornošću za trgovinu i usluge</izvorni_sadrzaj>
    <derivirana_varijabla naziv="DomainObject.Predmet.ProtustrankaNazivFormated_1">ILEANA jednostavno društvo s ograničenom odgovornošću za trgovinu i usluge</derivirana_varijabla>
  </DomainObject.Predmet.ProtustrankaNazivFormated>
  <DomainObject.Predmet.ProtustrankaNazivFormatedOIB>
    <izvorni_sadrzaj>ILEANA jednostavno društvo s ograničenom odgovornošću za trgovinu i usluge, OIB 88482980741</izvorni_sadrzaj>
    <derivirana_varijabla naziv="DomainObject.Predmet.ProtustrankaNazivFormatedOIB_1">ILEANA jednostavno društvo s ograničenom odgovornošću za trgovinu i usluge, OIB 88482980741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2475.36</izvorni_sadrzaj>
    <derivirana_varijabla naziv="DomainObject.Predmet.TrenutnaVrijednost_1">2475.36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ILEANA jednostavno društvo s ograničenom odgovornošću za trgovinu i usluge</item>
    </izvorni_sadrzaj>
    <derivirana_varijabla naziv="DomainObject.Predmet.ProtuStrankaListFormated_1">
      <item>ILEANA jednostavno društvo s ograničenom odgovornošću za trgovinu i usluge</item>
    </derivirana_varijabla>
  </DomainObject.Predmet.ProtuStrankaListFormated>
  <DomainObject.Predmet.ProtuStrankaListFormatedOIB>
    <izvorni_sadrzaj>
      <item>ILEANA jednostavno društvo s ograničenom odgovornošću za trgovinu i usluge, OIB 88482980741</item>
    </izvorni_sadrzaj>
    <derivirana_varijabla naziv="DomainObject.Predmet.ProtuStrankaListFormatedOIB_1">
      <item>ILEANA jednostavno društvo s ograničenom odgovornošću za trgovinu i usluge, OIB 88482980741</item>
    </derivirana_varijabla>
  </DomainObject.Predmet.ProtuStrankaListFormatedOIB>
  <DomainObject.Predmet.ProtuStrankaListFormatedWithAdress>
    <izvorni_sadrzaj>
      <item>ILEANA jednostavno društvo s ograničenom odgovornošću za trgovinu i usluge, Varaždinska 10/A, 40000 Ivanovec</item>
    </izvorni_sadrzaj>
    <derivirana_varijabla naziv="DomainObject.Predmet.ProtuStrankaListFormatedWithAdress_1">
      <item>ILEANA jednostavno društvo s ograničenom odgovornošću za trgovinu i usluge, Varaždinska 10/A, 40000 Ivanovec</item>
    </derivirana_varijabla>
  </DomainObject.Predmet.ProtuStrankaListFormatedWithAdress>
  <DomainObject.Predmet.ProtuStrankaListFormatedWithAdressOIB>
    <izvorni_sadrzaj>
      <item>ILEANA jednostavno društvo s ograničenom odgovornošću za trgovinu i usluge, OIB 88482980741, Varaždinska 10/A, 40000 Ivanovec</item>
    </izvorni_sadrzaj>
    <derivirana_varijabla naziv="DomainObject.Predmet.ProtuStrankaListFormatedWithAdressOIB_1">
      <item>ILEANA jednostavno društvo s ograničenom odgovornošću za trgovinu i usluge, OIB 88482980741, Varaždinska 10/A, 40000 Ivanovec</item>
    </derivirana_varijabla>
  </DomainObject.Predmet.ProtuStrankaListFormatedWithAdressOIB>
  <DomainObject.Predmet.ProtuStrankaListNazivFormated>
    <izvorni_sadrzaj>
      <item>ILEANA jednostavno društvo s ograničenom odgovornošću za trgovinu i usluge</item>
    </izvorni_sadrzaj>
    <derivirana_varijabla naziv="DomainObject.Predmet.ProtuStrankaListNazivFormated_1">
      <item>ILEANA jednostavno društvo s ograničenom odgovornošću za trgovinu i usluge</item>
    </derivirana_varijabla>
  </DomainObject.Predmet.ProtuStrankaListNazivFormated>
  <DomainObject.Predmet.ProtuStrankaListNazivFormatedOIB>
    <izvorni_sadrzaj>
      <item>ILEANA jednostavno društvo s ograničenom odgovornošću za trgovinu i usluge, OIB 88482980741</item>
    </izvorni_sadrzaj>
    <derivirana_varijabla naziv="DomainObject.Predmet.ProtuStrankaListNazivFormatedOIB_1">
      <item>ILEANA jednostavno društvo s ograničenom odgovornošću za trgovinu i usluge, OIB 88482980741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ILEANA jednostavno društvo s ograničenom odgovornošću za trgovinu i usluge</izvorni_sadrzaj>
    <derivirana_varijabla naziv="DomainObject.Predmet.ProtustrankaIDrugi_1">ILEANA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ILEANA jednostavno društvo s ograničenom odgovornošću za trgovinu i usluge, OIB 88482980741, Varaždinska 10/A, 40000 Ivanovec</izvorni_sadrzaj>
    <derivirana_varijabla naziv="DomainObject.Predmet.ProtustrankaIDrugiAdressOIB_1">ILEANA jednostavno društvo s ograničenom odgovornošću za trgovinu i usluge, OIB 88482980741, Varaždinska 10/A,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ILEANA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ILEANA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ILEANA jednostavno društvo s ograničenom odgovornošću za trgovinu i usluge, OIB 88482980741, Varaždinska 10/A,40000 Ivanovec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ILEANA jednostavno društvo s ograničenom odgovornošću za trgovinu i usluge, OIB 88482980741, Varaždinska 10/A,40000 Ivanovec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88482980741</item>
      <item>, OIB null</item>
      <item>, OIB null</item>
    </izvorni_sadrzaj>
    <derivirana_varijabla naziv="DomainObject.Predmet.SudioniciListNazivOIB_1">
      <item>, OIB 85821130368</item>
      <item>, OIB 88482980741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ED14D6-7F6E-4E91-94D5-D3CDCCB0C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1909</properties:Characters>
  <properties:Lines>46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2016-02-26T07:19:00Z</dcterms:created>
  <dc:creator>Ljubica Makovec</dc:creator>
  <cp:lastModifiedBy>Nevenka Vuković</cp:lastModifiedBy>
  <cp:lastPrinted>2016-02-18T13:56:00Z</cp:lastPrinted>
  <dcterms:modified xmlns:xsi="http://www.w3.org/2001/XMLSchema-instance" xsi:type="dcterms:W3CDTF">2016-02-26T07:23:00Z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