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df7d" w14:paraId="79cdf7d" w:rsidRDefault="00937FF9" w:rsidP="00842CB6" w:rsidR="00842CB6" w:rsidRPr="00842CB6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2CB6" w:rsidRPr="00842CB6">
        <w:rPr>
          <w:rFonts w:cs="Times New Roman" w:eastAsia="Times New Roman"/>
          <w:bCs/>
          <w:kern w:val="32"/>
          <w:lang w:eastAsia="hr-HR"/>
        </w:rPr>
        <w:tab/>
      </w:r>
      <w:r w:rsidR="00842CB6" w:rsidRPr="00842CB6">
        <w:rPr>
          <w:rFonts w:cs="Times New Roman" w:eastAsia="Times New Roman"/>
          <w:bCs/>
          <w:kern w:val="32"/>
          <w:lang w:eastAsia="hr-HR"/>
        </w:rPr>
        <w:tab/>
      </w:r>
      <w:r w:rsidR="00842CB6" w:rsidRPr="00842CB6">
        <w:rPr>
          <w:rFonts w:cs="Times New Roman" w:eastAsia="Times New Roman"/>
          <w:bCs/>
          <w:kern w:val="32"/>
          <w:lang w:eastAsia="hr-HR"/>
        </w:rPr>
        <w:tab/>
      </w:r>
      <w:r w:rsidR="00842CB6" w:rsidRPr="00842CB6">
        <w:rPr>
          <w:rFonts w:cs="Times New Roman" w:eastAsia="Times New Roman"/>
          <w:bCs/>
          <w:kern w:val="32"/>
          <w:lang w:eastAsia="hr-HR"/>
        </w:rPr>
        <w:tab/>
      </w:r>
      <w:r w:rsidR="00842CB6" w:rsidRPr="00842CB6">
        <w:rPr>
          <w:rFonts w:cs="Times New Roman" w:eastAsia="Times New Roman"/>
          <w:bCs/>
          <w:kern w:val="32"/>
          <w:lang w:eastAsia="hr-HR"/>
        </w:rPr>
        <w:tab/>
      </w:r>
    </w:p>
    <w:p w:rsidRDefault="00842CB6" w:rsidP="00842CB6" w:rsidR="00842CB6" w:rsidRPr="00842CB6">
      <w:pPr>
        <w:spacing w:after="0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b/>
          <w:lang w:eastAsia="hr-HR"/>
        </w:rPr>
        <w:t xml:space="preserve">      </w:t>
      </w:r>
      <w:r w:rsidRPr="00842CB6">
        <w:rPr>
          <w:rFonts w:cs="Times New Roman" w:eastAsia="Times New Roman"/>
          <w:lang w:eastAsia="hr-HR"/>
        </w:rPr>
        <w:t>REPUBLIKA HRVATSKA</w:t>
      </w:r>
    </w:p>
    <w:p w:rsidRDefault="00842CB6" w:rsidP="00842CB6" w:rsidR="00842CB6" w:rsidRPr="00842CB6">
      <w:pPr>
        <w:spacing w:after="0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spacing w:after="0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 xml:space="preserve"> TRGOVAČKI SUD U ZAGREBU</w:t>
      </w:r>
    </w:p>
    <w:p w:rsidRDefault="00842CB6" w:rsidP="00842CB6" w:rsidR="00842CB6" w:rsidRPr="00842CB6">
      <w:pPr>
        <w:spacing w:after="0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 xml:space="preserve">           STALNA SLUŽBA </w:t>
      </w:r>
    </w:p>
    <w:p w:rsidRDefault="00842CB6" w:rsidP="00842CB6" w:rsidR="00842CB6" w:rsidRPr="00842CB6">
      <w:pPr>
        <w:spacing w:after="0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 xml:space="preserve">   Karlovac, Ljudevita Šestića 4</w:t>
      </w:r>
    </w:p>
    <w:p w:rsidRDefault="00842CB6" w:rsidP="00842CB6" w:rsidR="00842CB6" w:rsidRPr="00842CB6">
      <w:pPr>
        <w:spacing w:after="0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spacing w:after="0"/>
        <w:jc w:val="center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>R E P U B L I K A   H R V A T S K A</w:t>
      </w:r>
    </w:p>
    <w:p w:rsidRDefault="00842CB6" w:rsidP="00842CB6" w:rsidR="00842CB6" w:rsidRPr="00842CB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ab/>
        <w:t>R J E Š E N J E</w:t>
      </w:r>
    </w:p>
    <w:p w:rsidRDefault="00842CB6" w:rsidP="00842CB6" w:rsidR="00842CB6" w:rsidRPr="00842CB6">
      <w:pPr>
        <w:spacing w:after="0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spacing w:after="0"/>
        <w:jc w:val="both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ab/>
        <w:t>TRGOVAČKI SUD U ZAGREBU, Stalna služba</w:t>
      </w:r>
      <w:r w:rsidRPr="00842CB6">
        <w:rPr>
          <w:rFonts w:cs="Times New Roman" w:eastAsia="Times New Roman"/>
          <w:b/>
          <w:lang w:eastAsia="hr-HR"/>
        </w:rPr>
        <w:t>,</w:t>
      </w:r>
      <w:r w:rsidRPr="00842CB6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PAŠKO T &amp; T putnička agencija d.o.o., Zagreb, Trnsko 42B, OIB: 35881480245, 9. veljače 2017. </w:t>
      </w:r>
    </w:p>
    <w:p w:rsidRDefault="00842CB6" w:rsidP="00842CB6" w:rsidR="00842CB6" w:rsidRPr="00842CB6">
      <w:pPr>
        <w:spacing w:after="0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42CB6">
        <w:rPr>
          <w:rFonts w:cs="Times New Roman" w:eastAsia="Times New Roman"/>
          <w:lang w:eastAsia="hr-HR"/>
        </w:rPr>
        <w:t>r i j e š i o     j e</w:t>
      </w:r>
    </w:p>
    <w:p w:rsidRDefault="00842CB6" w:rsidP="00842CB6" w:rsidR="00842CB6" w:rsidRPr="00842CB6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>Za privremenog stečajnog upravitelja imenuje se Josip Lončarić, Zagreb, Kosirnikova 9, OIB: 14673501229.</w:t>
      </w:r>
    </w:p>
    <w:p w:rsidRDefault="00842CB6" w:rsidP="00842CB6" w:rsidR="00842CB6" w:rsidRPr="00842CB6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842CB6" w:rsidP="00842CB6" w:rsidR="00842CB6" w:rsidRPr="00842CB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842CB6" w:rsidP="00842CB6" w:rsidR="00842CB6" w:rsidRPr="00842CB6">
      <w:pPr>
        <w:spacing w:after="0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spacing w:after="0"/>
        <w:jc w:val="center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>Obrazloženje</w:t>
      </w:r>
    </w:p>
    <w:p w:rsidRDefault="00842CB6" w:rsidP="00842CB6" w:rsidR="00842CB6" w:rsidRPr="00842CB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spacing w:after="0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spacing w:after="0"/>
        <w:jc w:val="both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ab/>
        <w:t>FINA, Regionalni centar Zagreb, podnijela je ovom sudu 23. svibnja 2016. prijedlog za otvaranje stečajnog postupka nad dužnikom PAŠKO T &amp; T putnička agencija d.o.o., Zagreb, Trnsko 42B, OIB: 35881480245.</w:t>
      </w:r>
    </w:p>
    <w:p w:rsidRDefault="00842CB6" w:rsidP="00842CB6" w:rsidR="00842CB6" w:rsidRPr="00842C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spacing w:after="0"/>
        <w:jc w:val="both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ab/>
        <w:t>Rješenjem ovog suda poslovni broj St-4518/16 od 19. siječnja 2017. pokrenut je prethodni postupak radi utvrđivanja uvjeta za otvaranje stečajnog postupka nad dužnikom PAŠKO T &amp; T putnička agencija d.o.o., Zagreb, Trnsko 42B, OIB: 35881480245.</w:t>
      </w:r>
    </w:p>
    <w:p w:rsidRDefault="00842CB6" w:rsidP="00842CB6" w:rsidR="00842CB6" w:rsidRPr="00842C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spacing w:after="0"/>
        <w:jc w:val="both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ab/>
        <w:t>Osoba ovlaštena za zastupanje dužnika nije dostavila popis imovine i obveza dužnika.</w:t>
      </w:r>
    </w:p>
    <w:p w:rsidRDefault="00842CB6" w:rsidP="00842CB6" w:rsidR="00842CB6" w:rsidRPr="00842C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spacing w:after="0"/>
        <w:jc w:val="both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lastRenderedPageBreak/>
        <w:tab/>
        <w:t>Iz navoda predlagatelja proizlazi da dužnik u Očevidniku redoslijeda osnova za plaćanje na dan 1. rujna 2015. ima evidentirane neizvršene osnove za plaćanje u neprekinutom razdoblju od 497 dana u ukupnom iznosu od 243.197,05 kn (list 1 spisa).</w:t>
      </w:r>
    </w:p>
    <w:p w:rsidRDefault="00842CB6" w:rsidP="00842CB6" w:rsidR="00842CB6" w:rsidRPr="00842C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spacing w:after="0"/>
        <w:jc w:val="both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842CB6" w:rsidP="00842CB6" w:rsidR="00842CB6" w:rsidRPr="00842C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spacing w:after="0"/>
        <w:jc w:val="both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842CB6" w:rsidP="00842CB6" w:rsidR="00842CB6" w:rsidRPr="00842CB6">
      <w:pPr>
        <w:spacing w:after="0"/>
        <w:jc w:val="both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ab/>
        <w:t xml:space="preserve"> </w:t>
      </w:r>
    </w:p>
    <w:p w:rsidRDefault="00842CB6" w:rsidP="00842CB6" w:rsidR="00842CB6" w:rsidRPr="00842CB6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spacing w:after="0"/>
        <w:jc w:val="center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>U Karlovcu 9. veljače 2017.</w:t>
      </w:r>
    </w:p>
    <w:p w:rsidRDefault="00842CB6" w:rsidP="00842CB6" w:rsidR="00842CB6" w:rsidRPr="00842CB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 xml:space="preserve"> Stečajni sudac:</w:t>
      </w:r>
    </w:p>
    <w:p w:rsidRDefault="00842CB6" w:rsidP="00842CB6" w:rsidR="00842CB6" w:rsidRPr="00842CB6">
      <w:pPr>
        <w:spacing w:after="0"/>
        <w:jc w:val="center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842CB6" w:rsidP="00842CB6" w:rsidR="00842CB6" w:rsidRPr="00842CB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>Za točnost otpravka-ovlašteni službenik:</w:t>
      </w:r>
    </w:p>
    <w:p w:rsidRDefault="00842CB6" w:rsidP="00842CB6" w:rsidR="00842CB6" w:rsidRPr="00842CB6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842CB6" w:rsidP="00842CB6" w:rsidR="00842CB6" w:rsidRPr="00842CB6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842CB6" w:rsidP="00842CB6" w:rsidR="00842CB6" w:rsidRPr="00842CB6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842CB6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842CB6" w:rsidP="00842CB6" w:rsidR="00842CB6" w:rsidRPr="00842CB6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spacing w:after="0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spacing w:after="0"/>
        <w:rPr>
          <w:rFonts w:cs="Times New Roman" w:eastAsia="Times New Roman"/>
          <w:lang w:eastAsia="hr-HR"/>
        </w:rPr>
      </w:pPr>
    </w:p>
    <w:p w:rsidRDefault="00842CB6" w:rsidP="00842CB6" w:rsidR="00842CB6" w:rsidRPr="00842CB6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35373443"/>
      <w:docPartObj>
        <w:docPartGallery w:val="Page Numbers (Top of Page)"/>
        <w:docPartUnique/>
      </w:docPartObj>
    </w:sdtPr>
    <w:sdtContent>
      <w:p w:rsidRDefault="00842CB6" w:rsidR="00842C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42CB6" w:rsidR="008333A9">
    <w:pPr>
      <w:pStyle w:val="Zaglavlje"/>
    </w:pPr>
    <w:r>
      <w:t>1 St-4518/16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2CB6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066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St-4518/2016-10</izvorni_sadrzaj>
    <derivirana_varijabla naziv="DomainObject.Oznaka_1">St-4518/2016-10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4518</izvorni_sadrzaj>
    <derivirana_varijabla naziv="DomainObject.Predmet.Broj_1">4518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St-4518/2016</izvorni_sadrzaj>
    <derivirana_varijabla naziv="DomainObject.Predmet.OznakaBroj_1">St-4518/2016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PAŠKO T &amp; T putnička agencija d.o.o. zastupanog po punomoćniku Anthony Bruce Gorton</izvorni_sadrzaj>
    <derivirana_varijabla naziv="DomainObject.Predmet.ProtustrankaFormated_1">  PAŠKO T &amp; T putnička agencija d.o.o. zastupanog po punomoćniku Anthony Bruce Gorton</derivirana_varijabla>
  </DomainObject.Predmet.ProtustrankaFormated>
  <DomainObject.Predmet.ProtustrankaFormatedOIB>
    <izvorni_sadrzaj>  PAŠKO T &amp; T putnička agencija d.o.o., OIB 35881480245 zastupanog po punomoćniku Anthony Bruce Gorton</izvorni_sadrzaj>
    <derivirana_varijabla naziv="DomainObject.Predmet.ProtustrankaFormatedOIB_1">  PAŠKO T &amp; T putnička agencija d.o.o., OIB 35881480245 zastupanog po punomoćniku Anthony Bruce Gorton</derivirana_varijabla>
  </DomainObject.Predmet.ProtustrankaFormatedOIB>
  <DomainObject.Predmet.ProtustrankaFormatedWithAdress>
    <izvorni_sadrzaj> PAŠKO T &amp; T putnička agencija d.o.o., Trnsko 42/B, 10000 Zagreb zastupanog po punomoćniku Anthony Bruce Gorton</izvorni_sadrzaj>
    <derivirana_varijabla naziv="DomainObject.Predmet.ProtustrankaFormatedWithAdress_1"> PAŠKO T &amp; T putnička agencija d.o.o., Trnsko 42/B, 10000 Zagreb zastupanog po punomoćniku Anthony Bruce Gorton</derivirana_varijabla>
  </DomainObject.Predmet.ProtustrankaFormatedWithAdress>
  <DomainObject.Predmet.ProtustrankaFormatedWithAdressOIB>
    <izvorni_sadrzaj> PAŠKO T &amp; T putnička agencija d.o.o., OIB 35881480245, Trnsko 42/B, 10000 Zagreb zastupanog po punomoćniku Anthony Bruce Gorton</izvorni_sadrzaj>
    <derivirana_varijabla naziv="DomainObject.Predmet.ProtustrankaFormatedWithAdressOIB_1"> PAŠKO T &amp; T putnička agencija d.o.o., OIB 35881480245, Trnsko 42/B, 10000 Zagreb zastupanog po punomoćniku Anthony Bruce Gorton</derivirana_varijabla>
  </DomainObject.Predmet.ProtustrankaFormatedWithAdressOIB>
  <DomainObject.Predmet.ProtustrankaWithAdress>
    <izvorni_sadrzaj>PAŠKO T &amp; T putnička agencija d.o.o. Trnsko 42/B, 10000 Zagreb</izvorni_sadrzaj>
    <derivirana_varijabla naziv="DomainObject.Predmet.ProtustrankaWithAdress_1">PAŠKO T &amp; T putnička agencija d.o.o. Trnsko 42/B, 10000 Zagreb</derivirana_varijabla>
  </DomainObject.Predmet.ProtustrankaWithAdress>
  <DomainObject.Predmet.ProtustrankaWithAdressOIB>
    <izvorni_sadrzaj>PAŠKO T &amp; T putnička agencija d.o.o., OIB 35881480245, Trnsko 42/B, 10000 Zagreb</izvorni_sadrzaj>
    <derivirana_varijabla naziv="DomainObject.Predmet.ProtustrankaWithAdressOIB_1">PAŠKO T &amp; T putnička agencija d.o.o., OIB 35881480245, Trnsko 42/B, 10000 Zagreb</derivirana_varijabla>
  </DomainObject.Predmet.ProtustrankaWithAdressOIB>
  <DomainObject.Predmet.ProtustrankaNazivFormated>
    <izvorni_sadrzaj>PAŠKO T &amp; T putnička agencija d.o.o.</izvorni_sadrzaj>
    <derivirana_varijabla naziv="DomainObject.Predmet.ProtustrankaNazivFormated_1">PAŠKO T &amp; T putnička agencija d.o.o.</derivirana_varijabla>
  </DomainObject.Predmet.ProtustrankaNazivFormated>
  <DomainObject.Predmet.ProtustrankaNazivFormatedOIB>
    <izvorni_sadrzaj>PAŠKO T &amp; T putnička agencija d.o.o., OIB 35881480245</izvorni_sadrzaj>
    <derivirana_varijabla naziv="DomainObject.Predmet.ProtustrankaNazivFormatedOIB_1">PAŠKO T &amp; T putnička agencija d.o.o., OIB 35881480245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PAŠKO T &amp; T putnička agencija d.o.o. zastupanog po punomoćniku Anthony Bruce Gorton</item>
    </izvorni_sadrzaj>
    <derivirana_varijabla naziv="DomainObject.Predmet.ProtuStrankaListFormated_1">
      <item>PAŠKO T &amp; T putnička agencija d.o.o. zastupanog po punomoćniku Anthony Bruce Gorton</item>
    </derivirana_varijabla>
  </DomainObject.Predmet.ProtuStrankaListFormated>
  <DomainObject.Predmet.ProtuStrankaListFormatedOIB>
    <izvorni_sadrzaj>
      <item>PAŠKO T &amp; T putnička agencija d.o.o., OIB 35881480245 zastupanog po punomoćniku Anthony Bruce Gorton</item>
    </izvorni_sadrzaj>
    <derivirana_varijabla naziv="DomainObject.Predmet.ProtuStrankaListFormatedOIB_1">
      <item>PAŠKO T &amp; T putnička agencija d.o.o., OIB 35881480245 zastupanog po punomoćniku Anthony Bruce Gorton</item>
    </derivirana_varijabla>
  </DomainObject.Predmet.ProtuStrankaListFormatedOIB>
  <DomainObject.Predmet.ProtuStrankaListFormatedWithAdress>
    <izvorni_sadrzaj>
      <item>PAŠKO T &amp; T putnička agencija d.o.o., Trnsko 42/B, 10000 Zagreb zastupanog po punomoćniku Anthony Bruce Gorton</item>
    </izvorni_sadrzaj>
    <derivirana_varijabla naziv="DomainObject.Predmet.ProtuStrankaListFormatedWithAdress_1">
      <item>PAŠKO T &amp; T putnička agencija d.o.o., Trnsko 42/B, 10000 Zagreb zastupanog po punomoćniku Anthony Bruce Gorton</item>
    </derivirana_varijabla>
  </DomainObject.Predmet.ProtuStrankaListFormatedWithAdress>
  <DomainObject.Predmet.ProtuStrankaListFormatedWithAdressOIB>
    <izvorni_sadrzaj>
      <item>PAŠKO T &amp; T putnička agencija d.o.o., OIB 35881480245, Trnsko 42/B, 10000 Zagreb zastupanog po punomoćniku Anthony Bruce Gorton</item>
    </izvorni_sadrzaj>
    <derivirana_varijabla naziv="DomainObject.Predmet.ProtuStrankaListFormatedWithAdressOIB_1">
      <item>PAŠKO T &amp; T putnička agencija d.o.o., OIB 35881480245, Trnsko 42/B, 10000 Zagreb zastupanog po punomoćniku Anthony Bruce Gorton</item>
    </derivirana_varijabla>
  </DomainObject.Predmet.ProtuStrankaListFormatedWithAdressOIB>
  <DomainObject.Predmet.ProtuStrankaListNazivFormated>
    <izvorni_sadrzaj>
      <item>PAŠKO T &amp; T putnička agencija d.o.o.</item>
    </izvorni_sadrzaj>
    <derivirana_varijabla naziv="DomainObject.Predmet.ProtuStrankaListNazivFormated_1">
      <item>PAŠKO T &amp; T putnička agencija d.o.o.</item>
    </derivirana_varijabla>
  </DomainObject.Predmet.ProtuStrankaListNazivFormated>
  <DomainObject.Predmet.ProtuStrankaListNazivFormatedOIB>
    <izvorni_sadrzaj>
      <item>PAŠKO T &amp; T putnička agencija d.o.o., OIB 35881480245</item>
    </izvorni_sadrzaj>
    <derivirana_varijabla naziv="DomainObject.Predmet.ProtuStrankaListNazivFormatedOIB_1">
      <item>PAŠKO T &amp; T putnička agencija d.o.o., OIB 35881480245</item>
    </derivirana_varijabla>
  </DomainObject.Predmet.ProtuStrankaListNazivFormatedOIB>
  <DomainObject.Predmet.OstaliListFormated>
    <izvorni_sadrzaj>
      <item>Anthony Bruce Gorton punomoćnik sudionika u postupku PAŠKO T &amp; T putnička agencija d.o.o.</item>
    </izvorni_sadrzaj>
    <derivirana_varijabla naziv="DomainObject.Predmet.OstaliListFormated_1">
      <item>Anthony Bruce Gorton punomoćnik sudionika u postupku PAŠKO T &amp; T putnička agencija d.o.o.</item>
    </derivirana_varijabla>
  </DomainObject.Predmet.OstaliListFormated>
  <DomainObject.Predmet.OstaliListFormatedOIB>
    <izvorni_sadrzaj>
      <item>Anthony Bruce Gorton punomoćnik sudionika u postupku PAŠKO T &amp; T putnička agencija d.o.o.</item>
    </izvorni_sadrzaj>
    <derivirana_varijabla naziv="DomainObject.Predmet.OstaliListFormatedOIB_1">
      <item>Anthony Bruce Gorton punomoćnik sudionika u postupku PAŠKO T &amp; T putnička agencija d.o.o.</item>
    </derivirana_varijabla>
  </DomainObject.Predmet.OstaliListFormatedOIB>
  <DomainObject.Predmet.OstaliListFormatedWithAdress>
    <izvorni_sadrzaj>
      <item>Anthony Bruce Gorton, 40 Arklow Ru., 000001 Johannesburg punomoćnik sudionika u postupku PAŠKO T &amp; T putnička agencija d.o.o.</item>
    </izvorni_sadrzaj>
    <derivirana_varijabla naziv="DomainObject.Predmet.OstaliListFormatedWithAdress_1">
      <item>Anthony Bruce Gorton, 40 Arklow Ru., 000001 Johannesburg punomoćnik sudionika u postupku PAŠKO T &amp; T putnička agencija d.o.o.</item>
    </derivirana_varijabla>
  </DomainObject.Predmet.OstaliListFormatedWithAdress>
  <DomainObject.Predmet.OstaliListFormatedWithAdressOIB>
    <izvorni_sadrzaj>
      <item>Anthony Bruce Gorton, 40 Arklow Ru., 000001 Johannesburg punomoćnik sudionika u postupku PAŠKO T &amp; T putnička agencija d.o.o.</item>
    </izvorni_sadrzaj>
    <derivirana_varijabla naziv="DomainObject.Predmet.OstaliListFormatedWithAdressOIB_1">
      <item>Anthony Bruce Gorton, 40 Arklow Ru., 000001 Johannesburg punomoćnik sudionika u postupku PAŠKO T &amp; T putnička agencija d.o.o.</item>
    </derivirana_varijabla>
  </DomainObject.Predmet.OstaliListFormatedWithAdressOIB>
  <DomainObject.Predmet.OstaliListNazivFormated>
    <izvorni_sadrzaj>
      <item>Anthony Bruce Gorton</item>
    </izvorni_sadrzaj>
    <derivirana_varijabla naziv="DomainObject.Predmet.OstaliListNazivFormated_1">
      <item>Anthony Bruce Gorton</item>
    </derivirana_varijabla>
  </DomainObject.Predmet.OstaliListNazivFormated>
  <DomainObject.Predmet.OstaliListNazivFormatedOIB>
    <izvorni_sadrzaj>
      <item>Anthony Bruce Gorton</item>
    </izvorni_sadrzaj>
    <derivirana_varijabla naziv="DomainObject.Predmet.OstaliListNazivFormatedOIB_1">
      <item>Anthony Bruce Gorton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St-4518/2016-10</izvorni_sadrzaj>
    <derivirana_varijabla naziv="DomainObject.PoslovniBrojDokumenta_1">St-4518/2016-10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PAŠKO T &amp; T putnička agencija d.o.o.</izvorni_sadrzaj>
    <derivirana_varijabla naziv="DomainObject.Predmet.ProtustrankaIDrugi_1">PAŠKO T &amp; T putnička agencija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PAŠKO T &amp; T putnička agencija d.o.o., OIB 35881480245, Trnsko 42/B, 10000 Zagreb</izvorni_sadrzaj>
    <derivirana_varijabla naziv="DomainObject.Predmet.ProtustrankaIDrugiAdressOIB_1">PAŠKO T &amp; T putnička agencija d.o.o., OIB 35881480245, Trnsko 42/B,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PAŠKO T &amp; T putnička agencija d.o.o.</item>
      <item>FINA Regionalni centar Zagreb</item>
      <item>Anthony Bruce Gorton</item>
    </izvorni_sadrzaj>
    <derivirana_varijabla naziv="DomainObject.Predmet.SudioniciListNaziv_1">
      <item>PAŠKO T &amp; T putnička agencija d.o.o.</item>
      <item>FINA Regionalni centar Zagreb</item>
      <item>Anthony Bruce Gorton</item>
    </derivirana_varijabla>
  </DomainObject.Predmet.SudioniciListNaziv>
  <DomainObject.Predmet.SudioniciListAdressOIB>
    <izvorni_sadrzaj>
      <item>PAŠKO T &amp; T putnička agencija d.o.o., OIB 35881480245, Trnsko 42/B,10000 Zagreb</item>
      <item>FINA Regionalni centar Zagreb, OIB 85821130368, Trg svibanjskih žrtava 1995. br. 1,10000 Zagreb</item>
      <item>Anthony Bruce Gorton, 40 Arklow Ru.,000001 Johannesburg</item>
    </izvorni_sadrzaj>
    <derivirana_varijabla naziv="DomainObject.Predmet.SudioniciListAdressOIB_1">
      <item>PAŠKO T &amp; T putnička agencija d.o.o., OIB 35881480245, Trnsko 42/B,10000 Zagreb</item>
      <item>FINA Regionalni centar Zagreb, OIB 85821130368, Trg svibanjskih žrtava 1995. br. 1,10000 Zagreb</item>
      <item>Anthony Bruce Gorton, 40 Arklow Ru.,000001 Johannesburg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7F3A2-5D32-4172-BFCD-82F48B7BCE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2204</properties:Characters>
  <properties:Lines>78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2017-02-09T08:43:00Z</cp:lastPrinted>
  <dcterms:modified xmlns:xsi="http://www.w3.org/2001/XMLSchema-instance" xsi:type="dcterms:W3CDTF">2017-02-09T08:43:00Z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St-4518/2016-10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