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cc3d" w14:paraId="4dfcc3d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F47D12">
        <w:t>2860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9250D9">
        <w:t>Osijek</w:t>
      </w:r>
      <w:r>
        <w:t xml:space="preserve">, Podružnica </w:t>
      </w:r>
      <w:r w:rsidR="009250D9">
        <w:t>OSIJEK</w:t>
      </w:r>
      <w:r>
        <w:t xml:space="preserve">, </w:t>
      </w:r>
      <w:r w:rsidR="009250D9">
        <w:t>L. Jagera 3</w:t>
      </w:r>
      <w:r>
        <w:t xml:space="preserve">, za pokretanje skraćenog stečajnog postupka nad dužnikom </w:t>
      </w:r>
      <w:r w:rsidR="00D62782">
        <w:t>KUD LJUBOMIR RATIĆ-BUBO</w:t>
      </w:r>
      <w:r w:rsidR="001F4F9A">
        <w:t xml:space="preserve">, OIB: </w:t>
      </w:r>
      <w:r w:rsidR="00D62782">
        <w:t>59334480936</w:t>
      </w:r>
      <w:r w:rsidR="001F4F9A">
        <w:t xml:space="preserve">, registarski broj: </w:t>
      </w:r>
      <w:r w:rsidR="00D62782">
        <w:t>16000637</w:t>
      </w:r>
      <w:r w:rsidR="001F4F9A">
        <w:t xml:space="preserve">, </w:t>
      </w:r>
      <w:r w:rsidR="00D62782">
        <w:t>Vera</w:t>
      </w:r>
      <w:r w:rsidR="001F4F9A">
        <w:t xml:space="preserve">, </w:t>
      </w:r>
      <w:r w:rsidR="00D62782">
        <w:t>Stepe Stepanovića 2</w:t>
      </w:r>
      <w:r>
        <w:t xml:space="preserve">, </w:t>
      </w:r>
      <w:r w:rsidR="009B6422">
        <w:t xml:space="preserve">dana </w:t>
      </w:r>
      <w:r w:rsidR="00D62782">
        <w:t>20</w:t>
      </w:r>
      <w:r>
        <w:t xml:space="preserve">. </w:t>
      </w:r>
      <w:r w:rsidR="00D62782">
        <w:t>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62782">
        <w:t>KUD LJUBOMIR RATIĆ-BUBO, OIB: 59334480936, registarski broj: 16000637, Vera, Stepe Stepanovića 2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3403C9">
        <w:t>Ana-Maria Bogović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D62782">
        <w:t>36495483478</w:t>
      </w:r>
      <w:r w:rsidR="00775A16">
        <w:t>,</w:t>
      </w:r>
      <w:r w:rsidR="006B4DFF">
        <w:t xml:space="preserve"> </w:t>
      </w:r>
      <w:r w:rsidR="00D62782">
        <w:t>Slavonski Brod, Naselje Lutvinka ulaz 2/9</w:t>
      </w:r>
      <w:r w:rsidR="005E4663">
        <w:t>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62782">
        <w:t>KUD LJUBOMIR RATIĆ-BUBO, OIB: 59334480936, registarski broj: 16000637, Vera, Stepe Stepanovića 2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 xml:space="preserve">Regionalni centar </w:t>
      </w:r>
      <w:r w:rsidR="00D62782">
        <w:t>Osijek</w:t>
      </w:r>
      <w:r w:rsidR="00B9365B">
        <w:t xml:space="preserve">, Podružnica </w:t>
      </w:r>
      <w:r w:rsidR="00D62782">
        <w:t>Osijek</w:t>
      </w:r>
      <w:r w:rsidR="00B9365B">
        <w:t xml:space="preserve">,  OIB: 85821130368, </w:t>
      </w:r>
      <w:r w:rsidR="00D62782">
        <w:t>Osijek</w:t>
      </w:r>
      <w:r w:rsidR="00B9365B">
        <w:t xml:space="preserve">, </w:t>
      </w:r>
      <w:r w:rsidR="00D62782">
        <w:t>L. Jagera 3</w:t>
      </w:r>
      <w:r w:rsidR="00B9365B">
        <w:t>,</w:t>
      </w:r>
      <w:r>
        <w:t xml:space="preserve"> podnijela je dana </w:t>
      </w:r>
      <w:r w:rsidR="00D62782">
        <w:t>1</w:t>
      </w:r>
      <w:r w:rsidR="00C47F15">
        <w:t>6</w:t>
      </w:r>
      <w:r w:rsidR="001F4F9A">
        <w:t xml:space="preserve">. </w:t>
      </w:r>
      <w:r w:rsidR="00D62782">
        <w:t>studenoga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D62782">
        <w:t>6</w:t>
      </w:r>
      <w:r w:rsidR="00D6035C">
        <w:t>-</w:t>
      </w:r>
      <w:r w:rsidR="00D62782">
        <w:t>12798</w:t>
      </w:r>
      <w:r w:rsidR="00B9365B">
        <w:t xml:space="preserve"> Trgovačkom</w:t>
      </w:r>
      <w:r>
        <w:t xml:space="preserve"> sudu </w:t>
      </w:r>
      <w:r w:rsidR="00B9365B">
        <w:t xml:space="preserve">u </w:t>
      </w:r>
      <w:r w:rsidR="00D62782">
        <w:t>Osijeku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62782">
        <w:t>KUD LJUBOMIR RATIĆ-BUBO, OIB: 59334480936, registarski broj: 16000637, Vera, Stepe Stepanovića 2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1F4F9A">
        <w:t>2</w:t>
      </w:r>
      <w:r w:rsidR="00D62782">
        <w:t>1. studenoga</w:t>
      </w:r>
      <w:r w:rsidR="00687068">
        <w:t xml:space="preserve"> 2016</w:t>
      </w:r>
      <w:r>
        <w:t>. objavio oglas na mrežnoj stranici e-Oglasna ploča sudova pod posl. brojem St-</w:t>
      </w:r>
      <w:r w:rsidR="00D62782">
        <w:t>2860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BodyText"/>
      </w:pPr>
    </w:p>
    <w:p w:rsidRDefault="00775A16" w:rsidP="00071D51" w:rsidR="00775A16">
      <w:pPr>
        <w:pStyle w:val="BodyText"/>
      </w:pPr>
    </w:p>
    <w:p w:rsidRDefault="00775A16" w:rsidP="00071D51" w:rsidR="00775A16">
      <w:pPr>
        <w:pStyle w:val="BodyText"/>
      </w:pPr>
    </w:p>
    <w:p w:rsidRDefault="00775A16" w:rsidP="00071D51" w:rsidR="00775A16" w:rsidRPr="009F5B7A">
      <w:pPr>
        <w:pStyle w:val="BodyText"/>
      </w:pPr>
    </w:p>
    <w:p w:rsidRDefault="0040522B" w:rsidP="00D6035C" w:rsidR="0040522B" w:rsidRPr="009F5B7A">
      <w:pPr>
        <w:pStyle w:val="BodyText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D62782">
        <w:t>20</w:t>
      </w:r>
      <w:r w:rsidR="00896BF4">
        <w:t xml:space="preserve">. </w:t>
      </w:r>
      <w:r w:rsidR="00D62782">
        <w:t>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2782" w:rsidP="0013119A" w:rsidR="00D6035C" w:rsidRPr="009F5B7A">
      <w:r>
        <w:t xml:space="preserve">     </w:t>
      </w:r>
      <w:r w:rsidR="00D6035C" w:rsidRPr="009F5B7A">
        <w:t xml:space="preserve"> Zapisničar:</w:t>
      </w:r>
      <w:r w:rsidR="00D6035C" w:rsidRPr="009F5B7A">
        <w:tab/>
        <w:t xml:space="preserve"> </w:t>
      </w:r>
      <w:r w:rsidR="00D6035C" w:rsidRPr="009F5B7A">
        <w:tab/>
      </w:r>
      <w:r w:rsidR="00D6035C" w:rsidRPr="009F5B7A">
        <w:tab/>
      </w:r>
      <w:r w:rsidR="00D6035C" w:rsidRPr="009F5B7A">
        <w:tab/>
      </w:r>
      <w:r w:rsidR="00D6035C" w:rsidRPr="009F5B7A">
        <w:tab/>
      </w:r>
      <w:r w:rsidR="00D6035C" w:rsidRPr="009F5B7A">
        <w:tab/>
        <w:t xml:space="preserve">       S u d a c</w:t>
      </w:r>
    </w:p>
    <w:p w:rsidRDefault="00D62782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1F4F9A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Ured državne uprave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D62782">
        <w:t>15</w:t>
      </w:r>
      <w:r w:rsidR="00896BF4">
        <w:t>/</w:t>
      </w:r>
      <w:r w:rsidR="00D62782">
        <w:t>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782" w:rsidP="00DB058B" w:rsidR="00D62782">
      <w:r>
        <w:separator/>
      </w:r>
    </w:p>
  </w:endnote>
  <w:endnote w:id="0" w:type="continuationSeparator">
    <w:p w:rsidRDefault="00D62782" w:rsidP="00DB058B" w:rsidR="00D62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782" w:rsidP="00DB058B" w:rsidR="00D62782">
      <w:r>
        <w:separator/>
      </w:r>
    </w:p>
  </w:footnote>
  <w:footnote w:id="0" w:type="continuationSeparator">
    <w:p w:rsidRDefault="00D62782" w:rsidP="00DB058B" w:rsidR="00D62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782" w:rsidR="00D6278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60449">
      <w:rPr>
        <w:noProof/>
      </w:rPr>
      <w:t>2</w:t>
    </w:r>
    <w:r>
      <w:fldChar w:fldCharType="end"/>
    </w:r>
  </w:p>
  <w:p w:rsidRDefault="00D62782" w:rsidR="00D62782">
    <w:pPr>
      <w:pStyle w:val="Header"/>
    </w:pPr>
  </w:p>
  <w:p w:rsidRDefault="00D62782" w:rsidR="00D62782">
    <w:pPr>
      <w:pStyle w:val="Header"/>
    </w:pPr>
    <w:r>
      <w:tab/>
    </w:r>
    <w:r>
      <w:tab/>
      <w:t>10 St-2860/2016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403C9"/>
    <w:rsid w:val="0036302D"/>
    <w:rsid w:val="003942B2"/>
    <w:rsid w:val="003B5A7F"/>
    <w:rsid w:val="0040522B"/>
    <w:rsid w:val="00423822"/>
    <w:rsid w:val="00437C48"/>
    <w:rsid w:val="004D0CA5"/>
    <w:rsid w:val="004F0096"/>
    <w:rsid w:val="00500CAC"/>
    <w:rsid w:val="005113D4"/>
    <w:rsid w:val="00514954"/>
    <w:rsid w:val="00597876"/>
    <w:rsid w:val="005C2121"/>
    <w:rsid w:val="005E4663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60449"/>
    <w:rsid w:val="00775A16"/>
    <w:rsid w:val="00785BDD"/>
    <w:rsid w:val="007F5576"/>
    <w:rsid w:val="00896BF4"/>
    <w:rsid w:val="008A5A7D"/>
    <w:rsid w:val="008D7500"/>
    <w:rsid w:val="008E0069"/>
    <w:rsid w:val="00917B69"/>
    <w:rsid w:val="009250D9"/>
    <w:rsid w:val="0095467A"/>
    <w:rsid w:val="0097655D"/>
    <w:rsid w:val="009B6422"/>
    <w:rsid w:val="009E6DE5"/>
    <w:rsid w:val="009F32F6"/>
    <w:rsid w:val="009F5360"/>
    <w:rsid w:val="009F5B7A"/>
    <w:rsid w:val="00A1213B"/>
    <w:rsid w:val="00A227D3"/>
    <w:rsid w:val="00A868A7"/>
    <w:rsid w:val="00B26C04"/>
    <w:rsid w:val="00B37C1E"/>
    <w:rsid w:val="00B43372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47F15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62782"/>
    <w:rsid w:val="00D72DEF"/>
    <w:rsid w:val="00DB058B"/>
    <w:rsid w:val="00DC7B39"/>
    <w:rsid w:val="00DE0702"/>
    <w:rsid w:val="00DE4CD2"/>
    <w:rsid w:val="00E00143"/>
    <w:rsid w:val="00E913CE"/>
    <w:rsid w:val="00EB5FF1"/>
    <w:rsid w:val="00EC13CB"/>
    <w:rsid w:val="00EC7878"/>
    <w:rsid w:val="00EE3FB4"/>
    <w:rsid w:val="00F30D73"/>
    <w:rsid w:val="00F47D12"/>
    <w:rsid w:val="00F620B4"/>
    <w:rsid w:val="00FB669F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43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B433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B433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3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3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43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B433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B433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3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3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St-2860/2016-4</izvorni_sadrzaj>
    <derivirana_varijabla naziv="DomainObject.Oznaka_1">St-2860/2016-4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 LJUBOMIR RATIĆ-BUBO</izvorni_sadrzaj>
    <derivirana_varijabla naziv="DomainObject.Predmet.ProtustrankaFormated_1">  KUD LJUBOMIR RATIĆ-BUBO</derivirana_varijabla>
  </DomainObject.Predmet.ProtustrankaFormated>
  <DomainObject.Predmet.ProtustrankaFormatedOIB>
    <izvorni_sadrzaj>  KUD LJUBOMIR RATIĆ-BUBO, OIB 59334480936</izvorni_sadrzaj>
    <derivirana_varijabla naziv="DomainObject.Predmet.ProtustrankaFormatedOIB_1">  KUD LJUBOMIR RATIĆ-BUBO, OIB 59334480936</derivirana_varijabla>
  </DomainObject.Predmet.ProtustrankaFormatedOIB>
  <DomainObject.Predmet.ProtustrankaFormatedWithAdress>
    <izvorni_sadrzaj> KUD LJUBOMIR RATIĆ-BUBO, Stepe Stepanovića 2, 32224 Vera</izvorni_sadrzaj>
    <derivirana_varijabla naziv="DomainObject.Predmet.ProtustrankaFormatedWithAdress_1"> KUD LJUBOMIR RATIĆ-BUBO, Stepe Stepanovića 2, 32224 Vera</derivirana_varijabla>
  </DomainObject.Predmet.ProtustrankaFormatedWithAdress>
  <DomainObject.Predmet.ProtustrankaFormatedWithAdressOIB>
    <izvorni_sadrzaj> KUD LJUBOMIR RATIĆ-BUBO, OIB 59334480936, Stepe Stepanovića 2, 32224 Vera</izvorni_sadrzaj>
    <derivirana_varijabla naziv="DomainObject.Predmet.ProtustrankaFormatedWithAdressOIB_1"> KUD LJUBOMIR RATIĆ-BUBO, OIB 59334480936, Stepe Stepanovića 2, 32224 Vera</derivirana_varijabla>
  </DomainObject.Predmet.ProtustrankaFormatedWithAdressOIB>
  <DomainObject.Predmet.ProtustrankaWithAdress>
    <izvorni_sadrzaj>KUD LJUBOMIR RATIĆ-BUBO Stepe Stepanovića 2, 32224 Vera</izvorni_sadrzaj>
    <derivirana_varijabla naziv="DomainObject.Predmet.ProtustrankaWithAdress_1">KUD LJUBOMIR RATIĆ-BUBO Stepe Stepanovića 2, 32224 Vera</derivirana_varijabla>
  </DomainObject.Predmet.ProtustrankaWithAdress>
  <DomainObject.Predmet.ProtustrankaWithAdressOIB>
    <izvorni_sadrzaj>KUD LJUBOMIR RATIĆ-BUBO, OIB 59334480936, Stepe Stepanovića 2, 32224 Vera</izvorni_sadrzaj>
    <derivirana_varijabla naziv="DomainObject.Predmet.ProtustrankaWithAdressOIB_1">KUD LJUBOMIR RATIĆ-BUBO, OIB 59334480936, Stepe Stepanovića 2, 32224 Vera</derivirana_varijabla>
  </DomainObject.Predmet.ProtustrankaWithAdressOIB>
  <DomainObject.Predmet.ProtustrankaNazivFormated>
    <izvorni_sadrzaj>KUD LJUBOMIR RATIĆ-BUBO</izvorni_sadrzaj>
    <derivirana_varijabla naziv="DomainObject.Predmet.ProtustrankaNazivFormated_1">KUD LJUBOMIR RATIĆ-BUBO</derivirana_varijabla>
  </DomainObject.Predmet.ProtustrankaNazivFormated>
  <DomainObject.Predmet.ProtustrankaNazivFormatedOIB>
    <izvorni_sadrzaj>KUD LJUBOMIR RATIĆ-BUBO, OIB 59334480936</izvorni_sadrzaj>
    <derivirana_varijabla naziv="DomainObject.Predmet.ProtustrankaNazivFormatedOIB_1">KUD LJUBOMIR RATIĆ-BUBO, OIB 59334480936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KUD LJUBOMIR RATIĆ-BUBO</item>
    </izvorni_sadrzaj>
    <derivirana_varijabla naziv="DomainObject.Predmet.ProtuStrankaListFormated_1">
      <item>KUD LJUBOMIR RATIĆ-BUBO</item>
    </derivirana_varijabla>
  </DomainObject.Predmet.ProtuStrankaListFormated>
  <DomainObject.Predmet.ProtuStrankaListFormatedOIB>
    <izvorni_sadrzaj>
      <item>KUD LJUBOMIR RATIĆ-BUBO, OIB 59334480936</item>
    </izvorni_sadrzaj>
    <derivirana_varijabla naziv="DomainObject.Predmet.ProtuStrankaListFormatedOIB_1">
      <item>KUD LJUBOMIR RATIĆ-BUBO, OIB 59334480936</item>
    </derivirana_varijabla>
  </DomainObject.Predmet.ProtuStrankaListFormatedOIB>
  <DomainObject.Predmet.ProtuStrankaListFormatedWithAdress>
    <izvorni_sadrzaj>
      <item>KUD LJUBOMIR RATIĆ-BUBO, Stepe Stepanovića 2, 32224 Vera</item>
    </izvorni_sadrzaj>
    <derivirana_varijabla naziv="DomainObject.Predmet.ProtuStrankaListFormatedWithAdress_1">
      <item>KUD LJUBOMIR RATIĆ-BUBO, Stepe Stepanovića 2, 32224 Vera</item>
    </derivirana_varijabla>
  </DomainObject.Predmet.ProtuStrankaListFormatedWithAdress>
  <DomainObject.Predmet.ProtuStrankaListFormatedWithAdressOIB>
    <izvorni_sadrzaj>
      <item>KUD LJUBOMIR RATIĆ-BUBO, OIB 59334480936, Stepe Stepanovića 2, 32224 Vera</item>
    </izvorni_sadrzaj>
    <derivirana_varijabla naziv="DomainObject.Predmet.ProtuStrankaListFormatedWithAdressOIB_1">
      <item>KUD LJUBOMIR RATIĆ-BUBO, OIB 59334480936, Stepe Stepanovića 2, 32224 Vera</item>
    </derivirana_varijabla>
  </DomainObject.Predmet.ProtuStrankaListFormatedWithAdressOIB>
  <DomainObject.Predmet.ProtuStrankaListNazivFormated>
    <izvorni_sadrzaj>
      <item>KUD LJUBOMIR RATIĆ-BUBO</item>
    </izvorni_sadrzaj>
    <derivirana_varijabla naziv="DomainObject.Predmet.ProtuStrankaListNazivFormated_1">
      <item>KUD LJUBOMIR RATIĆ-BUBO</item>
    </derivirana_varijabla>
  </DomainObject.Predmet.ProtuStrankaListNazivFormated>
  <DomainObject.Predmet.ProtuStrankaListNazivFormatedOIB>
    <izvorni_sadrzaj>
      <item>KUD LJUBOMIR RATIĆ-BUBO, OIB 59334480936</item>
    </izvorni_sadrzaj>
    <derivirana_varijabla naziv="DomainObject.Predmet.ProtuStrankaListNazivFormatedOIB_1">
      <item>KUD LJUBOMIR RATIĆ-BUBO, OIB 59334480936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St-2860/2016-4</izvorni_sadrzaj>
    <derivirana_varijabla naziv="DomainObject.PoslovniBrojDokumenta_1">St-2860/2016-4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KUD LJUBOMIR RATIĆ-BUBO</izvorni_sadrzaj>
    <derivirana_varijabla naziv="DomainObject.Predmet.ProtustrankaIDrugi_1">KUD LJUBOMIR RATIĆ-BUBO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KUD LJUBOMIR RATIĆ-BUBO, OIB 59334480936, Stepe Stepanovića 2, 32224 Vera</izvorni_sadrzaj>
    <derivirana_varijabla naziv="DomainObject.Predmet.ProtustrankaIDrugiAdressOIB_1">KUD LJUBOMIR RATIĆ-BUBO, OIB 59334480936, Stepe Stepanovića 2,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KUD LJUBOMIR RATIĆ-BUBO</item>
    </izvorni_sadrzaj>
    <derivirana_varijabla naziv="DomainObject.Predmet.SudioniciListNaziv_1">
      <item>FINA RC OSIJEK</item>
      <item>KUD LJUBOMIR RATIĆ-BUBO</item>
    </derivirana_varijabla>
  </DomainObject.Predmet.SudioniciListNaziv>
  <DomainObject.Predmet.SudioniciListAdressOIB>
    <izvorni_sadrzaj>
      <item>FINA RC OSIJEK, OIB 85821130368</item>
      <item>KUD LJUBOMIR RATIĆ-BUBO, OIB 59334480936, Stepe Stepanovića 2,32224 Vera</item>
    </izvorni_sadrzaj>
    <derivirana_varijabla naziv="DomainObject.Predmet.SudioniciListAdressOIB_1">
      <item>FINA RC OSIJEK, OIB 85821130368</item>
      <item>KUD LJUBOMIR RATIĆ-BUBO, OIB 59334480936, Stepe Stepanovića 2,32224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59334480936</item>
    </izvorni_sadrzaj>
    <derivirana_varijabla naziv="DomainObject.Predmet.SudioniciListNazivOIB_1">
      <item>, OIB 85821130368</item>
      <item>, OIB 59334480936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064DD-2B3F-4C38-9B6D-3D7EB9CB3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2330</properties:Characters>
  <properties:Lines>84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2017-02-20T10:01:00Z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2017-02-20T11:06:00Z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