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0E7880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0E7880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0E7880" w:rsidR="00B85D67" w:rsidRPr="00525C75">
            <w:pPr>
              <w:jc w:val="center"/>
            </w:pP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0E7880" w:rsidR="00B85D67" w:rsidRPr="00525C75">
            <w:pPr>
              <w:jc w:val="center"/>
            </w:pPr>
          </w:p>
        </w:tc>
      </w:tr>
    </w:tbl>
    <w:p w14:textId="0c7ebe9" w14:paraId="0c7ebe9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224237">
        <w:t>5645/16</w:t>
      </w:r>
      <w:r w:rsidR="004D4FF6">
        <w:t xml:space="preserve">  </w:t>
      </w:r>
      <w:r w:rsidR="00FD7232">
        <w:t>-61</w:t>
      </w:r>
    </w:p>
    <w:p w:rsidRDefault="002265B6" w:rsidP="000E7880" w:rsidR="002265B6" w:rsidRPr="00083E15">
      <w:r w:rsidRPr="00083E15">
        <w:t xml:space="preserve">      </w:t>
      </w:r>
    </w:p>
    <w:p w:rsidRDefault="002265B6" w:rsidP="000E7880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0E7880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0E7880" w:rsidR="002265B6" w:rsidRPr="00B04B8F">
      <w:r>
        <w:t xml:space="preserve"> </w:t>
      </w:r>
    </w:p>
    <w:p w:rsidRDefault="006C081D" w:rsidP="002751F1" w:rsidR="00BB128D" w:rsidRPr="0032121B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</w:t>
      </w:r>
      <w:r w:rsidR="00536299">
        <w:t>pred</w:t>
      </w:r>
      <w:r w:rsidR="00B90F77" w:rsidRPr="0032121B">
        <w:t xml:space="preserve">stečajnom postupku nad dužnikom </w:t>
      </w:r>
      <w:r w:rsidR="00224237" w:rsidRPr="00224237">
        <w:t>VIŠEVICA-KOMP d.o.o. Zagreb, Jordanovac 47, OIB: 99808350057, kojega zastupa punomoćnik Goran Jujnović Lučić, odvjetnik u Zagrebu, Strojarska cesta 20/XXII, pokrenutom na prijedlog dužnika</w:t>
      </w:r>
      <w:r w:rsidR="00224237">
        <w:t xml:space="preserve">, </w:t>
      </w:r>
      <w:r w:rsidR="005804DA">
        <w:t>2</w:t>
      </w:r>
      <w:r w:rsidR="00430E86">
        <w:t xml:space="preserve">. </w:t>
      </w:r>
      <w:r w:rsidR="005804DA">
        <w:t>svibnja</w:t>
      </w:r>
      <w:r w:rsidR="00430E86">
        <w:t xml:space="preserve"> </w:t>
      </w:r>
      <w:r w:rsidR="00224237">
        <w:t>201</w:t>
      </w:r>
      <w:r w:rsidR="00C55281">
        <w:t>7</w:t>
      </w:r>
      <w:r w:rsidR="00224237">
        <w:t>.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5804DA" w:rsidRPr="005804DA">
      <w:pPr>
        <w:jc w:val="both"/>
        <w:rPr>
          <w:b/>
        </w:rPr>
      </w:pPr>
      <w:r w:rsidRPr="0032121B">
        <w:tab/>
      </w:r>
      <w:r w:rsidR="00430E86">
        <w:t xml:space="preserve">Ispravlja se </w:t>
      </w:r>
      <w:r w:rsidR="00C55281">
        <w:t>rješenje ovoga suda posl. broj St-5645/16</w:t>
      </w:r>
      <w:r w:rsidR="005804DA">
        <w:t>-59</w:t>
      </w:r>
      <w:r w:rsidR="00C55281">
        <w:t xml:space="preserve"> od </w:t>
      </w:r>
      <w:r w:rsidR="005804DA">
        <w:t xml:space="preserve">18. travnja 2017. u dijelu kolji se odnosi na poslovnu adresu vjerovnika DD Servis d.o.o., OIB: 95325472047, na način da ista ispravno glasi: </w:t>
      </w:r>
      <w:r w:rsidR="005804DA" w:rsidRPr="005804DA">
        <w:rPr>
          <w:b/>
        </w:rPr>
        <w:t>"D.D. Servis d.o.o. Zagreb (Grad Zagreb), Sisačka cesta, III odvojak 7."</w:t>
      </w:r>
    </w:p>
    <w:p w:rsidRDefault="00102FA4" w:rsidP="005804DA" w:rsidR="00102FA4" w:rsidRP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DE405E" w:rsidP="00DE405E" w:rsidR="00DE405E">
      <w:pPr>
        <w:jc w:val="both"/>
        <w:rPr>
          <w:bCs/>
        </w:rPr>
      </w:pPr>
    </w:p>
    <w:p w:rsidRDefault="00DE405E" w:rsidP="00864CCB" w:rsidR="00864CCB" w:rsidRPr="00864CCB">
      <w:pPr>
        <w:jc w:val="both"/>
        <w:rPr>
          <w:bCs/>
        </w:rPr>
      </w:pPr>
      <w:r>
        <w:rPr>
          <w:bCs/>
        </w:rPr>
        <w:tab/>
        <w:t xml:space="preserve">Budući da </w:t>
      </w:r>
      <w:r w:rsidR="00E00CA3">
        <w:rPr>
          <w:bCs/>
        </w:rPr>
        <w:t xml:space="preserve">je prijedlog </w:t>
      </w:r>
      <w:r w:rsidR="005804DA">
        <w:rPr>
          <w:bCs/>
        </w:rPr>
        <w:t xml:space="preserve">vjerovnika </w:t>
      </w:r>
      <w:r>
        <w:rPr>
          <w:bCs/>
        </w:rPr>
        <w:t>za ispravk</w:t>
      </w:r>
      <w:r w:rsidR="00E00CA3">
        <w:rPr>
          <w:bCs/>
        </w:rPr>
        <w:t>om rješenja</w:t>
      </w:r>
      <w:r w:rsidR="005804DA">
        <w:rPr>
          <w:bCs/>
        </w:rPr>
        <w:t xml:space="preserve"> navedenog  u izreci</w:t>
      </w:r>
      <w:r w:rsidR="00E00CA3">
        <w:rPr>
          <w:bCs/>
        </w:rPr>
        <w:t xml:space="preserve"> </w:t>
      </w:r>
      <w:r w:rsidR="00864CCB">
        <w:rPr>
          <w:bCs/>
        </w:rPr>
        <w:t xml:space="preserve">osnovan, temeljem </w:t>
      </w:r>
      <w:r w:rsidR="00864CCB" w:rsidRPr="00864CCB">
        <w:rPr>
          <w:bCs/>
        </w:rPr>
        <w:t>odgovarajuće primjene članka  347. Zakona o parničnom postupku (NN 53/91, 91/92, 58/93, 112/99, 88/01, 117/03, 88/05, 02/07, 84/08, 96/08, 123/08, 57/11, 148/11, 25/13 i 89/14 – odluka Ustavnog</w:t>
      </w:r>
      <w:r w:rsidR="005804DA">
        <w:rPr>
          <w:bCs/>
        </w:rPr>
        <w:t xml:space="preserve"> suda) odlučeno je kao u izreci, s time da je poslovna adresa navedena kako je ista naznačena u sudskom registru, bez poštanskog broja sjedišta.</w:t>
      </w:r>
      <w:r w:rsidR="00864CCB" w:rsidRPr="00864CCB">
        <w:rPr>
          <w:bCs/>
        </w:rPr>
        <w:t xml:space="preserve"> </w:t>
      </w:r>
    </w:p>
    <w:p w:rsidRDefault="00DE405E" w:rsidP="00DE405E" w:rsidR="00DE405E">
      <w:pPr>
        <w:jc w:val="both"/>
        <w:rPr>
          <w:bCs/>
        </w:rPr>
      </w:pPr>
    </w:p>
    <w:p w:rsidRDefault="001E4E5F" w:rsidP="00E8366C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 xml:space="preserve">, </w:t>
      </w:r>
      <w:r w:rsidR="005804DA">
        <w:t>2. svibnja</w:t>
      </w:r>
      <w:r w:rsidR="00864CCB">
        <w:t xml:space="preserve"> 2017.</w:t>
      </w:r>
      <w:r w:rsidR="00C34FDD" w:rsidRPr="0032121B">
        <w:t xml:space="preserve"> </w:t>
      </w:r>
    </w:p>
    <w:p w:rsidRDefault="00EB1EE5" w:rsidP="001E4E5F" w:rsidR="00EB1EE5" w:rsidRPr="0032121B">
      <w:pPr>
        <w:jc w:val="both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="00AF0584">
        <w:t xml:space="preserve">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FD7232">
        <w:t>, v.r.</w:t>
      </w:r>
    </w:p>
    <w:p w:rsidRDefault="001E4E5F" w:rsidP="001E4E5F" w:rsidR="001E4E5F" w:rsidRPr="0032121B">
      <w:pPr>
        <w:jc w:val="both"/>
      </w:pPr>
      <w:r w:rsidRPr="0032121B">
        <w:t>Pravna pouka:</w:t>
      </w:r>
    </w:p>
    <w:p w:rsidRDefault="00864CCB" w:rsidP="00767483" w:rsidR="00767483" w:rsidRPr="0032121B">
      <w:pPr>
        <w:jc w:val="both"/>
      </w:pPr>
      <w:r>
        <w:t>Na ovo rješenje dopuštena je žalba koja se p</w:t>
      </w:r>
      <w:r w:rsidR="00AF0584">
        <w:t>odnosi ovome sudu u roku osam dana, u tri primjerka.</w:t>
      </w:r>
    </w:p>
    <w:p w:rsidRDefault="00767483" w:rsidP="001E4E5F" w:rsidR="00767483">
      <w:pPr>
        <w:jc w:val="both"/>
      </w:pPr>
    </w:p>
    <w:p w:rsidRDefault="00FD7232" w:rsidP="001E4E5F" w:rsidR="00FD723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FD7232" w:rsidP="001E4E5F" w:rsidR="00FD7232" w:rsidRPr="003212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1E4E5F" w:rsidP="001E4E5F" w:rsidR="001E4E5F" w:rsidRPr="00FD7232">
      <w:pPr>
        <w:jc w:val="both"/>
        <w:rPr>
          <w:color w:themeColor="background1" w:val="FFFFFF"/>
        </w:rPr>
      </w:pPr>
      <w:r w:rsidRPr="00FD7232">
        <w:rPr>
          <w:color w:themeColor="background1" w:val="FFFFFF"/>
        </w:rPr>
        <w:t>DNA:</w:t>
      </w:r>
    </w:p>
    <w:p w:rsidRDefault="005E772C" w:rsidP="001E4E5F" w:rsidR="00D373D4" w:rsidRPr="00FD7232">
      <w:pPr>
        <w:jc w:val="both"/>
        <w:rPr>
          <w:color w:themeColor="background1" w:val="FFFFFF"/>
        </w:rPr>
      </w:pPr>
      <w:r w:rsidRPr="00FD7232">
        <w:rPr>
          <w:color w:themeColor="background1" w:val="FFFFFF"/>
        </w:rPr>
        <w:t>1</w:t>
      </w:r>
      <w:r w:rsidR="0003267D" w:rsidRPr="00FD7232">
        <w:rPr>
          <w:color w:themeColor="background1" w:val="FFFFFF"/>
        </w:rPr>
        <w:t xml:space="preserve">. </w:t>
      </w:r>
      <w:r w:rsidR="00AF0584" w:rsidRPr="00FD7232">
        <w:rPr>
          <w:color w:themeColor="background1" w:val="FFFFFF"/>
        </w:rPr>
        <w:t>Povjereniku, osobno</w:t>
      </w:r>
    </w:p>
    <w:p w:rsidRDefault="005E772C" w:rsidP="001E4E5F" w:rsidR="00AF0584" w:rsidRPr="00FD7232">
      <w:pPr>
        <w:jc w:val="both"/>
        <w:rPr>
          <w:color w:themeColor="background1" w:val="FFFFFF"/>
        </w:rPr>
      </w:pPr>
      <w:r w:rsidRPr="00FD7232">
        <w:rPr>
          <w:color w:themeColor="background1" w:val="FFFFFF"/>
        </w:rPr>
        <w:t>2</w:t>
      </w:r>
      <w:r w:rsidR="00D373D4" w:rsidRPr="00FD7232">
        <w:rPr>
          <w:color w:themeColor="background1" w:val="FFFFFF"/>
        </w:rPr>
        <w:t xml:space="preserve">. </w:t>
      </w:r>
      <w:r w:rsidR="00AF0584" w:rsidRPr="00FD7232">
        <w:rPr>
          <w:color w:themeColor="background1" w:val="FFFFFF"/>
        </w:rPr>
        <w:t>Dužniku, po pun.</w:t>
      </w:r>
    </w:p>
    <w:p w:rsidRDefault="00E00CA3" w:rsidP="001E4E5F" w:rsidR="00E00CA3" w:rsidRPr="00FD7232">
      <w:pPr>
        <w:jc w:val="both"/>
        <w:rPr>
          <w:color w:themeColor="background1" w:val="FFFFFF"/>
        </w:rPr>
      </w:pPr>
      <w:r w:rsidRPr="00FD7232">
        <w:rPr>
          <w:color w:themeColor="background1" w:val="FFFFFF"/>
        </w:rPr>
        <w:t xml:space="preserve">3. </w:t>
      </w:r>
      <w:r w:rsidR="005804DA" w:rsidRPr="00FD7232">
        <w:rPr>
          <w:color w:themeColor="background1" w:val="FFFFFF"/>
        </w:rPr>
        <w:t>Financijska agencija</w:t>
      </w:r>
    </w:p>
    <w:p w:rsidRDefault="005804DA" w:rsidP="001E4E5F" w:rsidR="005804DA" w:rsidRPr="00FD7232">
      <w:pPr>
        <w:jc w:val="both"/>
        <w:rPr>
          <w:color w:themeColor="background1" w:val="FFFFFF"/>
        </w:rPr>
      </w:pPr>
      <w:r w:rsidRPr="00FD7232">
        <w:rPr>
          <w:color w:themeColor="background1" w:val="FFFFFF"/>
        </w:rPr>
        <w:t xml:space="preserve">4. Vjerovniku D.D. Servis d.o.o., po pun. Ranki </w:t>
      </w:r>
      <w:proofErr w:type="spellStart"/>
      <w:r w:rsidRPr="00FD7232">
        <w:rPr>
          <w:color w:themeColor="background1" w:val="FFFFFF"/>
        </w:rPr>
        <w:t>Rukljač</w:t>
      </w:r>
      <w:proofErr w:type="spellEnd"/>
      <w:r w:rsidRPr="00FD7232">
        <w:rPr>
          <w:color w:themeColor="background1" w:val="FFFFFF"/>
        </w:rPr>
        <w:t xml:space="preserve">, odvjetnici u Zagrebu, </w:t>
      </w:r>
      <w:proofErr w:type="spellStart"/>
      <w:r w:rsidRPr="00FD7232">
        <w:rPr>
          <w:color w:themeColor="background1" w:val="FFFFFF"/>
        </w:rPr>
        <w:t>Kršnjavoga</w:t>
      </w:r>
      <w:proofErr w:type="spellEnd"/>
      <w:r w:rsidRPr="00FD7232">
        <w:rPr>
          <w:color w:themeColor="background1" w:val="FFFFFF"/>
        </w:rPr>
        <w:t xml:space="preserve"> 9</w:t>
      </w:r>
    </w:p>
    <w:p w:rsidRDefault="005804DA" w:rsidP="00EB1EE5" w:rsidR="00AF0584" w:rsidRPr="00FD7232">
      <w:pPr>
        <w:jc w:val="both"/>
        <w:rPr>
          <w:color w:themeColor="background1" w:val="FFFFFF"/>
        </w:rPr>
      </w:pPr>
      <w:r w:rsidRPr="00FD7232">
        <w:rPr>
          <w:color w:themeColor="background1" w:val="FFFFFF"/>
        </w:rPr>
        <w:t>5</w:t>
      </w:r>
      <w:r w:rsidR="00767483" w:rsidRPr="00FD7232">
        <w:rPr>
          <w:color w:themeColor="background1" w:val="FFFFFF"/>
        </w:rPr>
        <w:t xml:space="preserve">. </w:t>
      </w:r>
      <w:r w:rsidR="00B85D67" w:rsidRPr="00FD7232">
        <w:rPr>
          <w:color w:themeColor="background1" w:val="FFFFFF"/>
        </w:rPr>
        <w:t>e-</w:t>
      </w:r>
      <w:r w:rsidR="00767483" w:rsidRPr="00FD7232">
        <w:rPr>
          <w:color w:themeColor="background1" w:val="FFFFFF"/>
        </w:rPr>
        <w:t>Oglasna ploča</w:t>
      </w:r>
    </w:p>
    <w:sectPr w:rsidSect="00FB64FF" w:rsidR="00AF0584" w:rsidRPr="00FD7232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B3B" w:rsidR="00D11B3B">
      <w:r>
        <w:separator/>
      </w:r>
    </w:p>
  </w:endnote>
  <w:endnote w:id="0" w:type="continuationSeparator">
    <w:p w:rsidRDefault="00D11B3B" w:rsidR="00D11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B3B" w:rsidR="00D11B3B">
      <w:r>
        <w:separator/>
      </w:r>
    </w:p>
  </w:footnote>
  <w:footnote w:id="0" w:type="continuationSeparator">
    <w:p w:rsidRDefault="00D11B3B" w:rsidR="00D11B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P="00FB64FF" w:rsidR="000E78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7880" w:rsidR="000E78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P="002265B6" w:rsidR="000E7880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5804DA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0E7880" w:rsidP="002265B6" w:rsidR="000E7880">
    <w:pPr>
      <w:jc w:val="right"/>
    </w:pPr>
    <w:r w:rsidRPr="002265B6">
      <w:rPr>
        <w:rFonts w:cs="Times New Roman"/>
        <w:sz w:val="22"/>
        <w:szCs w:val="22"/>
      </w:rPr>
      <w:t>3 St-</w:t>
    </w:r>
    <w:r>
      <w:rPr>
        <w:rFonts w:cs="Times New Roman"/>
        <w:sz w:val="22"/>
        <w:szCs w:val="22"/>
      </w:rPr>
      <w:t>5645/16</w:t>
    </w:r>
  </w:p>
  <w:p w:rsidRDefault="000E7880" w:rsidR="000E788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R="000E7880">
    <w:pPr>
      <w:pStyle w:val="Zaglavlje"/>
    </w:pPr>
  </w:p>
  <w:p w:rsidRDefault="000E7880" w:rsidR="000E7880">
    <w:pPr>
      <w:pStyle w:val="Zaglavlje"/>
    </w:pPr>
  </w:p>
  <w:p w:rsidRDefault="000E7880" w:rsidR="000E788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6299"/>
    <w:rsid w:val="00020BA4"/>
    <w:rsid w:val="00021A42"/>
    <w:rsid w:val="00027233"/>
    <w:rsid w:val="00032346"/>
    <w:rsid w:val="0003267D"/>
    <w:rsid w:val="0006417A"/>
    <w:rsid w:val="0006505A"/>
    <w:rsid w:val="000664AF"/>
    <w:rsid w:val="00071D41"/>
    <w:rsid w:val="00081CB2"/>
    <w:rsid w:val="00082920"/>
    <w:rsid w:val="00083474"/>
    <w:rsid w:val="000A3AC6"/>
    <w:rsid w:val="000A4A6A"/>
    <w:rsid w:val="000B00D3"/>
    <w:rsid w:val="000D34A4"/>
    <w:rsid w:val="000D642A"/>
    <w:rsid w:val="000E786A"/>
    <w:rsid w:val="000E7880"/>
    <w:rsid w:val="00102FA4"/>
    <w:rsid w:val="00110294"/>
    <w:rsid w:val="001141F9"/>
    <w:rsid w:val="00121FDD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1E672B"/>
    <w:rsid w:val="00207B14"/>
    <w:rsid w:val="00224237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2121B"/>
    <w:rsid w:val="0036341C"/>
    <w:rsid w:val="0038472E"/>
    <w:rsid w:val="003B63FD"/>
    <w:rsid w:val="003C6959"/>
    <w:rsid w:val="00405993"/>
    <w:rsid w:val="00413263"/>
    <w:rsid w:val="00421DF0"/>
    <w:rsid w:val="004233F7"/>
    <w:rsid w:val="00430E86"/>
    <w:rsid w:val="00435DB6"/>
    <w:rsid w:val="00446967"/>
    <w:rsid w:val="0045033D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20F5A"/>
    <w:rsid w:val="005272EF"/>
    <w:rsid w:val="00536299"/>
    <w:rsid w:val="00544A80"/>
    <w:rsid w:val="00575AA2"/>
    <w:rsid w:val="005764D5"/>
    <w:rsid w:val="005774B3"/>
    <w:rsid w:val="005804DA"/>
    <w:rsid w:val="005C0A9D"/>
    <w:rsid w:val="005C3453"/>
    <w:rsid w:val="005E772C"/>
    <w:rsid w:val="005F358B"/>
    <w:rsid w:val="005F3910"/>
    <w:rsid w:val="00610A67"/>
    <w:rsid w:val="0061156F"/>
    <w:rsid w:val="006131A4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E3E04"/>
    <w:rsid w:val="00710C1D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41F3D"/>
    <w:rsid w:val="00854BE1"/>
    <w:rsid w:val="00862700"/>
    <w:rsid w:val="00864CCB"/>
    <w:rsid w:val="00875068"/>
    <w:rsid w:val="00881589"/>
    <w:rsid w:val="00890596"/>
    <w:rsid w:val="00896490"/>
    <w:rsid w:val="008A1B6B"/>
    <w:rsid w:val="008B2551"/>
    <w:rsid w:val="008C7CF7"/>
    <w:rsid w:val="008F569D"/>
    <w:rsid w:val="0090223B"/>
    <w:rsid w:val="00902FE2"/>
    <w:rsid w:val="00915A11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306B"/>
    <w:rsid w:val="00A55A01"/>
    <w:rsid w:val="00A56F4A"/>
    <w:rsid w:val="00A709F0"/>
    <w:rsid w:val="00A936D7"/>
    <w:rsid w:val="00AA0C7F"/>
    <w:rsid w:val="00AB1DB5"/>
    <w:rsid w:val="00AB314A"/>
    <w:rsid w:val="00AC4626"/>
    <w:rsid w:val="00AD14C3"/>
    <w:rsid w:val="00AE0DDB"/>
    <w:rsid w:val="00AF0584"/>
    <w:rsid w:val="00B06605"/>
    <w:rsid w:val="00B330D1"/>
    <w:rsid w:val="00B3404E"/>
    <w:rsid w:val="00B45736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D0323"/>
    <w:rsid w:val="00BD67A2"/>
    <w:rsid w:val="00BF2D1D"/>
    <w:rsid w:val="00BF3CF4"/>
    <w:rsid w:val="00C16795"/>
    <w:rsid w:val="00C34FDD"/>
    <w:rsid w:val="00C35364"/>
    <w:rsid w:val="00C55281"/>
    <w:rsid w:val="00C646FF"/>
    <w:rsid w:val="00CA22FE"/>
    <w:rsid w:val="00CA4547"/>
    <w:rsid w:val="00CA4666"/>
    <w:rsid w:val="00CE6259"/>
    <w:rsid w:val="00CF5032"/>
    <w:rsid w:val="00D00B0D"/>
    <w:rsid w:val="00D05CA7"/>
    <w:rsid w:val="00D11B3B"/>
    <w:rsid w:val="00D32F2E"/>
    <w:rsid w:val="00D373D4"/>
    <w:rsid w:val="00D41EC4"/>
    <w:rsid w:val="00D61D33"/>
    <w:rsid w:val="00D74871"/>
    <w:rsid w:val="00D84175"/>
    <w:rsid w:val="00DA0460"/>
    <w:rsid w:val="00DA2531"/>
    <w:rsid w:val="00DB085A"/>
    <w:rsid w:val="00DB2769"/>
    <w:rsid w:val="00DB6ADB"/>
    <w:rsid w:val="00DD545C"/>
    <w:rsid w:val="00DD7B24"/>
    <w:rsid w:val="00DE405E"/>
    <w:rsid w:val="00DF3E9A"/>
    <w:rsid w:val="00E00CA3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849E3"/>
    <w:rsid w:val="00FB64FF"/>
    <w:rsid w:val="00FB718B"/>
    <w:rsid w:val="00FC5A4F"/>
    <w:rsid w:val="00FD2F97"/>
    <w:rsid w:val="00FD5646"/>
    <w:rsid w:val="00FD572A"/>
    <w:rsid w:val="00FD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44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A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A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A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A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44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A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A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A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A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5645</izvorni_sadrzaj>
    <derivirana_varijabla naziv="DomainObject.Predmet.Broj_1">5645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2017.</izvorni_sadrzaj>
    <derivirana_varijabla naziv="DomainObject.Predmet.DatumRjesavanja_1">19.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St-5645/2016</izvorni_sadrzaj>
    <derivirana_varijabla naziv="DomainObject.Predmet.OznakaBroj_1">St-5645/2016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VIŠEVICA-KOMP d.o.o. zastupanog po punomoćniku GORAN JUJNOVIĆ LUČIĆ; TOMISLAV DUMENČIĆ</izvorni_sadrzaj>
    <derivirana_varijabla naziv="DomainObject.Predmet.ProtustrankaFormated_1">  VIŠEVICA-KOMP d.o.o. zastupanog po punomoćniku GORAN JUJNOVIĆ LUČIĆ; TOMISLAV DUMENČIĆ</derivirana_varijabla>
  </DomainObject.Predmet.ProtustrankaFormated>
  <DomainObject.Predmet.ProtustrankaFormatedOIB>
    <izvorni_sadrzaj>  VIŠEVICA-KOMP d.o.o., OIB 99808350057 zastupanog po punomoćniku GORAN JUJNOVIĆ LUČIĆ; TOMISLAV DUMENČIĆ</izvorni_sadrzaj>
    <derivirana_varijabla naziv="DomainObject.Predmet.ProtustrankaFormatedOIB_1">  VIŠEVICA-KOMP d.o.o., OIB 99808350057 zastupanog po punomoćniku GORAN JUJNOVIĆ LUČIĆ; TOMISLAV DUMENČIĆ</derivirana_varijabla>
  </DomainObject.Predmet.ProtustrankaFormatedOIB>
  <DomainObject.Predmet.ProtustrankaFormatedWithAdress>
    <izvorni_sadrzaj> VIŠEVICA-KOMP d.o.o., Jordanovac 47, 10000 Zagreb zastupanog po punomoćniku GORAN JUJNOVIĆ LUČIĆ; TOMISLAV DUMENČIĆ</izvorni_sadrzaj>
    <derivirana_varijabla naziv="DomainObject.Predmet.ProtustrankaFormatedWithAdress_1"> VIŠEVICA-KOMP d.o.o., Jordanovac 47, 10000 Zagreb zastupanog po punomoćniku GORAN JUJNOVIĆ LUČIĆ; TOMISLAV DUMENČIĆ</derivirana_varijabla>
  </DomainObject.Predmet.ProtustrankaFormatedWithAdress>
  <DomainObject.Predmet.ProtustrankaFormatedWithAdressOIB>
    <izvorni_sadrzaj> VIŠEVICA-KOMP d.o.o., OIB 99808350057, Jordanovac 47, 10000 Zagreb zastupanog po punomoćniku GORAN JUJNOVIĆ LUČIĆ; TOMISLAV DUMENČIĆ</izvorni_sadrzaj>
    <derivirana_varijabla naziv="DomainObject.Predmet.ProtustrankaFormatedWithAdressOIB_1"> VIŠEVICA-KOMP d.o.o., OIB 99808350057, Jordanovac 47, 10000 Zagreb zastupanog po punomoćniku GORAN JUJNOVIĆ LUČIĆ; TOMISLAV DUMENČIĆ</derivirana_varijabla>
  </DomainObject.Predmet.ProtustrankaFormatedWithAdressOIB>
  <DomainObject.Predmet.ProtustrankaWithAdress>
    <izvorni_sadrzaj>VIŠEVICA-KOMP d.o.o. Jordanovac 47, 10000 Zagreb</izvorni_sadrzaj>
    <derivirana_varijabla naziv="DomainObject.Predmet.ProtustrankaWithAdress_1">VIŠEVICA-KOMP d.o.o. Jordanovac 47, 10000 Zagreb</derivirana_varijabla>
  </DomainObject.Predmet.ProtustrankaWithAdress>
  <DomainObject.Predmet.ProtustrankaWithAdressOIB>
    <izvorni_sadrzaj>VIŠEVICA-KOMP d.o.o., OIB 99808350057, Jordanovac 47, 10000 Zagreb</izvorni_sadrzaj>
    <derivirana_varijabla naziv="DomainObject.Predmet.ProtustrankaWithAdressOIB_1">VIŠEVICA-KOMP d.o.o., OIB 99808350057, Jordanovac 47, 10000 Zagreb</derivirana_varijabla>
  </DomainObject.Predmet.ProtustrankaWithAdressOIB>
  <DomainObject.Predmet.ProtustrankaNazivFormated>
    <izvorni_sadrzaj>VIŠEVICA-KOMP d.o.o.</izvorni_sadrzaj>
    <derivirana_varijabla naziv="DomainObject.Predmet.ProtustrankaNazivFormated_1">VIŠEVICA-KOMP d.o.o.</derivirana_varijabla>
  </DomainObject.Predmet.ProtustrankaNazivFormated>
  <DomainObject.Predmet.ProtustrankaNazivFormatedOIB>
    <izvorni_sadrzaj>VIŠEVICA-KOMP d.o.o., OIB 99808350057</izvorni_sadrzaj>
    <derivirana_varijabla naziv="DomainObject.Predmet.ProtustrankaNazivFormatedOIB_1">VIŠEVICA-KOMP d.o.o., OIB 99808350057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VIŠEVICA-KOMP d.o.o.; SIGNAL SERVIS d.o.o. za proizvodnju, projektiranje, ugradnju i servisiranje signalnih i telekomunikacijskih uređaja; Vlatko Kružić, vl. vulkanizerskog obrta "KRUŽIĆ",</izvorni_sadrzaj>
    <derivirana_varijabla naziv="DomainObject.Predmet.StrankaFormated_1">  VIŠEVICA-KOMP d.o.o.; SIGNAL SERVIS d.o.o. za proizvodnju, projektiranje, ugradnju i servisiranje signalnih i telekomunikacijskih uređaja; Vlatko Kružić, vl. vulkanizerskog obrta "KRUŽIĆ",</derivirana_varijabla>
  </DomainObject.Predmet.StrankaFormated>
  <DomainObject.Predmet.StrankaFormatedOIB>
    <izvorni_sadrzaj>  VIŠEVICA-KOMP d.o.o., OIB 99808350057; SIGNAL SERVIS d.o.o. za proizvodnju, projektiranje, ugradnju i servisiranje signalnih i telekomunikacijskih uređaja, OIB 53378619995; Vlatko Kružić, vl. vulkanizerskog obrta "KRUŽIĆ",, OIB 15582126233</izvorni_sadrzaj>
    <derivirana_varijabla naziv="DomainObject.Predmet.StrankaFormatedOIB_1">  VIŠEVICA-KOMP d.o.o., OIB 99808350057; SIGNAL SERVIS d.o.o. za proizvodnju, projektiranje, ugradnju i servisiranje signalnih i telekomunikacijskih uređaja, OIB 53378619995; Vlatko Kružić, vl. vulkanizerskog obrta "KRUŽIĆ",, OIB 15582126233</derivirana_varijabla>
  </DomainObject.Predmet.StrankaFormatedOIB>
  <DomainObject.Predmet.StrankaFormatedWithAdress>
    <izvorni_sadrzaj> VIŠEVICA-KOMP d.o.o., Jordanovac 47, 10000 Zagreb; SIGNAL SERVIS d.o.o. za proizvodnju, projektiranje, ugradnju i servisiranje signalnih i telekomunikacijskih uređaja, Jordanovac 47, 10000 Zagreb; Vlatko Kružić, vl. vulkanizerskog obrta "KRUŽIĆ",, Mahićno 89/B, 47000 Mahićno</izvorni_sadrzaj>
    <derivirana_varijabla naziv="DomainObject.Predmet.StrankaFormatedWithAdress_1"> VIŠEVICA-KOMP d.o.o., Jordanovac 47, 10000 Zagreb; SIGNAL SERVIS d.o.o. za proizvodnju, projektiranje, ugradnju i servisiranje signalnih i telekomunikacijskih uređaja, Jordanovac 47, 10000 Zagreb; Vlatko Kružić, vl. vulkanizerskog obrta "KRUŽIĆ",, Mahićno 89/B, 47000 Mahićno</derivirana_varijabla>
  </DomainObject.Predmet.StrankaFormatedWithAdress>
  <DomainObject.Predmet.StrankaFormatedWithAdressOIB>
    <izvorni_sadrzaj> VIŠEVICA-KOMP d.o.o., OIB 99808350057, Jordanovac 47, 10000 Zagreb; SIGNAL SERVIS d.o.o. za proizvodnju, projektiranje, ugradnju i servisiranje signalnih i telekomunikacijskih uređaja, OIB 53378619995, Jordanovac 47, 10000 Zagreb; Vlatko Kružić, vl. vulkanizerskog obrta "KRUŽIĆ",, OIB 15582126233, Mahićno 89/B, 47000 Mahićno</izvorni_sadrzaj>
    <derivirana_varijabla naziv="DomainObject.Predmet.StrankaFormatedWithAdressOIB_1"> VIŠEVICA-KOMP d.o.o., OIB 99808350057, Jordanovac 47, 10000 Zagreb; SIGNAL SERVIS d.o.o. za proizvodnju, projektiranje, ugradnju i servisiranje signalnih i telekomunikacijskih uređaja, OIB 53378619995, Jordanovac 47, 10000 Zagreb; Vlatko Kružić, vl. vulkanizerskog obrta "KRUŽIĆ",, OIB 15582126233, Mahićno 89/B, 47000 Mahićno</derivirana_varijabla>
  </DomainObject.Predmet.StrankaFormatedWithAdressOIB>
  <DomainObject.Predmet.StrankaWithAdress>
    <izvorni_sadrzaj>VIŠEVICA-KOMP d.o.o. Jordanovac 47,10000 Zagreb,SIGNAL SERVIS d.o.o. za proizvodnju, projektiranje, ugradnju i servisiranje signalnih i telekomunikacijskih uređaja Jordanovac 47,10000 Zagreb,Vlatko Kružić, vl. vulkanizerskog obrta "KRUŽIĆ", Mahićno 89/B,47000 Mahićno</izvorni_sadrzaj>
    <derivirana_varijabla naziv="DomainObject.Predmet.StrankaWithAdress_1">VIŠEVICA-KOMP d.o.o. Jordanovac 47,10000 Zagreb,SIGNAL SERVIS d.o.o. za proizvodnju, projektiranje, ugradnju i servisiranje signalnih i telekomunikacijskih uređaja Jordanovac 47,10000 Zagreb,Vlatko Kružić, vl. vulkanizerskog obrta "KRUŽIĆ", Mahićno 89/B,47000 Mahićno</derivirana_varijabla>
  </DomainObject.Predmet.StrankaWithAdress>
  <DomainObject.Predmet.StrankaWithAdressOIB>
    <izvorni_sadrzaj>VIŠEVICA-KOMP d.o.o., OIB 99808350057, Jordanovac 47,10000 Zagreb,SIGNAL SERVIS d.o.o. za proizvodnju, projektiranje, ugradnju i servisiranje signalnih i telekomunikacijskih uređaja, OIB 53378619995, Jordanovac 47,10000 Zagreb,Vlatko Kružić, vl. vulkanizerskog obrta "KRUŽIĆ",, OIB 15582126233, Mahićno 89/B,47000 Mahićno</izvorni_sadrzaj>
    <derivirana_varijabla naziv="DomainObject.Predmet.StrankaWithAdressOIB_1">VIŠEVICA-KOMP d.o.o., OIB 99808350057, Jordanovac 47,10000 Zagreb,SIGNAL SERVIS d.o.o. za proizvodnju, projektiranje, ugradnju i servisiranje signalnih i telekomunikacijskih uređaja, OIB 53378619995, Jordanovac 47,10000 Zagreb,Vlatko Kružić, vl. vulkanizerskog obrta "KRUŽIĆ",, OIB 15582126233, Mahićno 89/B,47000 Mahićno</derivirana_varijabla>
  </DomainObject.Predmet.StrankaWithAdressOIB>
  <DomainObject.Predmet.StrankaNazivFormated>
    <izvorni_sadrzaj>VIŠEVICA-KOMP d.o.o.,SIGNAL SERVIS d.o.o. za proizvodnju, projektiranje, ugradnju i servisiranje signalnih i telekomunikacijskih uređaja,Vlatko Kružić, vl. vulkanizerskog obrta "KRUŽIĆ",</izvorni_sadrzaj>
    <derivirana_varijabla naziv="DomainObject.Predmet.StrankaNazivFormated_1">VIŠEVICA-KOMP d.o.o.,SIGNAL SERVIS d.o.o. za proizvodnju, projektiranje, ugradnju i servisiranje signalnih i telekomunikacijskih uređaja,Vlatko Kružić, vl. vulkanizerskog obrta "KRUŽIĆ",</derivirana_varijabla>
  </DomainObject.Predmet.StrankaNazivFormated>
  <DomainObject.Predmet.StrankaNazivFormatedOIB>
    <izvorni_sadrzaj>VIŠEVICA-KOMP d.o.o., OIB 99808350057,SIGNAL SERVIS d.o.o. za proizvodnju, projektiranje, ugradnju i servisiranje signalnih i telekomunikacijskih uređaja, OIB 53378619995,Vlatko Kružić, vl. vulkanizerskog obrta "KRUŽIĆ",, OIB 15582126233</izvorni_sadrzaj>
    <derivirana_varijabla naziv="DomainObject.Predmet.StrankaNazivFormatedOIB_1">VIŠEVICA-KOMP d.o.o., OIB 99808350057,SIGNAL SERVIS d.o.o. za proizvodnju, projektiranje, ugradnju i servisiranje signalnih i telekomunikacijskih uređaja, OIB 53378619995,Vlatko Kružić, vl. vulkanizerskog obrta "KRUŽIĆ",, OIB 15582126233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VIŠEVICA-KOMP d.o.o.</item>
      <item>SIGNAL SERVIS d.o.o. za proizvodnju, projektiranje, ugradnju i servisiranje signalnih i telekomunikacijskih uređaja</item>
      <item>Vlatko Kružić, vl. vulkanizerskog obrta "KRUŽIĆ",</item>
    </izvorni_sadrzaj>
    <derivirana_varijabla naziv="DomainObject.Predmet.StrankaListFormated_1">
      <item>VIŠEVICA-KOMP d.o.o.</item>
      <item>SIGNAL SERVIS d.o.o. za proizvodnju, projektiranje, ugradnju i servisiranje signalnih i telekomunikacijskih uređaja</item>
      <item>Vlatko Kružić, vl. vulkanizerskog obrta "KRUŽIĆ",</item>
    </derivirana_varijabla>
  </DomainObject.Predmet.StrankaListFormated>
  <DomainObject.Predmet.StrankaListFormatedOIB>
    <izvorni_sadrzaj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izvorni_sadrzaj>
    <derivirana_varijabla naziv="DomainObject.Predmet.StrankaListFormatedOIB_1"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derivirana_varijabla>
  </DomainObject.Predmet.StrankaListFormatedOIB>
  <DomainObject.Predmet.StrankaListFormatedWithAdress>
    <izvorni_sadrzaj>
      <item>VIŠEVICA-KOMP d.o.o., Jordanovac 47, 10000 Zagreb</item>
      <item>SIGNAL SERVIS d.o.o. za proizvodnju, projektiranje, ugradnju i servisiranje signalnih i telekomunikacijskih uređaja, Jordanovac 47, 10000 Zagreb</item>
      <item>Vlatko Kružić, vl. vulkanizerskog obrta "KRUŽIĆ",, Mahićno 89/B, 47000 Mahićno</item>
    </izvorni_sadrzaj>
    <derivirana_varijabla naziv="DomainObject.Predmet.StrankaListFormatedWithAdress_1">
      <item>VIŠEVICA-KOMP d.o.o., Jordanovac 47, 10000 Zagreb</item>
      <item>SIGNAL SERVIS d.o.o. za proizvodnju, projektiranje, ugradnju i servisiranje signalnih i telekomunikacijskih uređaja, Jordanovac 47, 10000 Zagreb</item>
      <item>Vlatko Kružić, vl. vulkanizerskog obrta "KRUŽIĆ",, Mahićno 89/B, 47000 Mahićno</item>
    </derivirana_varijabla>
  </DomainObject.Predmet.StrankaListFormatedWithAdress>
  <DomainObject.Predmet.StrankaListFormatedWithAdressOIB>
    <izvorni_sadrzaj>
      <item>VIŠEVICA-KOMP d.o.o., OIB 99808350057, Jordanovac 47, 10000 Zagreb</item>
      <item>SIGNAL SERVIS d.o.o. za proizvodnju, projektiranje, ugradnju i servisiranje signalnih i telekomunikacijskih uređaja, OIB 53378619995, Jordanovac 47, 10000 Zagreb</item>
      <item>Vlatko Kružić, vl. vulkanizerskog obrta "KRUŽIĆ",, OIB 15582126233, Mahićno 89/B, 47000 Mahićno</item>
    </izvorni_sadrzaj>
    <derivirana_varijabla naziv="DomainObject.Predmet.StrankaListFormatedWithAdressOIB_1">
      <item>VIŠEVICA-KOMP d.o.o., OIB 99808350057, Jordanovac 47, 10000 Zagreb</item>
      <item>SIGNAL SERVIS d.o.o. za proizvodnju, projektiranje, ugradnju i servisiranje signalnih i telekomunikacijskih uređaja, OIB 53378619995, Jordanovac 47, 10000 Zagreb</item>
      <item>Vlatko Kružić, vl. vulkanizerskog obrta "KRUŽIĆ",, OIB 15582126233, Mahićno 89/B, 47000 Mahićno</item>
    </derivirana_varijabla>
  </DomainObject.Predmet.StrankaListFormatedWithAdressOIB>
  <DomainObject.Predmet.StrankaListNazivFormated>
    <izvorni_sadrzaj>
      <item>VIŠEVICA-KOMP d.o.o.</item>
      <item>SIGNAL SERVIS d.o.o. za proizvodnju, projektiranje, ugradnju i servisiranje signalnih i telekomunikacijskih uređaja</item>
      <item>Vlatko Kružić, vl. vulkanizerskog obrta "KRUŽIĆ",</item>
    </izvorni_sadrzaj>
    <derivirana_varijabla naziv="DomainObject.Predmet.StrankaListNazivFormated_1">
      <item>VIŠEVICA-KOMP d.o.o.</item>
      <item>SIGNAL SERVIS d.o.o. za proizvodnju, projektiranje, ugradnju i servisiranje signalnih i telekomunikacijskih uređaja</item>
      <item>Vlatko Kružić, vl. vulkanizerskog obrta "KRUŽIĆ",</item>
    </derivirana_varijabla>
  </DomainObject.Predmet.StrankaListNazivFormated>
  <DomainObject.Predmet.StrankaListNazivFormatedOIB>
    <izvorni_sadrzaj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izvorni_sadrzaj>
    <derivirana_varijabla naziv="DomainObject.Predmet.StrankaListNazivFormatedOIB_1"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derivirana_varijabla>
  </DomainObject.Predmet.StrankaListNazivFormatedOIB>
  <DomainObject.Predmet.ProtuStrankaListFormated>
    <izvorni_sadrzaj>
      <item>VIŠEVICA-KOMP d.o.o. zastupanog po punomoćniku GORAN JUJNOVIĆ LUČIĆ; TOMISLAV DUMENČIĆ</item>
    </izvorni_sadrzaj>
    <derivirana_varijabla naziv="DomainObject.Predmet.ProtuStrankaListFormated_1">
      <item>VIŠEVICA-KOMP d.o.o. zastupanog po punomoćniku GORAN JUJNOVIĆ LUČIĆ; TOMISLAV DUMENČIĆ</item>
    </derivirana_varijabla>
  </DomainObject.Predmet.ProtuStrankaListFormated>
  <DomainObject.Predmet.ProtuStrankaListFormatedOIB>
    <izvorni_sadrzaj>
      <item>VIŠEVICA-KOMP d.o.o., OIB 99808350057 zastupanog po punomoćniku GORAN JUJNOVIĆ LUČIĆ; TOMISLAV DUMENČIĆ</item>
    </izvorni_sadrzaj>
    <derivirana_varijabla naziv="DomainObject.Predmet.ProtuStrankaListFormatedOIB_1">
      <item>VIŠEVICA-KOMP d.o.o., OIB 99808350057 zastupanog po punomoćniku GORAN JUJNOVIĆ LUČIĆ; TOMISLAV DUMENČIĆ</item>
    </derivirana_varijabla>
  </DomainObject.Predmet.ProtuStrankaListFormatedOIB>
  <DomainObject.Predmet.ProtuStrankaListFormatedWithAdress>
    <izvorni_sadrzaj>
      <item>VIŠEVICA-KOMP d.o.o., Jordanovac 47, 10000 Zagreb zastupanog po punomoćniku GORAN JUJNOVIĆ LUČIĆ; TOMISLAV DUMENČIĆ</item>
    </izvorni_sadrzaj>
    <derivirana_varijabla naziv="DomainObject.Predmet.ProtuStrankaListFormatedWithAdress_1">
      <item>VIŠEVICA-KOMP d.o.o., Jordanovac 47, 10000 Zagreb zastupanog po punomoćniku GORAN JUJNOVIĆ LUČIĆ; TOMISLAV DUMENČIĆ</item>
    </derivirana_varijabla>
  </DomainObject.Predmet.ProtuStrankaListFormatedWithAdress>
  <DomainObject.Predmet.ProtuStrankaListFormatedWithAdressOIB>
    <izvorni_sadrzaj>
      <item>VIŠEVICA-KOMP d.o.o., OIB 99808350057, Jordanovac 47, 10000 Zagreb zastupanog po punomoćniku GORAN JUJNOVIĆ LUČIĆ; TOMISLAV DUMENČIĆ</item>
    </izvorni_sadrzaj>
    <derivirana_varijabla naziv="DomainObject.Predmet.ProtuStrankaListFormatedWithAdressOIB_1">
      <item>VIŠEVICA-KOMP d.o.o., OIB 99808350057, Jordanovac 47, 10000 Zagreb zastupanog po punomoćniku GORAN JUJNOVIĆ LUČIĆ; TOMISLAV DUMENČIĆ</item>
    </derivirana_varijabla>
  </DomainObject.Predmet.ProtuStrankaListFormatedWithAdressOIB>
  <DomainObject.Predmet.ProtuStrankaListNazivFormated>
    <izvorni_sadrzaj>
      <item>VIŠEVICA-KOMP d.o.o.</item>
    </izvorni_sadrzaj>
    <derivirana_varijabla naziv="DomainObject.Predmet.ProtuStrankaListNazivFormated_1">
      <item>VIŠEVICA-KOMP d.o.o.</item>
    </derivirana_varijabla>
  </DomainObject.Predmet.ProtuStrankaListNazivFormated>
  <DomainObject.Predmet.ProtuStrankaListNazivFormatedOIB>
    <izvorni_sadrzaj>
      <item>VIŠEVICA-KOMP d.o.o., OIB 99808350057</item>
    </izvorni_sadrzaj>
    <derivirana_varijabla naziv="DomainObject.Predmet.ProtuStrankaListNazivFormatedOIB_1">
      <item>VIŠEVICA-KOMP d.o.o., OIB 99808350057</item>
    </derivirana_varijabla>
  </DomainObject.Predmet.ProtuStrankaListNazivFormatedOIB>
  <DomainObject.Predmet.OstaliListFormated>
    <izvorni_sadrzaj>
      <item>GORAN JUJNOVIĆ LUČIĆ punomoćnik sudionika u postupku VIŠEVICA-KOMP d.o.o.</item>
      <item>ZOU Vladimir Brkić i Jasmina Brkić Kristanić</item>
      <item>TOMISLAV DUMENČIĆ punomoćnik sudionika u postupku VIŠEVICA-KOMP d.o.o.</item>
    </izvorni_sadrzaj>
    <derivirana_varijabla naziv="DomainObject.Predmet.OstaliListFormated_1">
      <item>GORAN JUJNOVIĆ LUČIĆ punomoćnik sudionika u postupku VIŠEVICA-KOMP d.o.o.</item>
      <item>ZOU Vladimir Brkić i Jasmina Brkić Kristanić</item>
      <item>TOMISLAV DUMENČIĆ punomoćnik sudionika u postupku VIŠEVICA-KOMP d.o.o.</item>
    </derivirana_varijabla>
  </DomainObject.Predmet.OstaliListFormated>
  <DomainObject.Predmet.OstaliListFormatedOIB>
    <izvorni_sadrzaj>
      <item>GORAN JUJNOVIĆ LUČIĆ punomoćnik sudionika u postupku VIŠEVICA-KOMP d.o.o.</item>
      <item>ZOU Vladimir Brkić i Jasmina Brkić Kristanić</item>
      <item>TOMISLAV DUMENČIĆ punomoćnik sudionika u postupku VIŠEVICA-KOMP d.o.o.</item>
    </izvorni_sadrzaj>
    <derivirana_varijabla naziv="DomainObject.Predmet.OstaliListFormatedOIB_1">
      <item>GORAN JUJNOVIĆ LUČIĆ punomoćnik sudionika u postupku VIŠEVICA-KOMP d.o.o.</item>
      <item>ZOU Vladimir Brkić i Jasmina Brkić Kristanić</item>
      <item>TOMISLAV DUMENČIĆ punomoćnik sudionika u postupku VIŠEVICA-KOMP d.o.o.</item>
    </derivirana_varijabla>
  </DomainObject.Predmet.OstaliListFormatedOIB>
  <DomainObject.Predmet.OstaliListFormatedWithAdress>
    <izvorni_sadrzaj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izvorni_sadrzaj>
    <derivirana_varijabla naziv="DomainObject.Predmet.OstaliListFormatedWithAdress_1"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derivirana_varijabla>
  </DomainObject.Predmet.OstaliListFormatedWithAdress>
  <DomainObject.Predmet.OstaliListFormatedWithAdressOIB>
    <izvorni_sadrzaj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izvorni_sadrzaj>
    <derivirana_varijabla naziv="DomainObject.Predmet.OstaliListFormatedWithAdressOIB_1"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derivirana_varijabla>
  </DomainObject.Predmet.OstaliListFormatedWithAdressOIB>
  <DomainObject.Predmet.OstaliListNazivFormated>
    <izvorni_sadrzaj>
      <item>GORAN JUJNOVIĆ LUČIĆ</item>
      <item>ZOU Vladimir Brkić i Jasmina Brkić Kristanić</item>
      <item>TOMISLAV DUMENČIĆ</item>
    </izvorni_sadrzaj>
    <derivirana_varijabla naziv="DomainObject.Predmet.OstaliListNazivFormated_1">
      <item>GORAN JUJNOVIĆ LUČIĆ</item>
      <item>ZOU Vladimir Brkić i Jasmina Brkić Kristanić</item>
      <item>TOMISLAV DUMENČIĆ</item>
    </derivirana_varijabla>
  </DomainObject.Predmet.OstaliListNazivFormated>
  <DomainObject.Predmet.OstaliListNazivFormatedOIB>
    <izvorni_sadrzaj>
      <item>GORAN JUJNOVIĆ LUČIĆ</item>
      <item>ZOU Vladimir Brkić i Jasmina Brkić Kristanić</item>
      <item>TOMISLAV DUMENČIĆ</item>
    </izvorni_sadrzaj>
    <derivirana_varijabla naziv="DomainObject.Predmet.OstaliListNazivFormatedOIB_1">
      <item>GORAN JUJNOVIĆ LUČIĆ</item>
      <item>ZOU Vladimir Brkić i Jasmina Brkić Kristanić</item>
      <item>TOMISLAV DUMENČIĆ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VIŠEVICA-KOMP d.o.o. i dr.</izvorni_sadrzaj>
    <derivirana_varijabla naziv="DomainObject.Predmet.StrankaIDrugi_1">VIŠEVICA-KOMP d.o.o. i dr.</derivirana_varijabla>
  </DomainObject.Predmet.StrankaIDrugi>
  <DomainObject.Predmet.ProtustrankaIDrugi>
    <izvorni_sadrzaj>VIŠEVICA-KOMP d.o.o.</izvorni_sadrzaj>
    <derivirana_varijabla naziv="DomainObject.Predmet.ProtustrankaIDrugi_1">VIŠEVICA-KOMP d.o.o.</derivirana_varijabla>
  </DomainObject.Predmet.ProtustrankaIDrugi>
  <DomainObject.Predmet.StrankaIDrugiAdressOIB>
    <izvorni_sadrzaj>VIŠEVICA-KOMP d.o.o., OIB 99808350057, Jordanovac 47, 10000 Zagreb i dr.</izvorni_sadrzaj>
    <derivirana_varijabla naziv="DomainObject.Predmet.StrankaIDrugiAdressOIB_1">VIŠEVICA-KOMP d.o.o., OIB 99808350057, Jordanovac 47, 10000 Zagreb i dr.</derivirana_varijabla>
  </DomainObject.Predmet.StrankaIDrugiAdressOIB>
  <DomainObject.Predmet.ProtustrankaIDrugiAdressOIB>
    <izvorni_sadrzaj>VIŠEVICA-KOMP d.o.o., OIB 99808350057, Jordanovac 47, 10000 Zagreb</izvorni_sadrzaj>
    <derivirana_varijabla naziv="DomainObject.Predmet.ProtustrankaIDrugiAdressOIB_1">VIŠEVICA-KOMP d.o.o., OIB 99808350057,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2017.</izvorni_sadrzaj>
    <derivirana_varijabla naziv="DomainObject.Predmet.OdlukaRjesenje.DatumDonosenjaOdluke_1">18.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St-5645/2016-59</izvorni_sadrzaj>
    <derivirana_varijabla naziv="DomainObject.Predmet.OdlukaRjesenje.Oznaka_1">St-5645/2016-59</derivirana_varijabla>
  </DomainObject.Predmet.OdlukaRjesenje.Oznaka>
  <DomainObject.Predmet.SudioniciListNaziv>
    <izvorni_sadrzaj>
      <item>VIŠEVICA-KOMP d.o.o.</item>
      <item>VIŠEVICA-KOMP d.o.o.</item>
      <item>SIGNAL SERVIS d.o.o. za proizvodnju, projektiranje, ugradnju i servisiranje signalnih i telekomunikacijskih uređaja</item>
      <item>GORAN JUJNOVIĆ LUČIĆ</item>
      <item>Vlatko Kružić, vl. vulkanizerskog obrta "KRUŽIĆ",</item>
      <item>ZOU Vladimir Brkić i Jasmina Brkić Kristanić</item>
      <item>TOMISLAV DUMENČIĆ</item>
    </izvorni_sadrzaj>
    <derivirana_varijabla naziv="DomainObject.Predmet.SudioniciListNaziv_1">
      <item>VIŠEVICA-KOMP d.o.o.</item>
      <item>VIŠEVICA-KOMP d.o.o.</item>
      <item>SIGNAL SERVIS d.o.o. za proizvodnju, projektiranje, ugradnju i servisiranje signalnih i telekomunikacijskih uređaja</item>
      <item>GORAN JUJNOVIĆ LUČIĆ</item>
      <item>Vlatko Kružić, vl. vulkanizerskog obrta "KRUŽIĆ",</item>
      <item>ZOU Vladimir Brkić i Jasmina Brkić Kristanić</item>
      <item>TOMISLAV DUMENČIĆ</item>
    </derivirana_varijabla>
  </DomainObject.Predmet.SudioniciListNaziv>
  <DomainObject.Predmet.SudioniciListAdressOIB>
    <izvorni_sadrzaj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  <item>Vlatko Kružić, vl. vulkanizerskog obrta "KRUŽIĆ",, OIB 15582126233, Mahićno 89/B,47000 Mahićno</item>
      <item>ZOU Vladimir Brkić i Jasmina Brkić Kristanić, Sarajevska 8a/I,47000 Karlovac</item>
      <item>TOMISLAV DUMENČIĆ, TRG HRVATSKIH VELIKANA,10000 Zagreb</item>
    </izvorni_sadrzaj>
    <derivirana_varijabla naziv="DomainObject.Predmet.SudioniciListAdressOIB_1"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  <item>Vlatko Kružić, vl. vulkanizerskog obrta "KRUŽIĆ",, OIB 15582126233, Mahićno 89/B,47000 Mahićno</item>
      <item>ZOU Vladimir Brkić i Jasmina Brkić Kristanić, Sarajevska 8a/I,47000 Karlovac</item>
      <item>TOMISLAV DUMENČIĆ, TRG HRVATSKIH VELIKANA,10000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99808350057</item>
      <item>, OIB 99808350057</item>
      <item>, OIB 53378619995</item>
      <item>, OIB null</item>
      <item>, OIB 15582126233</item>
      <item>, OIB null</item>
      <item>, OIB null</item>
    </izvorni_sadrzaj>
    <derivirana_varijabla naziv="DomainObject.Predmet.SudioniciListNazivOIB_1">
      <item>, OIB 99808350057</item>
      <item>, OIB 99808350057</item>
      <item>, OIB 53378619995</item>
      <item>, OIB null</item>
      <item>, OIB 15582126233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1310</properties:Characters>
  <properties:Lines>46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2017-05-02T12:16:00Z</dcterms:created>
  <dc:creator>MK</dc:creator>
  <cp:lastModifiedBy>Sonja Pilić</cp:lastModifiedBy>
  <cp:lastPrinted>2017-05-02T12:18:00Z</cp:lastPrinted>
  <dcterms:modified xmlns:xsi="http://www.w3.org/2001/XMLSchema-instance" xsi:type="dcterms:W3CDTF">2017-05-02T12:19:00Z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