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4f28" w14:paraId="3224f28" w:rsidRDefault="00AC64E6" w:rsidP="00AC64E6" w:rsidR="00AC64E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4E6" w:rsidP="00AC64E6" w:rsidR="00AC64E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C64E6" w:rsidP="00AC64E6" w:rsidR="00AC64E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C64E6" w:rsidP="00AC64E6" w:rsidR="00AC64E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C64E6" w:rsidP="00AC64E6" w:rsidR="00AC64E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C64E6" w:rsidP="00AC64E6" w:rsidR="00AC64E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C64E6" w:rsidP="00AC64E6" w:rsidR="00AC64E6">
      <w:pPr>
        <w:jc w:val="center"/>
        <w:rPr>
          <w:rFonts w:cs="Times New Roman" w:eastAsia="Times New Roman"/>
          <w:szCs w:val="24"/>
        </w:rPr>
      </w:pPr>
    </w:p>
    <w:p w:rsidRDefault="00AC64E6" w:rsidP="00AC64E6" w:rsidR="00AC64E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C64E6" w:rsidP="00AC64E6" w:rsidR="00AC64E6">
      <w:pPr>
        <w:rPr>
          <w:rFonts w:cs="Times New Roman" w:eastAsia="Times New Roman"/>
          <w:szCs w:val="24"/>
        </w:rPr>
      </w:pPr>
    </w:p>
    <w:p w:rsidRDefault="00AC64E6" w:rsidP="00AC64E6" w:rsidR="00AC64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D. B. G. SAVJETOVANJA j. d. o. o. Umag, Šetalište Vladimira Gortana 38, OIB 33642324213, MBS 040313491</w:t>
      </w:r>
      <w:r>
        <w:rPr>
          <w:rFonts w:cs="Times New Roman" w:eastAsia="Times New Roman"/>
          <w:szCs w:val="24"/>
        </w:rPr>
        <w:t>, 13. srpnja 2018.</w:t>
      </w:r>
    </w:p>
    <w:p w:rsidRDefault="00AC64E6" w:rsidP="00AC64E6" w:rsidR="00AC64E6">
      <w:pPr>
        <w:rPr>
          <w:rFonts w:cs="Times New Roman" w:eastAsia="Times New Roman"/>
          <w:szCs w:val="24"/>
        </w:rPr>
      </w:pPr>
    </w:p>
    <w:p w:rsidRDefault="00AC64E6" w:rsidP="00AC64E6" w:rsidR="00AC64E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C64E6" w:rsidP="00AC64E6" w:rsidR="00AC64E6">
      <w:pPr>
        <w:rPr>
          <w:rFonts w:cs="Times New Roman" w:eastAsia="Times New Roman"/>
          <w:szCs w:val="24"/>
        </w:rPr>
      </w:pPr>
    </w:p>
    <w:p w:rsidRDefault="00AC64E6" w:rsidP="00AC64E6" w:rsidR="00AC64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 w:rsidR="000F1E88">
        <w:rPr>
          <w:rFonts w:cs="Times New Roman" w:eastAsia="Times New Roman"/>
        </w:rPr>
        <w:t>D. B. G. SAVJETOVANJA j. d. o. o. Umag, Šetalište Vladimira Gortana 38, OIB 33642324213, MBS 040313491</w:t>
      </w:r>
      <w:r>
        <w:rPr>
          <w:rFonts w:cs="Times New Roman" w:eastAsia="Times New Roman"/>
          <w:szCs w:val="24"/>
        </w:rPr>
        <w:t>.</w:t>
      </w:r>
    </w:p>
    <w:p w:rsidRDefault="00AC64E6" w:rsidP="00AC64E6" w:rsidR="00AC64E6">
      <w:pPr>
        <w:rPr>
          <w:rFonts w:cs="Times New Roman" w:eastAsia="Times New Roman"/>
          <w:szCs w:val="24"/>
        </w:rPr>
      </w:pPr>
    </w:p>
    <w:p w:rsidRDefault="00AC64E6" w:rsidP="00AC64E6" w:rsidR="00AC64E6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C122C1">
        <w:t>Slaven Gavrić</w:t>
      </w:r>
      <w:r w:rsidRPr="00316A5B">
        <w:t xml:space="preserve"> iz </w:t>
      </w:r>
      <w:r>
        <w:t>Rijeke</w:t>
      </w:r>
      <w:r w:rsidRPr="00316A5B">
        <w:t xml:space="preserve">, </w:t>
      </w:r>
      <w:r w:rsidR="00C122C1">
        <w:t>Zagrebačka 18</w:t>
      </w:r>
      <w:r w:rsidRPr="00316A5B">
        <w:t xml:space="preserve">, OIB </w:t>
      </w:r>
      <w:r w:rsidR="00C122C1">
        <w:t>20372135016</w:t>
      </w:r>
      <w:r w:rsidRPr="00294848">
        <w:t>.</w:t>
      </w:r>
    </w:p>
    <w:p w:rsidRDefault="00AC64E6" w:rsidP="00AC64E6" w:rsidR="00AC64E6" w:rsidRPr="00294848">
      <w:pPr>
        <w:rPr>
          <w:rFonts w:cs="Times New Roman" w:eastAsia="Times New Roman"/>
          <w:szCs w:val="20"/>
        </w:rPr>
      </w:pPr>
    </w:p>
    <w:p w:rsidRDefault="00AC64E6" w:rsidP="00AC64E6" w:rsidR="00AC64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0F1E88">
        <w:rPr>
          <w:rFonts w:cs="Times New Roman" w:eastAsia="Times New Roman"/>
        </w:rPr>
        <w:t>D. B. G. SAVJETOVANJA j. d. o. o. Umag, Šetalište Vladimira Gortana 38, OIB 33642324213, MBS 040313491</w:t>
      </w:r>
      <w:r>
        <w:rPr>
          <w:rFonts w:cs="Times New Roman" w:eastAsia="Times New Roman"/>
          <w:szCs w:val="24"/>
        </w:rPr>
        <w:t>.</w:t>
      </w:r>
    </w:p>
    <w:p w:rsidRDefault="00AC64E6" w:rsidP="00AC64E6" w:rsidR="00AC64E6">
      <w:pPr>
        <w:ind w:firstLine="709"/>
        <w:rPr>
          <w:rFonts w:cs="Times New Roman" w:eastAsia="Times New Roman"/>
          <w:szCs w:val="24"/>
        </w:rPr>
      </w:pPr>
    </w:p>
    <w:p w:rsidRDefault="00AC64E6" w:rsidP="00AC64E6" w:rsidR="00AC64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F1E88">
        <w:rPr>
          <w:rFonts w:cs="Times New Roman" w:eastAsia="Times New Roman"/>
        </w:rPr>
        <w:t>D. B. G. SAVJETOVANJA j. d. o. o. Umag, Šetalište Vladimira Gortana 38, OIB 33642324213, MBS 040313491</w:t>
      </w:r>
      <w:r>
        <w:rPr>
          <w:rFonts w:cs="Times New Roman" w:eastAsia="Times New Roman"/>
          <w:szCs w:val="24"/>
        </w:rPr>
        <w:t>.</w:t>
      </w:r>
    </w:p>
    <w:p w:rsidRDefault="00AC64E6" w:rsidP="00AC64E6" w:rsidR="00AC64E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C64E6" w:rsidP="00AC64E6" w:rsidR="00AC64E6">
      <w:pPr>
        <w:rPr>
          <w:rFonts w:cs="Times New Roman" w:eastAsia="Times New Roman"/>
          <w:szCs w:val="24"/>
        </w:rPr>
      </w:pPr>
    </w:p>
    <w:p w:rsidRDefault="00AC64E6" w:rsidP="00AC64E6" w:rsidR="00AC64E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C64E6" w:rsidP="00AC64E6" w:rsidR="00AC64E6">
      <w:pPr>
        <w:ind w:firstLine="708"/>
        <w:rPr>
          <w:rFonts w:cs="Times New Roman" w:eastAsia="Times New Roman"/>
          <w:szCs w:val="24"/>
        </w:rPr>
      </w:pPr>
    </w:p>
    <w:p w:rsidRDefault="00AC64E6" w:rsidP="00AC64E6" w:rsidR="00AC64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0F1E8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svibnja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0F1E88">
        <w:rPr>
          <w:rFonts w:cs="Times New Roman" w:eastAsia="Times New Roman"/>
        </w:rPr>
        <w:t>D. B. G. SAVJETOVANJA j. d. o. o. Umag, Šetalište Vladimira Gortana 38, OIB 33642324213, MBS 040313491</w:t>
      </w:r>
      <w:r>
        <w:rPr>
          <w:rFonts w:cs="Times New Roman" w:eastAsia="Times New Roman"/>
          <w:szCs w:val="24"/>
        </w:rPr>
        <w:t>.</w:t>
      </w:r>
    </w:p>
    <w:p w:rsidRDefault="00AC64E6" w:rsidP="00AC64E6" w:rsidR="00AC64E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0F1E88">
        <w:t>120</w:t>
      </w:r>
      <w:r>
        <w:t xml:space="preserve"> dana (dužnik je na dan </w:t>
      </w:r>
      <w:r w:rsidR="000F1E88">
        <w:t>2. svibnja</w:t>
      </w:r>
      <w:r>
        <w:t xml:space="preserve"> 2018. imao neizvršene osnove za plaćanje u neprekinutom razdoblju od </w:t>
      </w:r>
      <w:r w:rsidR="000F1E88">
        <w:t>286</w:t>
      </w:r>
      <w:r>
        <w:t xml:space="preserve"> dana u ukupnom iznosu </w:t>
      </w:r>
      <w:r w:rsidR="000F1E88">
        <w:t>10.345,42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11. svibnja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St-14</w:t>
      </w:r>
      <w:r w:rsidR="000F1E88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</w:t>
      </w:r>
      <w:r>
        <w:rPr>
          <w:rFonts w:cs="Times New Roman" w:eastAsia="Times New Roman"/>
          <w:szCs w:val="24"/>
        </w:rPr>
        <w:lastRenderedPageBreak/>
        <w:t>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C64E6" w:rsidP="00AC64E6" w:rsidR="00AC64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C64E6" w:rsidP="00AC64E6" w:rsidR="00AC64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C64E6" w:rsidP="00AC64E6" w:rsidR="00AC64E6">
      <w:pPr>
        <w:rPr>
          <w:rFonts w:cs="Times New Roman" w:eastAsia="Times New Roman"/>
          <w:szCs w:val="24"/>
        </w:rPr>
      </w:pPr>
    </w:p>
    <w:p w:rsidRDefault="00AC64E6" w:rsidP="00AC64E6" w:rsidR="00AC64E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13. srpnja 2018. </w:t>
      </w:r>
    </w:p>
    <w:p w:rsidRDefault="00AC64E6" w:rsidP="00AC64E6" w:rsidR="00AC64E6">
      <w:pPr>
        <w:rPr>
          <w:rFonts w:cs="Times New Roman" w:eastAsia="Times New Roman"/>
          <w:szCs w:val="24"/>
        </w:rPr>
      </w:pPr>
    </w:p>
    <w:p w:rsidRDefault="00AC64E6" w:rsidP="00AC64E6" w:rsidR="00AC64E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C64E6" w:rsidP="00AC64E6" w:rsidR="00AC64E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AC64E6" w:rsidP="00AC64E6" w:rsidR="00AC64E6">
      <w:pPr>
        <w:jc w:val="left"/>
        <w:rPr>
          <w:rFonts w:cs="Times New Roman" w:eastAsia="Times New Roman"/>
          <w:szCs w:val="24"/>
        </w:rPr>
      </w:pPr>
    </w:p>
    <w:p w:rsidRDefault="00AC64E6" w:rsidP="00AC64E6" w:rsidR="00AC64E6">
      <w:pPr>
        <w:jc w:val="left"/>
        <w:rPr>
          <w:rFonts w:cs="Times New Roman" w:eastAsia="Times New Roman"/>
          <w:szCs w:val="24"/>
        </w:rPr>
      </w:pPr>
    </w:p>
    <w:p w:rsidRDefault="00AC64E6" w:rsidP="00AC64E6" w:rsidR="00AC64E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C64E6" w:rsidP="00AC64E6" w:rsidR="00AC64E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C64E6" w:rsidP="00AC64E6" w:rsidR="00AC64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C64E6" w:rsidP="00AC64E6" w:rsidR="00AC64E6">
      <w:pPr>
        <w:rPr>
          <w:rFonts w:cs="Times New Roman" w:eastAsia="Times New Roman"/>
          <w:szCs w:val="24"/>
        </w:rPr>
      </w:pPr>
    </w:p>
    <w:p w:rsidRDefault="00AC64E6" w:rsidP="00AC64E6" w:rsidR="00AC64E6" w:rsidRPr="005D578C">
      <w:pPr>
        <w:rPr>
          <w:rFonts w:cs="Times New Roman" w:eastAsia="Times New Roman"/>
          <w:szCs w:val="24"/>
        </w:rPr>
      </w:pPr>
    </w:p>
    <w:p w:rsidRDefault="00AC64E6" w:rsidP="00AC64E6" w:rsidR="00AC64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C64E6" w:rsidP="00AC64E6" w:rsidR="00AC64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C64E6" w:rsidP="00AC64E6" w:rsidR="000F1E88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0F1E88">
        <w:rPr>
          <w:rFonts w:cs="Times New Roman" w:eastAsia="Times New Roman"/>
        </w:rPr>
        <w:t xml:space="preserve">D. B. G. SAVJETOVANJA j. d. o. o. Umag, Šetalište Vladimira Gortana 38, </w:t>
      </w:r>
    </w:p>
    <w:p w:rsidRDefault="00AC64E6" w:rsidP="00AC64E6" w:rsidR="00AC64E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AC64E6" w:rsidP="00AC64E6" w:rsidR="00AC64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C64E6" w:rsidP="00AC64E6" w:rsidR="00AC64E6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3C2719">
        <w:t>Slaven Gavrić, Rijeka</w:t>
      </w:r>
      <w:r w:rsidR="003C2719" w:rsidRPr="00316A5B">
        <w:t xml:space="preserve">, </w:t>
      </w:r>
      <w:r w:rsidR="003C2719">
        <w:t>Zagrebačka 18</w:t>
      </w:r>
      <w:r>
        <w:t xml:space="preserve">, </w:t>
      </w:r>
    </w:p>
    <w:p w:rsidRDefault="00AC64E6" w:rsidP="00AC64E6" w:rsidR="00AC64E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C64E6" w:rsidP="00AC64E6" w:rsidR="00AC64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C64E6" w:rsidP="00AC64E6" w:rsidR="00AC64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C64E6" w:rsidP="00AC64E6" w:rsidR="00AC64E6"/>
    <w:p w:rsidRDefault="00AC64E6" w:rsidP="00AC64E6" w:rsidR="00AC64E6"/>
    <w:sectPr w:rsidSect="00A6778E" w:rsidR="00AC64E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4E6" w:rsidP="00AC64E6" w:rsidR="00AC64E6">
      <w:r>
        <w:separator/>
      </w:r>
    </w:p>
  </w:endnote>
  <w:endnote w:id="0" w:type="continuationSeparator">
    <w:p w:rsidRDefault="00AC64E6" w:rsidP="00AC64E6" w:rsidR="00AC6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4E6" w:rsidP="00AC64E6" w:rsidR="00AC64E6">
      <w:r>
        <w:separator/>
      </w:r>
    </w:p>
  </w:footnote>
  <w:footnote w:id="0" w:type="continuationSeparator">
    <w:p w:rsidRDefault="00AC64E6" w:rsidP="00AC64E6" w:rsidR="00AC64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A71F31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2CD">
          <w:rPr>
            <w:noProof/>
          </w:rPr>
          <w:t>2</w:t>
        </w:r>
        <w:r>
          <w:fldChar w:fldCharType="end"/>
        </w:r>
        <w:r>
          <w:tab/>
        </w:r>
        <w:r>
          <w:tab/>
          <w:t>12 St-14</w:t>
        </w:r>
        <w:r w:rsidR="00AC64E6">
          <w:t>5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F31" w:rsidR="00A6778E">
    <w:pPr>
      <w:pStyle w:val="Zaglavlje"/>
    </w:pPr>
    <w:r>
      <w:tab/>
    </w:r>
    <w:r>
      <w:tab/>
      <w:t>12 St-14</w:t>
    </w:r>
    <w:r w:rsidR="00AC64E6">
      <w:t>5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4E6"/>
    <w:rsid w:val="000F1E88"/>
    <w:rsid w:val="00210509"/>
    <w:rsid w:val="003C2719"/>
    <w:rsid w:val="006C62CD"/>
    <w:rsid w:val="00A35CE5"/>
    <w:rsid w:val="00A71F31"/>
    <w:rsid w:val="00AC64E6"/>
    <w:rsid w:val="00C1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64E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64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4E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64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64E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64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4E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2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62C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62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62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64E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64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4E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64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64E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64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4E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2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62C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62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62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D.B.G. SAVJETOVANJA j.d.o.o. UMAG</izvorni_sadrzaj>
    <derivirana_varijabla naziv="DomainObject.Predmet.ProtustrankaFormated_1">  D.B.G. SAVJETOVANJA j.d.o.o. UMAG</derivirana_varijabla>
  </DomainObject.Predmet.ProtustrankaFormated>
  <DomainObject.Predmet.ProtustrankaFormatedOIB>
    <izvorni_sadrzaj>  D.B.G. SAVJETOVANJA j.d.o.o. UMAG, OIB 33642324213</izvorni_sadrzaj>
    <derivirana_varijabla naziv="DomainObject.Predmet.ProtustrankaFormatedOIB_1">  D.B.G. SAVJETOVANJA j.d.o.o. UMAG, OIB 33642324213</derivirana_varijabla>
  </DomainObject.Predmet.ProtustrankaFormatedOIB>
  <DomainObject.Predmet.ProtustrankaFormatedWithAdress>
    <izvorni_sadrzaj> D.B.G. SAVJETOVANJA j.d.o.o. UMAG, Šetalište Vladimira Gortana 38, 52470 Umag</izvorni_sadrzaj>
    <derivirana_varijabla naziv="DomainObject.Predmet.ProtustrankaFormatedWithAdress_1"> D.B.G. SAVJETOVANJA j.d.o.o. UMAG, Šetalište Vladimira Gortana 38, 52470 Umag</derivirana_varijabla>
  </DomainObject.Predmet.ProtustrankaFormatedWithAdress>
  <DomainObject.Predmet.ProtustrankaFormatedWithAdressOIB>
    <izvorni_sadrzaj> D.B.G. SAVJETOVANJA j.d.o.o. UMAG, OIB 33642324213, Šetalište Vladimira Gortana 38, 52470 Umag</izvorni_sadrzaj>
    <derivirana_varijabla naziv="DomainObject.Predmet.ProtustrankaFormatedWithAdressOIB_1"> D.B.G. SAVJETOVANJA j.d.o.o. UMAG, OIB 33642324213, Šetalište Vladimira Gortana 38, 52470 Umag</derivirana_varijabla>
  </DomainObject.Predmet.ProtustrankaFormatedWithAdressOIB>
  <DomainObject.Predmet.ProtustrankaWithAdress>
    <izvorni_sadrzaj>D.B.G. SAVJETOVANJA j.d.o.o. UMAG Šetalište Vladimira Gortana 38, 52470 Umag</izvorni_sadrzaj>
    <derivirana_varijabla naziv="DomainObject.Predmet.ProtustrankaWithAdress_1">D.B.G. SAVJETOVANJA j.d.o.o. UMAG Šetalište Vladimira Gortana 38, 52470 Umag</derivirana_varijabla>
  </DomainObject.Predmet.ProtustrankaWithAdress>
  <DomainObject.Predmet.ProtustrankaWithAdressOIB>
    <izvorni_sadrzaj>D.B.G. SAVJETOVANJA j.d.o.o. UMAG, OIB 33642324213, Šetalište Vladimira Gortana 38, 52470 Umag</izvorni_sadrzaj>
    <derivirana_varijabla naziv="DomainObject.Predmet.ProtustrankaWithAdressOIB_1">D.B.G. SAVJETOVANJA j.d.o.o. UMAG, OIB 33642324213, Šetalište Vladimira Gortana 38, 52470 Umag</derivirana_varijabla>
  </DomainObject.Predmet.ProtustrankaWithAdressOIB>
  <DomainObject.Predmet.ProtustrankaNazivFormated>
    <izvorni_sadrzaj>D.B.G. SAVJETOVANJA j.d.o.o. UMAG</izvorni_sadrzaj>
    <derivirana_varijabla naziv="DomainObject.Predmet.ProtustrankaNazivFormated_1">D.B.G. SAVJETOVANJA j.d.o.o. UMAG</derivirana_varijabla>
  </DomainObject.Predmet.ProtustrankaNazivFormated>
  <DomainObject.Predmet.ProtustrankaNazivFormatedOIB>
    <izvorni_sadrzaj>D.B.G. SAVJETOVANJA j.d.o.o. UMAG, OIB 33642324213</izvorni_sadrzaj>
    <derivirana_varijabla naziv="DomainObject.Predmet.ProtustrankaNazivFormatedOIB_1">D.B.G. SAVJETOVANJA j.d.o.o. UMAG, OIB 33642324213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10345.42</izvorni_sadrzaj>
    <derivirana_varijabla naziv="DomainObject.Predmet.TrenutnaVrijednost_1">10345.42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D.B.G. SAVJETOVANJA j.d.o.o. UMAG</item>
    </izvorni_sadrzaj>
    <derivirana_varijabla naziv="DomainObject.Predmet.ProtuStrankaListFormated_1">
      <item>D.B.G. SAVJETOVANJA j.d.o.o. UMAG</item>
    </derivirana_varijabla>
  </DomainObject.Predmet.ProtuStrankaListFormated>
  <DomainObject.Predmet.ProtuStrankaListFormatedOIB>
    <izvorni_sadrzaj>
      <item>D.B.G. SAVJETOVANJA j.d.o.o. UMAG, OIB 33642324213</item>
    </izvorni_sadrzaj>
    <derivirana_varijabla naziv="DomainObject.Predmet.ProtuStrankaListFormatedOIB_1">
      <item>D.B.G. SAVJETOVANJA j.d.o.o. UMAG, OIB 33642324213</item>
    </derivirana_varijabla>
  </DomainObject.Predmet.ProtuStrankaListFormatedOIB>
  <DomainObject.Predmet.ProtuStrankaListFormatedWithAdress>
    <izvorni_sadrzaj>
      <item>D.B.G. SAVJETOVANJA j.d.o.o. UMAG, Šetalište Vladimira Gortana 38, 52470 Umag</item>
    </izvorni_sadrzaj>
    <derivirana_varijabla naziv="DomainObject.Predmet.ProtuStrankaListFormatedWithAdress_1">
      <item>D.B.G. SAVJETOVANJA j.d.o.o. UMAG, Šetalište Vladimira Gortana 38, 52470 Umag</item>
    </derivirana_varijabla>
  </DomainObject.Predmet.ProtuStrankaListFormatedWithAdress>
  <DomainObject.Predmet.ProtuStrankaListFormatedWithAdressOIB>
    <izvorni_sadrzaj>
      <item>D.B.G. SAVJETOVANJA j.d.o.o. UMAG, OIB 33642324213, Šetalište Vladimira Gortana 38, 52470 Umag</item>
    </izvorni_sadrzaj>
    <derivirana_varijabla naziv="DomainObject.Predmet.ProtuStrankaListFormatedWithAdressOIB_1">
      <item>D.B.G. SAVJETOVANJA j.d.o.o. UMAG, OIB 33642324213, Šetalište Vladimira Gortana 38, 52470 Umag</item>
    </derivirana_varijabla>
  </DomainObject.Predmet.ProtuStrankaListFormatedWithAdressOIB>
  <DomainObject.Predmet.ProtuStrankaListNazivFormated>
    <izvorni_sadrzaj>
      <item>D.B.G. SAVJETOVANJA j.d.o.o. UMAG</item>
    </izvorni_sadrzaj>
    <derivirana_varijabla naziv="DomainObject.Predmet.ProtuStrankaListNazivFormated_1">
      <item>D.B.G. SAVJETOVANJA j.d.o.o. UMAG</item>
    </derivirana_varijabla>
  </DomainObject.Predmet.ProtuStrankaListNazivFormated>
  <DomainObject.Predmet.ProtuStrankaListNazivFormatedOIB>
    <izvorni_sadrzaj>
      <item>D.B.G. SAVJETOVANJA j.d.o.o. UMAG, OIB 33642324213</item>
    </izvorni_sadrzaj>
    <derivirana_varijabla naziv="DomainObject.Predmet.ProtuStrankaListNazivFormatedOIB_1">
      <item>D.B.G. SAVJETOVANJA j.d.o.o. UMAG, OIB 33642324213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D.B.G. SAVJETOVANJA j.d.o.o. UMAG</izvorni_sadrzaj>
    <derivirana_varijabla naziv="DomainObject.Predmet.ProtustrankaIDrugi_1">D.B.G. SAVJETOVANJA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D.B.G. SAVJETOVANJA j.d.o.o. UMAG, OIB 33642324213, Šetalište Vladimira Gortana 38, 52470 Umag</izvorni_sadrzaj>
    <derivirana_varijabla naziv="DomainObject.Predmet.ProtustrankaIDrugiAdressOIB_1">D.B.G. SAVJETOVANJA j.d.o.o. UMAG, OIB 33642324213,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D.B.G. SAVJETOVANJA j.d.o.o. UMAG</item>
    </izvorni_sadrzaj>
    <derivirana_varijabla naziv="DomainObject.Predmet.SudioniciListNaziv_1">
      <item>FINANCIJSKA AGENCIJA, RC RIJEKA, PODRUŽNICA PULA, PULA</item>
      <item>D.B.G. SAVJETOVANJA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D.B.G. SAVJETOVANJA j.d.o.o. UMAG, OIB 33642324213, Šetalište Vladimira Gortana 38,52470 Umag</item>
    </izvorni_sadrzaj>
    <derivirana_varijabla naziv="DomainObject.Predmet.SudioniciListAdressOIB_1">
      <item>FINANCIJSKA AGENCIJA, RC RIJEKA, PODRUŽNICA PULA, PULA, OIB 85821130368, F. Kurelca 8,51000 Rijeka</item>
      <item>D.B.G. SAVJETOVANJA j.d.o.o. UMAG, OIB 33642324213,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33642324213</item>
    </izvorni_sadrzaj>
    <derivirana_varijabla naziv="DomainObject.Predmet.SudioniciListNazivOIB_1">
      <item>, OIB 85821130368</item>
      <item>, OIB 33642324213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3770</properties:Characters>
  <properties:Lines>88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2018-07-13T08:46:00Z</dcterms:created>
  <dc:creator>Ana Valčić</dc:creator>
  <cp:lastModifiedBy>Ana Valčić</cp:lastModifiedBy>
  <cp:lastPrinted>2018-07-13T10:48:00Z</cp:lastPrinted>
  <dcterms:modified xmlns:xsi="http://www.w3.org/2001/XMLSchema-instance" xsi:type="dcterms:W3CDTF">2018-07-13T10:49:00Z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(St-145-18 D.B.G. SAVJETOVANJA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