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7337E5">
        <w:t>399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7337E5" w:rsidP="007337E5" w:rsidR="007337E5" w:rsidRPr="00065A16">
      <w:pPr>
        <w:jc w:val="both"/>
      </w:pPr>
      <w:r w:rsidRPr="00065A16">
        <w:t xml:space="preserve">Pozivaju se zainteresirane osobe da u roku od petnaest dana predujme na prolazni depozit suda koji se vodi kod Hrvatske poštanske banke d.d. Zagreb broj </w:t>
      </w:r>
      <w:r w:rsidRPr="00065A16">
        <w:rPr>
          <w:bCs/>
        </w:rPr>
        <w:t xml:space="preserve">HR59 2390 0011 3000 0270 3 </w:t>
      </w:r>
      <w:r w:rsidRPr="00065A16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351D38">
        <w:t>M.N. FENIKS javno trgovačko društvo za ugostiteljstvo i trgovinu Labin (Grad Labin), Karla Kranjca 46, OIB: 28265273508</w:t>
      </w:r>
      <w:r w:rsidRPr="00065A16"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2A31E8">
        <w:t>3</w:t>
      </w:r>
      <w:r w:rsidR="007337E5">
        <w:t>99</w:t>
      </w:r>
      <w:r w:rsidRPr="00EC13ED">
        <w:t>/1</w:t>
      </w:r>
      <w:r w:rsidR="002A31E8">
        <w:t>3</w:t>
      </w:r>
      <w:r w:rsidRPr="00EC13ED">
        <w:t xml:space="preserve"> od </w:t>
      </w:r>
      <w:r w:rsidR="007337E5">
        <w:t>26</w:t>
      </w:r>
      <w:r w:rsidR="00324BD9">
        <w:t>.</w:t>
      </w:r>
      <w:r w:rsidR="002A31E8">
        <w:t>2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7337E5">
        <w:t>26</w:t>
      </w:r>
      <w:r w:rsidR="006425F5">
        <w:t>.</w:t>
      </w:r>
      <w:r w:rsidR="00872712">
        <w:t>2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337E5"/>
    <w:rsid w:val="007515DA"/>
    <w:rsid w:val="007762CA"/>
    <w:rsid w:val="00783499"/>
    <w:rsid w:val="007A1A61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A1A61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7A1A61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7A1A61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7A1A61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7A1A61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26. veljače 2015.</izvorni_sadrzaj>
    <derivirana_varijabla naziv="DomainObject.DatumDonosenjaOdluke_1">26.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St-399/2013</izvorni_sadrzaj>
    <derivirana_varijabla naziv="DomainObject.Predmet.OznakaBroj_1">St-399/2013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M.N. FENIKS j.t.d.  Labin</izvorni_sadrzaj>
    <derivirana_varijabla naziv="DomainObject.Predmet.ProtustrankaFormated_1">  M.N. FENIKS j.t.d.  Labin</derivirana_varijabla>
  </DomainObject.Predmet.ProtustrankaFormated>
  <DomainObject.Predmet.ProtustrankaFormatedOIB>
    <izvorni_sadrzaj>  M.N. FENIKS j.t.d.  Labin, OIB 28265273508</izvorni_sadrzaj>
    <derivirana_varijabla naziv="DomainObject.Predmet.ProtustrankaFormatedOIB_1">  M.N. FENIKS j.t.d.  Labin, OIB 28265273508</derivirana_varijabla>
  </DomainObject.Predmet.ProtustrankaFormatedOIB>
  <DomainObject.Predmet.ProtustrankaFormatedWithAdress>
    <izvorni_sadrzaj> M.N. FENIKS j.t.d.  Labin, Karla Kranjca 46, 52 220 Labin</izvorni_sadrzaj>
    <derivirana_varijabla naziv="DomainObject.Predmet.ProtustrankaFormatedWithAdress_1"> M.N. FENIKS j.t.d.  Labin, Karla Kranjca 46, 52 220 Labin</derivirana_varijabla>
  </DomainObject.Predmet.ProtustrankaFormatedWithAdress>
  <DomainObject.Predmet.ProtustrankaFormatedWithAdressOIB>
    <izvorni_sadrzaj> M.N. FENIKS j.t.d.  Labin, OIB 28265273508, Karla Kranjca 46, 52 220 Labin</izvorni_sadrzaj>
    <derivirana_varijabla naziv="DomainObject.Predmet.ProtustrankaFormatedWithAdressOIB_1"> M.N. FENIKS j.t.d.  Labin, OIB 28265273508, Karla Kranjca 46, 52 220 Labin</derivirana_varijabla>
  </DomainObject.Predmet.ProtustrankaFormatedWithAdressOIB>
  <DomainObject.Predmet.ProtustrankaWithAdress>
    <izvorni_sadrzaj>M.N. FENIKS j.t.d.  Labin Karla Kranjca 46, 52 220 Labin</izvorni_sadrzaj>
    <derivirana_varijabla naziv="DomainObject.Predmet.ProtustrankaWithAdress_1">M.N. FENIKS j.t.d.  Labin Karla Kranjca 46, 52 220 Labin</derivirana_varijabla>
  </DomainObject.Predmet.ProtustrankaWithAdress>
  <DomainObject.Predmet.ProtustrankaWithAdressOIB>
    <izvorni_sadrzaj>M.N. FENIKS j.t.d.  Labin, OIB 28265273508, Karla Kranjca 46, 52 220 Labin</izvorni_sadrzaj>
    <derivirana_varijabla naziv="DomainObject.Predmet.ProtustrankaWithAdressOIB_1">M.N. FENIKS j.t.d.  Labin, OIB 28265273508, Karla Kranjca 46, 52 220 Labin</derivirana_varijabla>
  </DomainObject.Predmet.ProtustrankaWithAdressOIB>
  <DomainObject.Predmet.ProtustrankaNazivFormated>
    <izvorni_sadrzaj>M.N. FENIKS j.t.d.  Labin</izvorni_sadrzaj>
    <derivirana_varijabla naziv="DomainObject.Predmet.ProtustrankaNazivFormated_1">M.N. FENIKS j.t.d.  Labin</derivirana_varijabla>
  </DomainObject.Predmet.ProtustrankaNazivFormated>
  <DomainObject.Predmet.ProtustrankaNazivFormatedOIB>
    <izvorni_sadrzaj>M.N. FENIKS j.t.d.  Labin, OIB 28265273508</izvorni_sadrzaj>
    <derivirana_varijabla naziv="DomainObject.Predmet.ProtustrankaNazivFormatedOIB_1">M.N. FENIKS j.t.d.  Labin, OIB 28265273508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M.N. FENIKS j.t.d.  Labin</item>
    </izvorni_sadrzaj>
    <derivirana_varijabla naziv="DomainObject.Predmet.ProtuStrankaListFormated_1">
      <item>M.N. FENIKS j.t.d.  Labin</item>
    </derivirana_varijabla>
  </DomainObject.Predmet.ProtuStrankaListFormated>
  <DomainObject.Predmet.ProtuStrankaListFormatedOIB>
    <izvorni_sadrzaj>
      <item>M.N. FENIKS j.t.d.  Labin, OIB 28265273508</item>
    </izvorni_sadrzaj>
    <derivirana_varijabla naziv="DomainObject.Predmet.ProtuStrankaListFormatedOIB_1">
      <item>M.N. FENIKS j.t.d.  Labin, OIB 28265273508</item>
    </derivirana_varijabla>
  </DomainObject.Predmet.ProtuStrankaListFormatedOIB>
  <DomainObject.Predmet.ProtuStrankaListFormatedWithAdress>
    <izvorni_sadrzaj>
      <item>M.N. FENIKS j.t.d.  Labin, Karla Kranjca 46, 52 220 Labin</item>
    </izvorni_sadrzaj>
    <derivirana_varijabla naziv="DomainObject.Predmet.ProtuStrankaListFormatedWithAdress_1">
      <item>M.N. FENIKS j.t.d.  Labin, Karla Kranjca 46, 52 220 Labin</item>
    </derivirana_varijabla>
  </DomainObject.Predmet.ProtuStrankaListFormatedWithAdress>
  <DomainObject.Predmet.ProtuStrankaListFormatedWithAdressOIB>
    <izvorni_sadrzaj>
      <item>M.N. FENIKS j.t.d.  Labin, OIB 28265273508, Karla Kranjca 46, 52 220 Labin</item>
    </izvorni_sadrzaj>
    <derivirana_varijabla naziv="DomainObject.Predmet.ProtuStrankaListFormatedWithAdressOIB_1">
      <item>M.N. FENIKS j.t.d.  Labin, OIB 28265273508, Karla Kranjca 46, 52 220 Labin</item>
    </derivirana_varijabla>
  </DomainObject.Predmet.ProtuStrankaListFormatedWithAdressOIB>
  <DomainObject.Predmet.ProtuStrankaListNazivFormated>
    <izvorni_sadrzaj>
      <item>M.N. FENIKS j.t.d.  Labin</item>
    </izvorni_sadrzaj>
    <derivirana_varijabla naziv="DomainObject.Predmet.ProtuStrankaListNazivFormated_1">
      <item>M.N. FENIKS j.t.d.  Labin</item>
    </derivirana_varijabla>
  </DomainObject.Predmet.ProtuStrankaListNazivFormated>
  <DomainObject.Predmet.ProtuStrankaListNazivFormatedOIB>
    <izvorni_sadrzaj>
      <item>M.N. FENIKS j.t.d.  Labin, OIB 28265273508</item>
    </izvorni_sadrzaj>
    <derivirana_varijabla naziv="DomainObject.Predmet.ProtuStrankaListNazivFormatedOIB_1">
      <item>M.N. FENIKS j.t.d.  Labin, OIB 28265273508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2015.</izvorni_sadrzaj>
    <derivirana_varijabla naziv="DomainObject.Datum_1">26.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M.N. FENIKS j.t.d.  Labin</izvorni_sadrzaj>
    <derivirana_varijabla naziv="DomainObject.Predmet.ProtustrankaIDrugi_1">M.N. FENIKS j.t.d.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M.N. FENIKS j.t.d.  Labin, OIB 28265273508, Karla Kranjca 46, 52 220 Labin</izvorni_sadrzaj>
    <derivirana_varijabla naziv="DomainObject.Predmet.ProtustrankaIDrugiAdressOIB_1">M.N. FENIKS j.t.d.  Labin, OIB 28265273508, Karla Kranjca 46,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M.N. FENIKS j.t.d.  Labin</item>
      <item>FINA  Pula</item>
    </izvorni_sadrzaj>
    <derivirana_varijabla naziv="DomainObject.Predmet.SudioniciListNaziv_1">
      <item>M.N. FENIKS j.t.d.  Labin</item>
      <item>FINA  Pula</item>
    </derivirana_varijabla>
  </DomainObject.Predmet.SudioniciListNaziv>
  <DomainObject.Predmet.SudioniciListAdressOIB>
    <izvorni_sadrzaj>
      <item>M.N. FENIKS j.t.d.  Labin, OIB 28265273508, Karla Kranjca 46,52 220 Labin</item>
      <item>FINA  Pula, OIB 85821130368, Giardini 5,52 100 Pula</item>
    </izvorni_sadrzaj>
    <derivirana_varijabla naziv="DomainObject.Predmet.SudioniciListAdressOIB_1">
      <item>M.N. FENIKS j.t.d.  Labin, OIB 28265273508, Karla Kranjca 46,52 220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28265273508</item>
      <item>, OIB 85821130368</item>
    </izvorni_sadrzaj>
    <derivirana_varijabla naziv="DomainObject.Predmet.SudioniciListNazivOIB_1">
      <item>, OIB 28265273508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9D962-2FC4-4217-9EFA-288A11BAFD3C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142</properties:Words>
  <properties:Characters>752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2015-02-26T08:10:00Z</dcterms:created>
  <dc:creator>vjelenovic</dc:creator>
  <cp:lastModifiedBy>docx4j</cp:lastModifiedBy>
  <cp:lastPrinted>2015-02-26T08:10:00Z</cp:lastPrinted>
  <dcterms:modified xmlns:xsi="http://www.w3.org/2001/XMLSchema-instance" xsi:type="dcterms:W3CDTF">2015-02-26T08:21:00Z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