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c2f98" w14:paraId="1cc2f98" w:rsidRDefault="00022C13" w:rsidP="00022C13" w:rsidR="00022C1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2C13" w:rsidP="00022C13" w:rsidR="00022C1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22C13" w:rsidP="00022C13" w:rsidR="00022C1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22C13" w:rsidP="00022C13" w:rsidR="00022C1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22C13" w:rsidP="00022C13" w:rsidR="00022C1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22C13" w:rsidP="00022C13" w:rsidR="00022C1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22C13" w:rsidP="00022C13" w:rsidR="00022C13" w:rsidRPr="005D578C">
      <w:pPr>
        <w:jc w:val="center"/>
        <w:rPr>
          <w:rFonts w:cs="Times New Roman" w:eastAsia="Times New Roman"/>
          <w:szCs w:val="24"/>
        </w:rPr>
      </w:pPr>
    </w:p>
    <w:p w:rsidRDefault="00022C13" w:rsidP="00022C13" w:rsidR="00022C1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22C13" w:rsidP="00022C13" w:rsidR="00022C13" w:rsidRPr="005D578C">
      <w:pPr>
        <w:rPr>
          <w:rFonts w:cs="Times New Roman" w:eastAsia="Times New Roman"/>
          <w:szCs w:val="24"/>
        </w:rPr>
      </w:pPr>
    </w:p>
    <w:p w:rsidRDefault="00022C13" w:rsidP="00022C13" w:rsidR="00022C1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VRIJEME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Giardini 11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51672839328, MBS 040130695, 18. travnja 2016.</w:t>
      </w:r>
    </w:p>
    <w:p w:rsidRDefault="00022C13" w:rsidP="00022C13" w:rsidR="00022C13" w:rsidRPr="005D578C">
      <w:pPr>
        <w:rPr>
          <w:rFonts w:cs="Times New Roman" w:eastAsia="Times New Roman"/>
          <w:szCs w:val="24"/>
        </w:rPr>
      </w:pPr>
    </w:p>
    <w:p w:rsidRDefault="00022C13" w:rsidP="00022C13" w:rsidR="00022C1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22C13" w:rsidP="00022C13" w:rsidR="00022C13" w:rsidRPr="005D578C">
      <w:pPr>
        <w:rPr>
          <w:rFonts w:cs="Times New Roman" w:eastAsia="Times New Roman"/>
          <w:szCs w:val="24"/>
        </w:rPr>
      </w:pPr>
    </w:p>
    <w:p w:rsidRDefault="00022C13" w:rsidP="00022C13" w:rsidR="00022C1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VRIJEME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Giardini 11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51672839328, MBS 040130695.</w:t>
      </w:r>
    </w:p>
    <w:p w:rsidRDefault="00022C13" w:rsidP="00022C13" w:rsidR="00022C13" w:rsidRPr="005D578C">
      <w:pPr>
        <w:rPr>
          <w:rFonts w:cs="Times New Roman" w:eastAsia="Times New Roman"/>
          <w:szCs w:val="24"/>
        </w:rPr>
      </w:pPr>
    </w:p>
    <w:p w:rsidRDefault="00022C13" w:rsidP="00022C13" w:rsidR="00022C1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4B43EC">
        <w:rPr>
          <w:rFonts w:cs="Times New Roman" w:eastAsia="Times New Roman"/>
          <w:szCs w:val="20"/>
        </w:rPr>
        <w:t>Ivan Gjurašić iz Zagreba, Petrinjska 28, OIB 66025260916</w:t>
      </w:r>
      <w:r>
        <w:rPr>
          <w:rFonts w:cs="Times New Roman" w:eastAsia="Times New Roman"/>
          <w:szCs w:val="20"/>
        </w:rPr>
        <w:t>.</w:t>
      </w:r>
    </w:p>
    <w:p w:rsidRDefault="00022C13" w:rsidP="00022C13" w:rsidR="00022C13">
      <w:pPr>
        <w:rPr>
          <w:rFonts w:cs="Times New Roman" w:eastAsia="Times New Roman"/>
          <w:szCs w:val="20"/>
        </w:rPr>
      </w:pPr>
    </w:p>
    <w:p w:rsidRDefault="00022C13" w:rsidP="00022C13" w:rsidR="00022C1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VRIJEME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Giardini 11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51672839328, MBS 040130695.</w:t>
      </w:r>
    </w:p>
    <w:p w:rsidRDefault="00022C13" w:rsidP="00022C13" w:rsidR="00022C13">
      <w:pPr>
        <w:ind w:firstLine="709"/>
        <w:rPr>
          <w:rFonts w:cs="Times New Roman" w:eastAsia="Times New Roman"/>
          <w:szCs w:val="24"/>
        </w:rPr>
      </w:pPr>
    </w:p>
    <w:p w:rsidRDefault="00022C13" w:rsidP="00022C13" w:rsidR="00022C1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VRIJEME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Giardini 11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51672839328, MBS 040130695.</w:t>
      </w:r>
    </w:p>
    <w:p w:rsidRDefault="00022C13" w:rsidP="00022C13" w:rsidR="00022C13">
      <w:pPr>
        <w:rPr>
          <w:rFonts w:cs="Times New Roman" w:eastAsia="Times New Roman"/>
          <w:szCs w:val="24"/>
        </w:rPr>
      </w:pPr>
    </w:p>
    <w:p w:rsidRDefault="00022C13" w:rsidP="00022C13" w:rsidR="00022C13" w:rsidRPr="005D578C">
      <w:pPr>
        <w:rPr>
          <w:rFonts w:cs="Times New Roman" w:eastAsia="Times New Roman"/>
          <w:szCs w:val="24"/>
        </w:rPr>
      </w:pPr>
    </w:p>
    <w:p w:rsidRDefault="00022C13" w:rsidP="00022C13" w:rsidR="00022C1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22C13" w:rsidP="00022C13" w:rsidR="00022C13">
      <w:pPr>
        <w:ind w:firstLine="708"/>
        <w:rPr>
          <w:rFonts w:cs="Times New Roman" w:eastAsia="Times New Roman"/>
          <w:szCs w:val="24"/>
        </w:rPr>
      </w:pPr>
    </w:p>
    <w:p w:rsidRDefault="00022C13" w:rsidP="00022C13" w:rsidR="00022C1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429.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VRIJEME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5.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St-211/2016-3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022C13" w:rsidP="00022C13" w:rsidR="00022C1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022C13" w:rsidP="00022C13" w:rsidR="00022C13" w:rsidRPr="005D578C">
      <w:pPr>
        <w:rPr>
          <w:rFonts w:cs="Times New Roman" w:eastAsia="Times New Roman"/>
          <w:szCs w:val="24"/>
        </w:rPr>
      </w:pPr>
    </w:p>
    <w:p w:rsidRDefault="00022C13" w:rsidP="00022C13" w:rsidR="00022C1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18.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22C13" w:rsidP="00022C13" w:rsidR="00022C13">
      <w:pPr>
        <w:rPr>
          <w:rFonts w:cs="Times New Roman" w:eastAsia="Times New Roman"/>
          <w:szCs w:val="24"/>
        </w:rPr>
      </w:pPr>
    </w:p>
    <w:p w:rsidRDefault="00022C13" w:rsidP="00022C13" w:rsidR="00022C1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022C13" w:rsidP="00022C13" w:rsidR="00022C1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022C13" w:rsidP="00022C13" w:rsidR="00022C13">
      <w:pPr>
        <w:jc w:val="left"/>
        <w:rPr>
          <w:rFonts w:cs="Times New Roman" w:eastAsia="Times New Roman"/>
          <w:szCs w:val="24"/>
        </w:rPr>
      </w:pPr>
    </w:p>
    <w:p w:rsidRDefault="00022C13" w:rsidP="00022C13" w:rsidR="00022C13" w:rsidRPr="005D578C">
      <w:pPr>
        <w:jc w:val="left"/>
        <w:rPr>
          <w:rFonts w:cs="Times New Roman" w:eastAsia="Times New Roman"/>
          <w:szCs w:val="24"/>
        </w:rPr>
      </w:pPr>
    </w:p>
    <w:p w:rsidRDefault="000836C6" w:rsidP="00022C13" w:rsidR="000836C6">
      <w:pPr>
        <w:jc w:val="left"/>
        <w:rPr>
          <w:rFonts w:cs="Times New Roman" w:eastAsia="Times New Roman"/>
          <w:szCs w:val="24"/>
        </w:rPr>
      </w:pPr>
    </w:p>
    <w:p w:rsidRDefault="00022C13" w:rsidP="00022C13" w:rsidR="00022C1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22C13" w:rsidP="00022C13" w:rsidR="00022C13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022C13" w:rsidP="00022C13" w:rsidR="00022C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022C13" w:rsidP="00022C13" w:rsidR="00022C13">
      <w:pPr>
        <w:rPr>
          <w:rFonts w:cs="Times New Roman" w:eastAsia="Times New Roman"/>
          <w:szCs w:val="24"/>
        </w:rPr>
      </w:pPr>
    </w:p>
    <w:p w:rsidRDefault="00022C13" w:rsidP="00022C13" w:rsidR="00022C13" w:rsidRPr="005D578C">
      <w:pPr>
        <w:rPr>
          <w:rFonts w:cs="Times New Roman" w:eastAsia="Times New Roman"/>
          <w:szCs w:val="24"/>
        </w:rPr>
      </w:pPr>
    </w:p>
    <w:p w:rsidRDefault="00022C13" w:rsidP="00022C13" w:rsidR="00022C1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22C13" w:rsidP="00022C13" w:rsidR="00022C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022C13" w:rsidP="00022C13" w:rsidR="00022C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VRIJEME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Pula, Giardini 11, </w:t>
      </w:r>
    </w:p>
    <w:p w:rsidRDefault="00022C13" w:rsidP="00022C13" w:rsidR="00022C13" w:rsidRPr="00386167">
      <w:pPr>
        <w:rPr>
          <w:rFonts w:cs="Times New Roman" w:eastAsia="Times New Roman"/>
          <w:szCs w:val="20"/>
        </w:rPr>
      </w:pPr>
      <w:r w:rsidRPr="006C0BD8">
        <w:rPr>
          <w:rFonts w:cs="Times New Roman" w:eastAsia="Times New Roman"/>
          <w:szCs w:val="24"/>
        </w:rPr>
        <w:t xml:space="preserve">3. RH, Ministarstvo financija, Porezna uprava, </w:t>
      </w:r>
      <w:r w:rsidRPr="006C0BD8">
        <w:rPr>
          <w:rFonts w:cs="Times New Roman" w:eastAsia="Times New Roman"/>
          <w:szCs w:val="20"/>
        </w:rPr>
        <w:t>Područni ured Istra, Primorje</w:t>
      </w:r>
      <w:r>
        <w:rPr>
          <w:rFonts w:cs="Times New Roman" w:eastAsia="Times New Roman"/>
          <w:szCs w:val="20"/>
        </w:rPr>
        <w:t xml:space="preserve">, Lika, Ispostava </w:t>
      </w:r>
      <w:r>
        <w:t>Pula – Pola, Pula, Carrarina 5,</w:t>
      </w:r>
    </w:p>
    <w:p w:rsidRDefault="00022C13" w:rsidP="00022C13" w:rsidR="00022C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22C13" w:rsidP="00022C13" w:rsidR="00022C1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>Ivan Gjurašić iz Zagreba, Petrinjska 28,</w:t>
      </w:r>
    </w:p>
    <w:p w:rsidRDefault="00022C13" w:rsidP="00022C13" w:rsidR="00022C1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022C13" w:rsidP="00022C13" w:rsidR="00022C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022C13" w:rsidP="00022C13" w:rsidR="00022C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022C13" w:rsidP="00022C13" w:rsidR="00022C13"/>
    <w:p w:rsidRDefault="00022C13" w:rsidP="00022C13" w:rsidR="00022C13"/>
    <w:p w:rsidRDefault="00022C13" w:rsidP="00022C13" w:rsidR="00022C13"/>
    <w:p w:rsidRDefault="00022C13" w:rsidP="00022C13" w:rsidR="00022C13"/>
    <w:p w:rsidRDefault="00022C13" w:rsidP="00022C13" w:rsidR="00022C13"/>
    <w:p w:rsidRDefault="00022C13" w:rsidP="00022C13" w:rsidR="00022C13"/>
    <w:p w:rsidRDefault="00022C13" w:rsidP="00022C13" w:rsidR="00022C13"/>
    <w:p w:rsidRDefault="00022C13" w:rsidP="00022C13" w:rsidR="00022C13"/>
    <w:p w:rsidRDefault="00022C13" w:rsidP="00022C13" w:rsidR="00022C13"/>
    <w:p w:rsidRDefault="00022C13" w:rsidP="00022C13" w:rsidR="00022C13"/>
    <w:p w:rsidRDefault="00022C13" w:rsidP="00022C13" w:rsidR="00022C13"/>
    <w:p w:rsidRDefault="00022C13" w:rsidP="00022C13" w:rsidR="00022C13"/>
    <w:p w:rsidRDefault="00022C13" w:rsidP="00022C13" w:rsidR="00022C13"/>
    <w:p w:rsidRDefault="00022C13" w:rsidP="00022C13" w:rsidR="00022C13"/>
    <w:p w:rsidRDefault="00022C13" w:rsidP="00022C13" w:rsidR="00022C13"/>
    <w:p w:rsidRDefault="00022C13" w:rsidP="00022C13" w:rsidR="00022C13"/>
    <w:p w:rsidRDefault="00022C13" w:rsidP="00022C13" w:rsidR="00022C13"/>
    <w:p w:rsidRDefault="00022C13" w:rsidP="00022C13" w:rsidR="00022C13"/>
    <w:p w:rsidRDefault="00022C13" w:rsidP="00022C13" w:rsidR="00022C13"/>
    <w:p w:rsidRDefault="00022C13" w:rsidP="00022C13" w:rsidR="00022C13"/>
    <w:p w:rsidRDefault="004F5027" w:rsidR="004F5027"/>
    <w:sectPr w:rsidSect="005A466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C13" w:rsidP="00022C13" w:rsidR="00022C13">
      <w:r>
        <w:separator/>
      </w:r>
    </w:p>
  </w:endnote>
  <w:endnote w:id="0" w:type="continuationSeparator">
    <w:p w:rsidRDefault="00022C13" w:rsidP="00022C13" w:rsidR="00022C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C13" w:rsidP="00022C13" w:rsidR="00022C13">
      <w:r>
        <w:separator/>
      </w:r>
    </w:p>
  </w:footnote>
  <w:footnote w:id="0" w:type="continuationSeparator">
    <w:p w:rsidRDefault="00022C13" w:rsidP="00022C13" w:rsidR="00022C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2C13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C29E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St-211/2016-5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2C13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St-211/2016-5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3A45"/>
    <w:rsid w:val="00022C13"/>
    <w:rsid w:val="000836C6"/>
    <w:rsid w:val="004F5027"/>
    <w:rsid w:val="005A3A45"/>
    <w:rsid w:val="006C29E7"/>
    <w:rsid w:val="00E33ECA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C1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2C1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22C1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2C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C1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2C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2C1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29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29E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C29E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C29E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C29E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C1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2C1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22C1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2C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C1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2C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2C1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29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29E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C29E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C29E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C29E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St-211/2016</izvorni_sadrzaj>
    <derivirana_varijabla naziv="DomainObject.Predmet.OznakaBroj_1">St-211/2016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VRIJEME d.o.o. PULA</izvorni_sadrzaj>
    <derivirana_varijabla naziv="DomainObject.Predmet.ProtustrankaFormated_1">  VRIJEME d.o.o. PULA</derivirana_varijabla>
  </DomainObject.Predmet.ProtustrankaFormated>
  <DomainObject.Predmet.ProtustrankaFormatedOIB>
    <izvorni_sadrzaj>  VRIJEME d.o.o. PULA, OIB 51672839328</izvorni_sadrzaj>
    <derivirana_varijabla naziv="DomainObject.Predmet.ProtustrankaFormatedOIB_1">  VRIJEME d.o.o. PULA, OIB 51672839328</derivirana_varijabla>
  </DomainObject.Predmet.ProtustrankaFormatedOIB>
  <DomainObject.Predmet.ProtustrankaFormatedWithAdress>
    <izvorni_sadrzaj> VRIJEME d.o.o. PULA, Giardini 11, 52100 Pula</izvorni_sadrzaj>
    <derivirana_varijabla naziv="DomainObject.Predmet.ProtustrankaFormatedWithAdress_1"> VRIJEME d.o.o. PULA, Giardini 11, 52100 Pula</derivirana_varijabla>
  </DomainObject.Predmet.ProtustrankaFormatedWithAdress>
  <DomainObject.Predmet.ProtustrankaFormatedWithAdressOIB>
    <izvorni_sadrzaj> VRIJEME d.o.o. PULA, OIB 51672839328, Giardini 11, 52100 Pula</izvorni_sadrzaj>
    <derivirana_varijabla naziv="DomainObject.Predmet.ProtustrankaFormatedWithAdressOIB_1"> VRIJEME d.o.o. PULA, OIB 51672839328, Giardini 11, 52100 Pula</derivirana_varijabla>
  </DomainObject.Predmet.ProtustrankaFormatedWithAdressOIB>
  <DomainObject.Predmet.ProtustrankaWithAdress>
    <izvorni_sadrzaj>VRIJEME d.o.o. PULA Giardini 11, 52100 Pula</izvorni_sadrzaj>
    <derivirana_varijabla naziv="DomainObject.Predmet.ProtustrankaWithAdress_1">VRIJEME d.o.o. PULA Giardini 11, 52100 Pula</derivirana_varijabla>
  </DomainObject.Predmet.ProtustrankaWithAdress>
  <DomainObject.Predmet.ProtustrankaWithAdressOIB>
    <izvorni_sadrzaj>VRIJEME d.o.o. PULA, OIB 51672839328, Giardini 11, 52100 Pula</izvorni_sadrzaj>
    <derivirana_varijabla naziv="DomainObject.Predmet.ProtustrankaWithAdressOIB_1">VRIJEME d.o.o. PULA, OIB 51672839328, Giardini 11, 52100 Pula</derivirana_varijabla>
  </DomainObject.Predmet.ProtustrankaWithAdressOIB>
  <DomainObject.Predmet.ProtustrankaNazivFormated>
    <izvorni_sadrzaj>VRIJEME d.o.o. PULA</izvorni_sadrzaj>
    <derivirana_varijabla naziv="DomainObject.Predmet.ProtustrankaNazivFormated_1">VRIJEME d.o.o. PULA</derivirana_varijabla>
  </DomainObject.Predmet.ProtustrankaNazivFormated>
  <DomainObject.Predmet.ProtustrankaNazivFormatedOIB>
    <izvorni_sadrzaj>VRIJEME d.o.o. PULA, OIB 51672839328</izvorni_sadrzaj>
    <derivirana_varijabla naziv="DomainObject.Predmet.ProtustrankaNazivFormatedOIB_1">VRIJEME d.o.o. PULA, OIB 51672839328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6853.15</izvorni_sadrzaj>
    <derivirana_varijabla naziv="DomainObject.Predmet.TrenutnaVrijednost_1">6853.15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VRIJEME d.o.o. PULA</item>
    </izvorni_sadrzaj>
    <derivirana_varijabla naziv="DomainObject.Predmet.ProtuStrankaListFormated_1">
      <item>VRIJEME d.o.o. PULA</item>
    </derivirana_varijabla>
  </DomainObject.Predmet.ProtuStrankaListFormated>
  <DomainObject.Predmet.ProtuStrankaListFormatedOIB>
    <izvorni_sadrzaj>
      <item>VRIJEME d.o.o. PULA, OIB 51672839328</item>
    </izvorni_sadrzaj>
    <derivirana_varijabla naziv="DomainObject.Predmet.ProtuStrankaListFormatedOIB_1">
      <item>VRIJEME d.o.o. PULA, OIB 51672839328</item>
    </derivirana_varijabla>
  </DomainObject.Predmet.ProtuStrankaListFormatedOIB>
  <DomainObject.Predmet.ProtuStrankaListFormatedWithAdress>
    <izvorni_sadrzaj>
      <item>VRIJEME d.o.o. PULA, Giardini 11, 52100 Pula</item>
    </izvorni_sadrzaj>
    <derivirana_varijabla naziv="DomainObject.Predmet.ProtuStrankaListFormatedWithAdress_1">
      <item>VRIJEME d.o.o. PULA, Giardini 11, 52100 Pula</item>
    </derivirana_varijabla>
  </DomainObject.Predmet.ProtuStrankaListFormatedWithAdress>
  <DomainObject.Predmet.ProtuStrankaListFormatedWithAdressOIB>
    <izvorni_sadrzaj>
      <item>VRIJEME d.o.o. PULA, OIB 51672839328, Giardini 11, 52100 Pula</item>
    </izvorni_sadrzaj>
    <derivirana_varijabla naziv="DomainObject.Predmet.ProtuStrankaListFormatedWithAdressOIB_1">
      <item>VRIJEME d.o.o. PULA, OIB 51672839328, Giardini 11, 52100 Pula</item>
    </derivirana_varijabla>
  </DomainObject.Predmet.ProtuStrankaListFormatedWithAdressOIB>
  <DomainObject.Predmet.ProtuStrankaListNazivFormated>
    <izvorni_sadrzaj>
      <item>VRIJEME d.o.o. PULA</item>
    </izvorni_sadrzaj>
    <derivirana_varijabla naziv="DomainObject.Predmet.ProtuStrankaListNazivFormated_1">
      <item>VRIJEME d.o.o. PULA</item>
    </derivirana_varijabla>
  </DomainObject.Predmet.ProtuStrankaListNazivFormated>
  <DomainObject.Predmet.ProtuStrankaListNazivFormatedOIB>
    <izvorni_sadrzaj>
      <item>VRIJEME d.o.o. PULA, OIB 51672839328</item>
    </izvorni_sadrzaj>
    <derivirana_varijabla naziv="DomainObject.Predmet.ProtuStrankaListNazivFormatedOIB_1">
      <item>VRIJEME d.o.o. PULA, OIB 51672839328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VRIJEME d.o.o. PULA</izvorni_sadrzaj>
    <derivirana_varijabla naziv="DomainObject.Predmet.ProtustrankaIDrugi_1">VRIJEME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VRIJEME d.o.o. PULA, OIB 51672839328, Giardini 11, 52100 Pula</izvorni_sadrzaj>
    <derivirana_varijabla naziv="DomainObject.Predmet.ProtustrankaIDrugiAdressOIB_1">VRIJEME d.o.o. PULA, OIB 51672839328, Giardini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VRIJEME d.o.o. PULA</item>
    </izvorni_sadrzaj>
    <derivirana_varijabla naziv="DomainObject.Predmet.SudioniciListNaziv_1">
      <item>FINANCIJSKA AGENCIJA, RC RIJEKA, PODRUŽNICA PULA, PULA</item>
      <item>VRIJEME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VRIJEME d.o.o. PULA, OIB 51672839328, Giardini 11,52100 Pula</item>
    </izvorni_sadrzaj>
    <derivirana_varijabla naziv="DomainObject.Predmet.SudioniciListAdressOIB_1">
      <item>FINANCIJSKA AGENCIJA, RC RIJEKA, PODRUŽNICA PULA, PULA, OIB 85821130368, Giardini 5,52100 Pula</item>
      <item>VRIJEME d.o.o. PULA, OIB 51672839328, Giardini 11,52100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51672839328</item>
    </izvorni_sadrzaj>
    <derivirana_varijabla naziv="DomainObject.Predmet.SudioniciListNazivOIB_1">
      <item>, OIB 85821130368</item>
      <item>, OIB 51672839328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2932</properties:Characters>
  <properties:Lines>96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2016-04-18T07:11:00Z</dcterms:created>
  <dc:creator>Mihaela Kaligari</dc:creator>
  <cp:lastModifiedBy>Sanja Lakošeljac</cp:lastModifiedBy>
  <cp:lastPrinted>2016-04-18T07:11:00Z</cp:lastPrinted>
  <dcterms:modified xmlns:xsi="http://www.w3.org/2001/XMLSchema-instance" xsi:type="dcterms:W3CDTF">2016-04-18T07:11:00Z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