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71d2" w14:paraId="f5e71d2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DF0495">
        <w:rPr>
          <w:lang w:val="hr-HR"/>
        </w:rPr>
        <w:t>St-553/15-4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DF0495">
        <w:t>PROVECTUS d.o.o., OIB: 23217455867 sa sjedištem u Ulica Ratimira Hercega 1,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DF0495">
        <w:t>PROVECTUS d.o.o., OIB: 23217455867 sa sjedištem u Ulica Ratimira Hercega 1, 42000 Varaždin</w:t>
      </w:r>
      <w:r w:rsidR="00830E49">
        <w:t xml:space="preserve">, iznosi </w:t>
      </w:r>
      <w:r w:rsidR="00DF0495">
        <w:t>30.324,07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F0495">
        <w:t>direktor</w:t>
      </w:r>
      <w:r w:rsidR="002E00D7">
        <w:t xml:space="preserve"> dužnika </w:t>
      </w:r>
      <w:r w:rsidR="00DF0495">
        <w:t>Tomislav Šavora, OIB: 07893417761, Varaždin, Ratimira Hercega 1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F0495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DF0495" w:rsidR="00830E49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DF0495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DF0495">
        <w:t>PROVECTUS d.o.o., OIB: 23217455867 sa sjedištem u Ulica Ratimira Hercega 1, 42000 Varaždin</w:t>
      </w:r>
      <w:r>
        <w:t>, navodeći da du</w:t>
      </w:r>
      <w:r w:rsidR="00715C85">
        <w:t xml:space="preserve">žnik na dan </w:t>
      </w:r>
      <w:r w:rsidR="00DF0495">
        <w:t>29.09.2015.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DF0495">
        <w:t>30.324,07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883" w:rsidP="007F64E0" w:rsidR="008C7883">
      <w:r>
        <w:separator/>
      </w:r>
    </w:p>
  </w:endnote>
  <w:endnote w:id="0" w:type="continuationSeparator">
    <w:p w:rsidRDefault="008C7883" w:rsidP="007F64E0" w:rsidR="008C7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883" w:rsidP="007F64E0" w:rsidR="008C7883">
      <w:r>
        <w:separator/>
      </w:r>
    </w:p>
  </w:footnote>
  <w:footnote w:id="0" w:type="continuationSeparator">
    <w:p w:rsidRDefault="008C7883" w:rsidP="007F64E0" w:rsidR="008C7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2598" w:rsidRPr="00062598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DF0495">
      <w:rPr>
        <w:lang w:val="hr-HR"/>
      </w:rPr>
      <w:t>St-553/15-4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598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C7883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DF049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St-553/2015</izvorni_sadrzaj>
    <derivirana_varijabla naziv="DomainObject.Predmet.OznakaBroj_1">St-553/2015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PROVECTUS društvo s ograničenom odgovornošću za trgovinu i usluge</izvorni_sadrzaj>
    <derivirana_varijabla naziv="DomainObject.Predmet.ProtustrankaFormated_1">  PROVECTUS društvo s ograničenom odgovornošću za trgovinu i usluge</derivirana_varijabla>
  </DomainObject.Predmet.ProtustrankaFormated>
  <DomainObject.Predmet.ProtustrankaFormatedOIB>
    <izvorni_sadrzaj>  PROVECTUS društvo s ograničenom odgovornošću za trgovinu i usluge, OIB 23217455867</izvorni_sadrzaj>
    <derivirana_varijabla naziv="DomainObject.Predmet.ProtustrankaFormatedOIB_1">  PROVECTUS društvo s ograničenom odgovornošću za trgovinu i usluge, OIB 23217455867</derivirana_varijabla>
  </DomainObject.Predmet.ProtustrankaFormatedOIB>
  <DomainObject.Predmet.ProtustrankaFormatedWithAdress>
    <izvorni_sadrzaj> PROVECTUS društvo s ograničenom odgovornošću za trgovinu i usluge, Ulica Ratimira Hercega 1, 42000 Varaždin</izvorni_sadrzaj>
    <derivirana_varijabla naziv="DomainObject.Predmet.ProtustrankaFormatedWithAdress_1"> PROVECTUS društvo s ograničenom odgovornošću za trgovinu i usluge, Ulica Ratimira Hercega 1, 42000 Varaždin</derivirana_varijabla>
  </DomainObject.Predmet.ProtustrankaFormatedWithAdress>
  <DomainObject.Predmet.ProtustrankaFormatedWithAdressOIB>
    <izvorni_sadrzaj> PROVECTUS društvo s ograničenom odgovornošću za trgovinu i usluge, OIB 23217455867, Ulica Ratimira Hercega 1, 42000 Varaždin</izvorni_sadrzaj>
    <derivirana_varijabla naziv="DomainObject.Predmet.ProtustrankaFormatedWithAdressOIB_1"> PROVECTUS društvo s ograničenom odgovornošću za trgovinu i usluge, OIB 23217455867, Ulica Ratimira Hercega 1, 42000 Varaždin</derivirana_varijabla>
  </DomainObject.Predmet.ProtustrankaFormatedWithAdressOIB>
  <DomainObject.Predmet.ProtustrankaWithAdress>
    <izvorni_sadrzaj>PROVECTUS društvo s ograničenom odgovornošću za trgovinu i usluge Ulica Ratimira Hercega 1, 42000 Varaždin</izvorni_sadrzaj>
    <derivirana_varijabla naziv="DomainObject.Predmet.ProtustrankaWithAdress_1">PROVECTUS društvo s ograničenom odgovornošću za trgovinu i usluge Ulica Ratimira Hercega 1, 42000 Varaždin</derivirana_varijabla>
  </DomainObject.Predmet.ProtustrankaWithAdress>
  <DomainObject.Predmet.ProtustrankaWithAdressOIB>
    <izvorni_sadrzaj>PROVECTUS društvo s ograničenom odgovornošću za trgovinu i usluge, OIB 23217455867, Ulica Ratimira Hercega 1, 42000 Varaždin</izvorni_sadrzaj>
    <derivirana_varijabla naziv="DomainObject.Predmet.ProtustrankaWithAdressOIB_1">PROVECTUS društvo s ograničenom odgovornošću za trgovinu i usluge, OIB 23217455867, Ulica Ratimira Hercega 1, 42000 Varaždin</derivirana_varijabla>
  </DomainObject.Predmet.ProtustrankaWithAdressOIB>
  <DomainObject.Predmet.ProtustrankaNazivFormated>
    <izvorni_sadrzaj>PROVECTUS društvo s ograničenom odgovornošću za trgovinu i usluge</izvorni_sadrzaj>
    <derivirana_varijabla naziv="DomainObject.Predmet.ProtustrankaNazivFormated_1">PROVECTUS društvo s ograničenom odgovornošću za trgovinu i usluge</derivirana_varijabla>
  </DomainObject.Predmet.ProtustrankaNazivFormated>
  <DomainObject.Predmet.ProtustrankaNazivFormatedOIB>
    <izvorni_sadrzaj>PROVECTUS društvo s ograničenom odgovornošću za trgovinu i usluge, OIB 23217455867</izvorni_sadrzaj>
    <derivirana_varijabla naziv="DomainObject.Predmet.ProtustrankaNazivFormatedOIB_1">PROVECTUS društvo s ograničenom odgovornošću za trgovinu i usluge, OIB 23217455867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30324.07</izvorni_sadrzaj>
    <derivirana_varijabla naziv="DomainObject.Predmet.TrenutnaVrijednost_1">30324.07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PROVECTUS društvo s ograničenom odgovornošću za trgovinu i usluge</item>
    </izvorni_sadrzaj>
    <derivirana_varijabla naziv="DomainObject.Predmet.ProtuStrankaListFormated_1">
      <item>PROVECTUS društvo s ograničenom odgovornošću za trgovinu i usluge</item>
    </derivirana_varijabla>
  </DomainObject.Predmet.ProtuStrankaListFormated>
  <DomainObject.Predmet.ProtuStrankaListFormatedOIB>
    <izvorni_sadrzaj>
      <item>PROVECTUS društvo s ograničenom odgovornošću za trgovinu i usluge, OIB 23217455867</item>
    </izvorni_sadrzaj>
    <derivirana_varijabla naziv="DomainObject.Predmet.ProtuStrankaListFormatedOIB_1">
      <item>PROVECTUS društvo s ograničenom odgovornošću za trgovinu i usluge, OIB 23217455867</item>
    </derivirana_varijabla>
  </DomainObject.Predmet.ProtuStrankaListFormatedOIB>
  <DomainObject.Predmet.ProtuStrankaListFormatedWithAdress>
    <izvorni_sadrzaj>
      <item>PROVECTUS društvo s ograničenom odgovornošću za trgovinu i usluge, Ulica Ratimira Hercega 1, 42000 Varaždin</item>
    </izvorni_sadrzaj>
    <derivirana_varijabla naziv="DomainObject.Predmet.ProtuStrankaListFormatedWithAdress_1">
      <item>PROVECTUS društvo s ograničenom odgovornošću za trgovinu i usluge, Ulica Ratimira Hercega 1, 42000 Varaždin</item>
    </derivirana_varijabla>
  </DomainObject.Predmet.ProtuStrankaListFormatedWithAdress>
  <DomainObject.Predmet.ProtuStrankaListFormatedWithAdressOIB>
    <izvorni_sadrzaj>
      <item>PROVECTUS društvo s ograničenom odgovornošću za trgovinu i usluge, OIB 23217455867, Ulica Ratimira Hercega 1, 42000 Varaždin</item>
    </izvorni_sadrzaj>
    <derivirana_varijabla naziv="DomainObject.Predmet.ProtuStrankaListFormatedWithAdressOIB_1">
      <item>PROVECTUS društvo s ograničenom odgovornošću za trgovinu i usluge, OIB 23217455867, Ulica Ratimira Hercega 1, 42000 Varaždin</item>
    </derivirana_varijabla>
  </DomainObject.Predmet.ProtuStrankaListFormatedWithAdressOIB>
  <DomainObject.Predmet.ProtuStrankaListNazivFormated>
    <izvorni_sadrzaj>
      <item>PROVECTUS društvo s ograničenom odgovornošću za trgovinu i usluge</item>
    </izvorni_sadrzaj>
    <derivirana_varijabla naziv="DomainObject.Predmet.ProtuStrankaListNazivFormated_1">
      <item>PROVECTUS društvo s ograničenom odgovornošću za trgovinu i usluge</item>
    </derivirana_varijabla>
  </DomainObject.Predmet.ProtuStrankaListNazivFormated>
  <DomainObject.Predmet.ProtuStrankaListNazivFormatedOIB>
    <izvorni_sadrzaj>
      <item>PROVECTUS društvo s ograničenom odgovornošću za trgovinu i usluge, OIB 23217455867</item>
    </izvorni_sadrzaj>
    <derivirana_varijabla naziv="DomainObject.Predmet.ProtuStrankaListNazivFormatedOIB_1">
      <item>PROVECTUS društvo s ograničenom odgovornošću za trgovinu i usluge, OIB 23217455867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PROVECTUS društvo s ograničenom odgovornošću za trgovinu i usluge</izvorni_sadrzaj>
    <derivirana_varijabla naziv="DomainObject.Predmet.ProtustrankaIDrugi_1">PROVECTUS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PROVECTUS društvo s ograničenom odgovornošću za trgovinu i usluge, OIB 23217455867, Ulica Ratimira Hercega 1, 42000 Varaždin</izvorni_sadrzaj>
    <derivirana_varijabla naziv="DomainObject.Predmet.ProtustrankaIDrugiAdressOIB_1">PROVECTUS društvo s ograničenom odgovornošću za trgovinu i usluge, OIB 23217455867, Ulica Ratimira Hercega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PROVECTUS društvo s ograničenom odgovornošću za trgovinu i usluge</item>
      <item>Sudski registar</item>
    </izvorni_sadrzaj>
    <derivirana_varijabla naziv="DomainObject.Predmet.SudioniciListNaziv_1">
      <item>Financijska agencija</item>
      <item>PROVECTUS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PROVECTUS društvo s ograničenom odgovornošću za trgovinu i usluge, OIB 23217455867, Ulica Ratimira Hercega 1,42000 Varaždin</item>
      <item>Sudski registar</item>
    </izvorni_sadrzaj>
    <derivirana_varijabla naziv="DomainObject.Predmet.SudioniciListAdressOIB_1">
      <item>Financijska agencija, OIB 85821130368, A. Cesarca 2,42000 Varaždin</item>
      <item>PROVECTUS društvo s ograničenom odgovornošću za trgovinu i usluge, OIB 23217455867, Ulica Ratimira Hercega 1,42000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23217455867</item>
    </izvorni_sadrzaj>
    <derivirana_varijabla naziv="DomainObject.Predmet.SudioniciListNazivOIB_1">
      <item>, OIB null</item>
      <item>, OIB 85821130368</item>
      <item>, OIB 23217455867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2553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2015-11-10T13:04:00Z</dcterms:created>
  <dc:creator>user</dc:creator>
  <cp:lastModifiedBy>Marko Makaj</cp:lastModifiedBy>
  <cp:lastPrinted>2015-11-10T13:04:00Z</cp:lastPrinted>
  <dcterms:modified xmlns:xsi="http://www.w3.org/2001/XMLSchema-instance" xsi:type="dcterms:W3CDTF">2015-11-13T11:00:00Z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