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c980" w14:paraId="7dec980" w:rsidRDefault="00B43934" w:rsidP="00F6271B" w:rsidR="00F6271B" w:rsidRPr="00F6271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F6271B">
        <w:rPr>
          <w:rFonts w:cs="Times New Roman" w:eastAsia="Times New Roman" w:hAnsi="Arial" w:ascii="Arial"/>
          <w:noProof/>
          <w:sz w:val="24"/>
          <w:szCs w:val="20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B43934" w:rsidP="00B43934" w:rsidR="00B43934" w:rsidRPr="00F6271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višem sudskom savjetniku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Domagoju Klinžić</w:t>
      </w:r>
      <w:r w:rsidR="00FE6D0F">
        <w:rPr>
          <w:rFonts w:cs="Times New Roman" w:eastAsia="Times New Roman" w:hAnsi="Times New Roman" w:ascii="Times New Roman"/>
          <w:sz w:val="24"/>
          <w:szCs w:val="24"/>
          <w:lang w:eastAsia="hr-HR"/>
        </w:rPr>
        <w:t>u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skraćenom stečajnom postupku pokrenutim nad dužnikom </w:t>
      </w:r>
      <w:r w:rsidR="001D5823" w:rsidRPr="001D5823">
        <w:rPr>
          <w:rFonts w:cs="Times New Roman" w:eastAsia="Times New Roman" w:hAnsi="Times New Roman" w:ascii="Times New Roman"/>
          <w:sz w:val="24"/>
          <w:szCs w:val="24"/>
          <w:lang w:eastAsia="hr-HR"/>
        </w:rPr>
        <w:t>COMITATUS GRAĐENJE j.d.o.o.</w:t>
      </w:r>
      <w:r w:rsid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D5823" w:rsidRPr="001D5823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Nova cesta 113</w:t>
      </w:r>
      <w:r w:rsidR="00BC01E9" w:rsidRPr="00BC01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1D5823" w:rsidRPr="001D5823">
        <w:rPr>
          <w:rFonts w:cs="Times New Roman" w:eastAsia="Times New Roman" w:hAnsi="Times New Roman" w:ascii="Times New Roman"/>
          <w:sz w:val="24"/>
          <w:szCs w:val="24"/>
          <w:lang w:eastAsia="hr-HR"/>
        </w:rPr>
        <w:t>44802768492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907ACE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dužnikom </w:t>
      </w:r>
      <w:r w:rsidR="001D5823" w:rsidRPr="001D5823">
        <w:rPr>
          <w:rFonts w:cs="Times New Roman" w:eastAsia="Times New Roman" w:hAnsi="Times New Roman" w:ascii="Times New Roman"/>
          <w:sz w:val="24"/>
          <w:szCs w:val="24"/>
          <w:lang w:eastAsia="hr-HR"/>
        </w:rPr>
        <w:t>COMITATUS GRAĐENJE j.d.o.o., Zagreb, Nova cesta 113, OIB: 44802768492</w:t>
      </w:r>
      <w:r w:rsidR="001C039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otvoren je dana </w:t>
      </w:r>
      <w:r w:rsidR="006C42E3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., u </w:t>
      </w:r>
      <w:r w:rsidR="000618A7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</w:t>
      </w:r>
      <w:r w:rsidR="006C6BEA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1D5823" w:rsidRPr="001D5823">
        <w:rPr>
          <w:rFonts w:cs="Times New Roman" w:eastAsia="Times New Roman" w:hAnsi="Times New Roman" w:ascii="Times New Roman"/>
          <w:sz w:val="24"/>
          <w:szCs w:val="24"/>
          <w:lang w:eastAsia="hr-HR"/>
        </w:rPr>
        <w:t>Ivan Gjurašić, Zagreb, Petrinjska 28, OIB: 66025260916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1D5823" w:rsidRPr="001D5823">
        <w:rPr>
          <w:rFonts w:cs="Times New Roman" w:eastAsia="Times New Roman" w:hAnsi="Times New Roman" w:ascii="Times New Roman"/>
          <w:sz w:val="24"/>
          <w:szCs w:val="24"/>
          <w:lang w:eastAsia="hr-HR"/>
        </w:rPr>
        <w:t>COMITATUS GRAĐENJE j.d.o.o., Zagreb, Nova cesta 113, OIB: 44802768492</w:t>
      </w: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43934" w:rsidP="00B43934" w:rsidR="00B43934" w:rsidRPr="00F6271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IV. Nakon po pravomoćnosti ovog rješenja, dužnik će se  brisati iz sudskog registra.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Zagreb, Trg svibanjskih žrtava 1995., 1., (dalje: FINA), temeljem odredbe čl. 429. 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dana </w:t>
      </w:r>
      <w:r w:rsidR="000618A7">
        <w:rPr>
          <w:rFonts w:cs="Times New Roman" w:eastAsia="Times New Roman" w:hAnsi="Times New Roman" w:ascii="Times New Roman"/>
          <w:sz w:val="24"/>
          <w:szCs w:val="20"/>
          <w:lang w:eastAsia="hr-HR"/>
        </w:rPr>
        <w:t>2</w:t>
      </w:r>
      <w:r w:rsidR="00762436"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</w:t>
      </w:r>
      <w:r w:rsid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B43934" w:rsidP="00B43934" w:rsidR="00B43934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42487C" w:rsidP="00B43934" w:rsidR="0042487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99143D" w:rsidR="0099143D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9143D" w:rsidP="00B43934" w:rsidR="0099143D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kao niti po Zaključku kojim su također pozvane dostaviti javnobilježnički ovjerovljen popis imovine i obveza dužnika na propisanom obrascu, sukladno čl. 430., 17.  i 13. SZ –a.</w:t>
      </w:r>
    </w:p>
    <w:p w:rsidRDefault="00F6271B" w:rsidP="00F6271B" w:rsidR="00F6271B" w:rsidRPr="00F6271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Zagrebu, </w:t>
      </w:r>
      <w:r w:rsidR="006C42E3">
        <w:rPr>
          <w:rFonts w:cs="Times New Roman" w:eastAsia="Times New Roman" w:hAnsi="Times New Roman" w:ascii="Times New Roman"/>
          <w:sz w:val="24"/>
          <w:szCs w:val="20"/>
          <w:lang w:eastAsia="hr-HR"/>
        </w:rPr>
        <w:t>5</w:t>
      </w:r>
      <w:r w:rsidR="00907ACE">
        <w:rPr>
          <w:rFonts w:cs="Times New Roman" w:eastAsia="Times New Roman" w:hAnsi="Times New Roman" w:ascii="Times New Roman"/>
          <w:sz w:val="24"/>
          <w:szCs w:val="20"/>
          <w:lang w:eastAsia="hr-HR"/>
        </w:rPr>
        <w:t>. rujna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43934" w:rsidP="00B43934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B43934" w:rsidP="00B43934" w:rsidR="00B43934" w:rsidRPr="00F6271B">
      <w:pPr>
        <w:spacing w:lineRule="auto" w:line="240" w:after="0"/>
        <w:ind w:firstLine="720" w:left="504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 w:rsidR="00F6271B"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Viši sudski savjetnik</w:t>
      </w: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>:</w:t>
      </w:r>
    </w:p>
    <w:p w:rsidRDefault="00F6271B" w:rsidP="00F6271B" w:rsidR="00B43934" w:rsidRPr="00F6271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 Domagoj Klinžić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6271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43934" w:rsidP="00B43934" w:rsidR="00B43934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Sudski registar – elektronski i neposredno </w:t>
      </w:r>
      <w:r w:rsidRPr="00F17613">
        <w:rPr>
          <w:rFonts w:cs="Times New Roman" w:eastAsia="Times New Roman" w:hAnsi="Times New Roman" w:ascii="Times New Roman"/>
          <w:b/>
          <w:sz w:val="24"/>
          <w:szCs w:val="24"/>
          <w:u w:val="single"/>
          <w:lang w:eastAsia="hr-HR"/>
        </w:rPr>
        <w:t>po pravomoćnosti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F17613" w:rsidP="00F17613" w:rsidR="00F17613" w:rsidRPr="00F176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17613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9A2345" w:rsidP="00F17613" w:rsidR="009A2345" w:rsidRPr="00F6271B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sectPr w:rsidR="009A2345" w:rsidRPr="00F6271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71B" w:rsidP="00F6271B" w:rsidR="00F6271B">
      <w:pPr>
        <w:spacing w:lineRule="auto" w:line="240" w:after="0"/>
      </w:pPr>
      <w:r>
        <w:separator/>
      </w:r>
    </w:p>
  </w:endnote>
  <w:end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71B" w:rsidP="00F6271B" w:rsidR="00F6271B">
      <w:pPr>
        <w:spacing w:lineRule="auto" w:line="240" w:after="0"/>
      </w:pPr>
      <w:r>
        <w:separator/>
      </w:r>
    </w:p>
  </w:footnote>
  <w:footnote w:id="0" w:type="continuationSeparator">
    <w:p w:rsidRDefault="00F6271B" w:rsidP="00F6271B" w:rsidR="00F627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71B" w:rsidP="00F6271B" w:rsidR="00F6271B">
    <w:pPr>
      <w:spacing w:lineRule="auto" w:line="240" w:after="0"/>
      <w:jc w:val="right"/>
      <w:rPr>
        <w:rFonts w:cs="Times New Roman" w:eastAsia="Times New Roman" w:hAnsi="Times New Roman" w:ascii="Times New Roman"/>
        <w:noProof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33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. St-</w:t>
    </w:r>
    <w:r w:rsidR="001D5823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999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/</w:t>
    </w:r>
    <w:r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20</w:t>
    </w:r>
    <w:r w:rsidRPr="00F6271B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1</w:t>
    </w:r>
    <w:r w:rsidR="00907ACE">
      <w:rPr>
        <w:rFonts w:cs="Times New Roman" w:eastAsia="Times New Roman" w:hAnsi="Times New Roman" w:ascii="Times New Roman"/>
        <w:noProof/>
        <w:sz w:val="24"/>
        <w:szCs w:val="24"/>
        <w:lang w:eastAsia="hr-HR"/>
      </w:rPr>
      <w:t>6</w:t>
    </w:r>
  </w:p>
  <w:p w:rsidRDefault="00F6271B" w:rsidR="00F627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2CFF"/>
    <w:rsid w:val="00001501"/>
    <w:rsid w:val="00025B29"/>
    <w:rsid w:val="000618A7"/>
    <w:rsid w:val="00085CA4"/>
    <w:rsid w:val="000A69C9"/>
    <w:rsid w:val="000B04A9"/>
    <w:rsid w:val="000C6446"/>
    <w:rsid w:val="000D3371"/>
    <w:rsid w:val="00150A2D"/>
    <w:rsid w:val="00195955"/>
    <w:rsid w:val="001A68E2"/>
    <w:rsid w:val="001C039E"/>
    <w:rsid w:val="001D5823"/>
    <w:rsid w:val="00202AC3"/>
    <w:rsid w:val="0028100C"/>
    <w:rsid w:val="00296AC5"/>
    <w:rsid w:val="002D1E87"/>
    <w:rsid w:val="00313D64"/>
    <w:rsid w:val="00335D0B"/>
    <w:rsid w:val="00341B8E"/>
    <w:rsid w:val="003B3F52"/>
    <w:rsid w:val="00406A48"/>
    <w:rsid w:val="004126FE"/>
    <w:rsid w:val="00422CE0"/>
    <w:rsid w:val="0042487C"/>
    <w:rsid w:val="0044412B"/>
    <w:rsid w:val="00470C51"/>
    <w:rsid w:val="00480272"/>
    <w:rsid w:val="004D44E4"/>
    <w:rsid w:val="00502AAE"/>
    <w:rsid w:val="005402B3"/>
    <w:rsid w:val="005B6F34"/>
    <w:rsid w:val="006C42E3"/>
    <w:rsid w:val="006C6BEA"/>
    <w:rsid w:val="006F65CC"/>
    <w:rsid w:val="00703BA7"/>
    <w:rsid w:val="00762436"/>
    <w:rsid w:val="00772AC7"/>
    <w:rsid w:val="007A3F51"/>
    <w:rsid w:val="007C0F6D"/>
    <w:rsid w:val="007E6A2E"/>
    <w:rsid w:val="0080762C"/>
    <w:rsid w:val="00832CFF"/>
    <w:rsid w:val="008D00E8"/>
    <w:rsid w:val="008E3D6D"/>
    <w:rsid w:val="00907ACE"/>
    <w:rsid w:val="0093580A"/>
    <w:rsid w:val="009472C2"/>
    <w:rsid w:val="009504F7"/>
    <w:rsid w:val="009861EC"/>
    <w:rsid w:val="0099143D"/>
    <w:rsid w:val="009921A8"/>
    <w:rsid w:val="009A2345"/>
    <w:rsid w:val="00A03E9E"/>
    <w:rsid w:val="00A5783F"/>
    <w:rsid w:val="00A64D06"/>
    <w:rsid w:val="00B0050B"/>
    <w:rsid w:val="00B2420B"/>
    <w:rsid w:val="00B4229A"/>
    <w:rsid w:val="00B43934"/>
    <w:rsid w:val="00B65BCA"/>
    <w:rsid w:val="00B73EE9"/>
    <w:rsid w:val="00BC01E9"/>
    <w:rsid w:val="00C668B9"/>
    <w:rsid w:val="00C73F8C"/>
    <w:rsid w:val="00CC511E"/>
    <w:rsid w:val="00CD509D"/>
    <w:rsid w:val="00D024FA"/>
    <w:rsid w:val="00D20FE5"/>
    <w:rsid w:val="00D5296B"/>
    <w:rsid w:val="00E52CD1"/>
    <w:rsid w:val="00E576BC"/>
    <w:rsid w:val="00EE254E"/>
    <w:rsid w:val="00F17613"/>
    <w:rsid w:val="00F6271B"/>
    <w:rsid w:val="00F72E21"/>
    <w:rsid w:val="00F9393E"/>
    <w:rsid w:val="00FD03B9"/>
    <w:rsid w:val="00FE6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015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150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150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150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150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3934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6271B"/>
  </w:style>
  <w:style w:styleId="Podnoje" w:type="paragraph">
    <w:name w:val="footer"/>
    <w:basedOn w:val="Normal"/>
    <w:link w:val="PodnojeChar"/>
    <w:uiPriority w:val="99"/>
    <w:unhideWhenUsed/>
    <w:rsid w:val="00F627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6271B"/>
  </w:style>
  <w:style w:styleId="Tekstrezerviranogmjesta" w:type="character">
    <w:name w:val="Placeholder Text"/>
    <w:basedOn w:val="Zadanifontodlomka"/>
    <w:uiPriority w:val="99"/>
    <w:semiHidden/>
    <w:rsid w:val="000015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5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15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15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150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06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COMITATUS GRAĐENJE j.d.o.o.</izvorni_sadrzaj>
    <derivirana_varijabla naziv="DomainObject.Predmet.ProtustrankaFormated_1">  COMITATUS GRAĐENJE j.d.o.o.</derivirana_varijabla>
  </DomainObject.Predmet.ProtustrankaFormated>
  <DomainObject.Predmet.ProtustrankaFormatedOIB>
    <izvorni_sadrzaj>  COMITATUS GRAĐENJE j.d.o.o., OIB 44802768492</izvorni_sadrzaj>
    <derivirana_varijabla naziv="DomainObject.Predmet.ProtustrankaFormatedOIB_1">  COMITATUS GRAĐENJE j.d.o.o., OIB 44802768492</derivirana_varijabla>
  </DomainObject.Predmet.ProtustrankaFormatedOIB>
  <DomainObject.Predmet.ProtustrankaFormatedWithAdress>
    <izvorni_sadrzaj> COMITATUS GRAĐENJE j.d.o.o., Nova cesta 113, 10000 Zagreb</izvorni_sadrzaj>
    <derivirana_varijabla naziv="DomainObject.Predmet.ProtustrankaFormatedWithAdress_1"> COMITATUS GRAĐENJE j.d.o.o., Nova cesta 113, 10000 Zagreb</derivirana_varijabla>
  </DomainObject.Predmet.ProtustrankaFormatedWithAdress>
  <DomainObject.Predmet.ProtustrankaFormatedWithAdressOIB>
    <izvorni_sadrzaj> COMITATUS GRAĐENJE j.d.o.o., OIB 44802768492, Nova cesta 113, 10000 Zagreb</izvorni_sadrzaj>
    <derivirana_varijabla naziv="DomainObject.Predmet.ProtustrankaFormatedWithAdressOIB_1"> COMITATUS GRAĐENJE j.d.o.o., OIB 44802768492, Nova cesta 113, 10000 Zagreb</derivirana_varijabla>
  </DomainObject.Predmet.ProtustrankaFormatedWithAdressOIB>
  <DomainObject.Predmet.ProtustrankaWithAdress>
    <izvorni_sadrzaj>COMITATUS GRAĐENJE j.d.o.o. Nova cesta 113, 10000 Zagreb</izvorni_sadrzaj>
    <derivirana_varijabla naziv="DomainObject.Predmet.ProtustrankaWithAdress_1">COMITATUS GRAĐENJE j.d.o.o. Nova cesta 113, 10000 Zagreb</derivirana_varijabla>
  </DomainObject.Predmet.ProtustrankaWithAdress>
  <DomainObject.Predmet.ProtustrankaWithAdressOIB>
    <izvorni_sadrzaj>COMITATUS GRAĐENJE j.d.o.o., OIB 44802768492, Nova cesta 113, 10000 Zagreb</izvorni_sadrzaj>
    <derivirana_varijabla naziv="DomainObject.Predmet.ProtustrankaWithAdressOIB_1">COMITATUS GRAĐENJE j.d.o.o., OIB 44802768492, Nova cesta 113, 10000 Zagreb</derivirana_varijabla>
  </DomainObject.Predmet.ProtustrankaWithAdressOIB>
  <DomainObject.Predmet.ProtustrankaNazivFormated>
    <izvorni_sadrzaj>COMITATUS GRAĐENJE j.d.o.o.</izvorni_sadrzaj>
    <derivirana_varijabla naziv="DomainObject.Predmet.ProtustrankaNazivFormated_1">COMITATUS GRAĐENJE j.d.o.o.</derivirana_varijabla>
  </DomainObject.Predmet.ProtustrankaNazivFormated>
  <DomainObject.Predmet.ProtustrankaNazivFormatedOIB>
    <izvorni_sadrzaj>COMITATUS GRAĐENJE j.d.o.o., OIB 44802768492</izvorni_sadrzaj>
    <derivirana_varijabla naziv="DomainObject.Predmet.ProtustrankaNazivFormatedOIB_1">COMITATUS GRAĐENJE j.d.o.o., OIB 44802768492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COMITATUS GRAĐENJE j.d.o.o.</item>
    </izvorni_sadrzaj>
    <derivirana_varijabla naziv="DomainObject.Predmet.ProtuStrankaListFormated_1">
      <item>COMITATUS GRAĐENJE j.d.o.o.</item>
    </derivirana_varijabla>
  </DomainObject.Predmet.ProtuStrankaListFormated>
  <DomainObject.Predmet.ProtuStrankaListFormatedOIB>
    <izvorni_sadrzaj>
      <item>COMITATUS GRAĐENJE j.d.o.o., OIB 44802768492</item>
    </izvorni_sadrzaj>
    <derivirana_varijabla naziv="DomainObject.Predmet.ProtuStrankaListFormatedOIB_1">
      <item>COMITATUS GRAĐENJE j.d.o.o., OIB 44802768492</item>
    </derivirana_varijabla>
  </DomainObject.Predmet.ProtuStrankaListFormatedOIB>
  <DomainObject.Predmet.ProtuStrankaListFormatedWithAdress>
    <izvorni_sadrzaj>
      <item>COMITATUS GRAĐENJE j.d.o.o., Nova cesta 113, 10000 Zagreb</item>
    </izvorni_sadrzaj>
    <derivirana_varijabla naziv="DomainObject.Predmet.ProtuStrankaListFormatedWithAdress_1">
      <item>COMITATUS GRAĐENJE j.d.o.o., Nova cesta 113, 10000 Zagreb</item>
    </derivirana_varijabla>
  </DomainObject.Predmet.ProtuStrankaListFormatedWithAdress>
  <DomainObject.Predmet.ProtuStrankaListFormatedWithAdressOIB>
    <izvorni_sadrzaj>
      <item>COMITATUS GRAĐENJE j.d.o.o., OIB 44802768492, Nova cesta 113, 10000 Zagreb</item>
    </izvorni_sadrzaj>
    <derivirana_varijabla naziv="DomainObject.Predmet.ProtuStrankaListFormatedWithAdressOIB_1">
      <item>COMITATUS GRAĐENJE j.d.o.o., OIB 44802768492, Nova cesta 113, 10000 Zagreb</item>
    </derivirana_varijabla>
  </DomainObject.Predmet.ProtuStrankaListFormatedWithAdressOIB>
  <DomainObject.Predmet.ProtuStrankaListNazivFormated>
    <izvorni_sadrzaj>
      <item>COMITATUS GRAĐENJE j.d.o.o.</item>
    </izvorni_sadrzaj>
    <derivirana_varijabla naziv="DomainObject.Predmet.ProtuStrankaListNazivFormated_1">
      <item>COMITATUS GRAĐENJE j.d.o.o.</item>
    </derivirana_varijabla>
  </DomainObject.Predmet.ProtuStrankaListNazivFormated>
  <DomainObject.Predmet.ProtuStrankaListNazivFormatedOIB>
    <izvorni_sadrzaj>
      <item>COMITATUS GRAĐENJE j.d.o.o., OIB 44802768492</item>
    </izvorni_sadrzaj>
    <derivirana_varijabla naziv="DomainObject.Predmet.ProtuStrankaListNazivFormatedOIB_1">
      <item>COMITATUS GRAĐENJE j.d.o.o., OIB 44802768492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COMITATUS GRAĐENJE j.d.o.o.</izvorni_sadrzaj>
    <derivirana_varijabla naziv="DomainObject.Predmet.ProtustrankaIDrugi_1">COMITATUS GRAĐENJE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COMITATUS GRAĐENJE j.d.o.o., OIB 44802768492, Nova cesta 113, 10000 Zagreb</izvorni_sadrzaj>
    <derivirana_varijabla naziv="DomainObject.Predmet.ProtustrankaIDrugiAdressOIB_1">COMITATUS GRAĐENJE j.d.o.o., OIB 44802768492, Nova cesta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COMITATUS GRAĐENJE j.d.o.o.</item>
    </izvorni_sadrzaj>
    <derivirana_varijabla naziv="DomainObject.Predmet.SudioniciListNaziv_1">
      <item>FINA Regionalni centar Zagreb</item>
      <item>COMITATUS GRAĐENJE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COMITATUS GRAĐENJE j.d.o.o., OIB 44802768492, Nova cesta 113,10000 Zagreb</item>
    </izvorni_sadrzaj>
    <derivirana_varijabla naziv="DomainObject.Predmet.SudioniciListAdressOIB_1">
      <item>FINA Regionalni centar Zagreb, OIB 85821130368, Trg svibanjskih žrtava 1995. 1,10000 Zagreb</item>
      <item>COMITATUS GRAĐENJE j.d.o.o., OIB 44802768492, Nova cesta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44802768492</item>
    </izvorni_sadrzaj>
    <derivirana_varijabla naziv="DomainObject.Predmet.SudioniciListNazivOIB_1">
      <item>, OIB 85821130368</item>
      <item>, OIB 44802768492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2594</properties:Characters>
  <properties:Lines>93</properties:Lines>
  <properties:Paragraphs>33</properties:Paragraphs>
  <properties:TotalTime>289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2016-03-31T08:15:00Z</dcterms:created>
  <dc:creator>Domagoj Klinžić</dc:creator>
  <dc:description/>
  <cp:keywords/>
  <cp:lastModifiedBy>Domagoj Klinžić</cp:lastModifiedBy>
  <cp:lastPrinted>2016-06-09T07:12:00Z</cp:lastPrinted>
  <dcterms:modified xmlns:xsi="http://www.w3.org/2001/XMLSchema-instance" xsi:type="dcterms:W3CDTF">2016-09-05T06:23:00Z</dcterms:modified>
  <cp:revision>75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