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1fe6" w14:paraId="d7d1fe6" w:rsidRDefault="006F1E08" w:rsidP="00B542FA" w:rsidR="006F1E08">
      <w:pPr>
        <w:jc w:val="both"/>
        <w15:collapsed w:val="false"/>
      </w:pPr>
      <w:bookmarkStart w:name="_GoBack" w:id="0"/>
      <w:bookmarkEnd w:id="0"/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 xml:space="preserve">Zagreb, </w:t>
      </w:r>
      <w:proofErr w:type="spellStart"/>
      <w:r w:rsidRPr="00B22F77">
        <w:t>Amruševa</w:t>
      </w:r>
      <w:proofErr w:type="spellEnd"/>
      <w:r w:rsidRPr="00B22F77">
        <w:t xml:space="preserve"> 2/II</w:t>
      </w:r>
    </w:p>
    <w:p w:rsidRDefault="00AC7116" w:rsidP="00D11F4F" w:rsidR="00D11F4F">
      <w:pPr>
        <w:jc w:val="right"/>
      </w:pPr>
      <w:r>
        <w:t xml:space="preserve">  48. </w:t>
      </w:r>
      <w:proofErr w:type="spellStart"/>
      <w:r>
        <w:t>Stpn</w:t>
      </w:r>
      <w:proofErr w:type="spellEnd"/>
      <w:r>
        <w:t>-65</w:t>
      </w:r>
      <w:r w:rsidR="002E501D">
        <w:t>/15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>R E P U B L I K A  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B20234" w:rsidR="005F2603" w:rsidRPr="00B22F77">
      <w:pPr>
        <w:ind w:firstLine="708"/>
        <w:jc w:val="both"/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 xml:space="preserve">, u povodu prijedloga </w:t>
      </w:r>
      <w:r w:rsidR="00700EAF">
        <w:t>dužnika</w:t>
      </w:r>
      <w:r w:rsidR="00174A73">
        <w:t xml:space="preserve"> NEUGEBAUER d.o.o. Zagreb, </w:t>
      </w:r>
      <w:proofErr w:type="spellStart"/>
      <w:r w:rsidR="00174A73">
        <w:t>Mokrička</w:t>
      </w:r>
      <w:proofErr w:type="spellEnd"/>
      <w:r w:rsidR="00174A73">
        <w:t xml:space="preserve"> 2, OIB:56856283862, </w:t>
      </w:r>
      <w:r w:rsidR="005F2603" w:rsidRPr="00B22F77">
        <w:t>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BB6F05">
        <w:t xml:space="preserve">dana </w:t>
      </w:r>
      <w:r w:rsidR="002E501D">
        <w:t xml:space="preserve">22. svibnja </w:t>
      </w:r>
      <w:r w:rsidR="008A1C0D">
        <w:t>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F94030" w:rsidR="005F2603" w:rsidRPr="00B22F77">
      <w:pPr>
        <w:ind w:firstLine="708"/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="00F94030" w:rsidRPr="00F94030">
        <w:t xml:space="preserve"> </w:t>
      </w:r>
      <w:r w:rsidR="00174A73">
        <w:t xml:space="preserve">NEUGEBAUER d.o.o. Zagreb, </w:t>
      </w:r>
      <w:proofErr w:type="spellStart"/>
      <w:r w:rsidR="00174A73">
        <w:t>Mokrička</w:t>
      </w:r>
      <w:proofErr w:type="spellEnd"/>
      <w:r w:rsidR="00174A73">
        <w:t xml:space="preserve"> 2, OIB:56856283862, </w:t>
      </w:r>
      <w:r w:rsidR="00731A32">
        <w:t>određuje se</w:t>
      </w:r>
      <w:r w:rsidR="00F94030">
        <w:t xml:space="preserve"> za dan;</w:t>
      </w:r>
    </w:p>
    <w:p w:rsidRDefault="005F2603" w:rsidP="005F2603" w:rsidR="005F2603" w:rsidRPr="00B22F77"/>
    <w:p w:rsidRDefault="00AC7116" w:rsidP="00B20234" w:rsidR="00F42DB7" w:rsidRPr="00B22F77">
      <w:pPr>
        <w:ind w:left="708"/>
        <w:jc w:val="both"/>
      </w:pPr>
      <w:r>
        <w:rPr>
          <w:b/>
        </w:rPr>
        <w:t xml:space="preserve">03. srpnja </w:t>
      </w:r>
      <w:r w:rsidR="00731A32" w:rsidRPr="00B20234">
        <w:rPr>
          <w:b/>
        </w:rPr>
        <w:t>2017</w:t>
      </w:r>
      <w:r w:rsidR="00212A58" w:rsidRPr="00B20234">
        <w:rPr>
          <w:b/>
        </w:rPr>
        <w:t>.</w:t>
      </w:r>
      <w:r w:rsidR="00167699" w:rsidRPr="00B20234">
        <w:rPr>
          <w:b/>
        </w:rPr>
        <w:t xml:space="preserve"> u </w:t>
      </w:r>
      <w:r w:rsidR="00F94030">
        <w:rPr>
          <w:b/>
        </w:rPr>
        <w:t>10:00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8A1C0D">
        <w:t>5</w:t>
      </w:r>
      <w:r w:rsidR="00A320A0">
        <w:t>5/II</w:t>
      </w:r>
      <w:r w:rsidR="008A1C0D"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  <w:r w:rsidR="00F94030">
        <w:t xml:space="preserve"> 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A26A09" w:rsidR="00167699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</w:t>
      </w:r>
      <w:proofErr w:type="spellStart"/>
      <w:r w:rsidRPr="00B22F77">
        <w:t>predstečajne</w:t>
      </w:r>
      <w:proofErr w:type="spellEnd"/>
      <w:r w:rsidRPr="00B22F77">
        <w:t xml:space="preserve">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B20234" w:rsidR="00167699" w:rsidRPr="001859FF">
      <w:pPr>
        <w:ind w:firstLine="708"/>
        <w:jc w:val="both"/>
      </w:pPr>
      <w:r w:rsidRPr="00B22F77">
        <w:t xml:space="preserve">Poziva se Financijska agencija oglasiti poziv za navedeno ročište najkasnije do </w:t>
      </w:r>
      <w:r w:rsidR="00121772">
        <w:t xml:space="preserve">26. lipnja </w:t>
      </w:r>
      <w:r w:rsidR="00731A32">
        <w:t>2017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="00F94030">
        <w:t xml:space="preserve">u, 22. svibnja </w:t>
      </w:r>
      <w:r w:rsidR="008A1C0D">
        <w:t>2017</w:t>
      </w:r>
      <w:r w:rsidR="005F2603" w:rsidRPr="00B22F77">
        <w:t>.</w:t>
      </w:r>
      <w:r w:rsidR="00F94030">
        <w:t xml:space="preserve">g. </w:t>
      </w:r>
    </w:p>
    <w:p w:rsidRDefault="00B20234" w:rsidP="004B1EDB" w:rsidR="005F2603" w:rsidRPr="00B22F77">
      <w:pPr>
        <w:jc w:val="right"/>
      </w:pPr>
      <w:r>
        <w:t>SUDAC:</w:t>
      </w:r>
    </w:p>
    <w:p w:rsidRDefault="008A1C0D" w:rsidP="004B1EDB" w:rsidR="00157658" w:rsidRPr="00B22F77">
      <w:pPr>
        <w:jc w:val="right"/>
      </w:pPr>
      <w:r>
        <w:t>Vesna Sremac Šoštar</w:t>
      </w:r>
      <w:r w:rsidR="00CD59F9">
        <w:t>, v.r.</w:t>
      </w:r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A36D7" w:rsidP="009A36D7" w:rsidR="009A36D7"/>
    <w:p w:rsidRDefault="00CD59F9" w:rsidP="00CD59F9" w:rsidR="00CD59F9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D59F9" w:rsidP="00CD59F9" w:rsidR="00CD59F9" w:rsidRPr="00B22F77">
      <w:pPr>
        <w:pStyle w:val="Odlomakpopisa"/>
        <w:jc w:val="right"/>
      </w:pPr>
      <w:r>
        <w:t>Zlatka Plivelić</w:t>
      </w:r>
    </w:p>
    <w:sectPr w:rsidSect="00B20234" w:rsidR="00CD59F9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A77B2"/>
    <w:multiLevelType w:val="hybridMultilevel"/>
    <w:tmpl w:val="7D56E38A"/>
    <w:lvl w:tplc="D35877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21772"/>
    <w:rsid w:val="00157658"/>
    <w:rsid w:val="00167699"/>
    <w:rsid w:val="00174A73"/>
    <w:rsid w:val="001859FF"/>
    <w:rsid w:val="00191E1D"/>
    <w:rsid w:val="001E4D97"/>
    <w:rsid w:val="00212A58"/>
    <w:rsid w:val="00212B01"/>
    <w:rsid w:val="002D0B39"/>
    <w:rsid w:val="002E501D"/>
    <w:rsid w:val="002E617B"/>
    <w:rsid w:val="00307040"/>
    <w:rsid w:val="0042272B"/>
    <w:rsid w:val="004468A1"/>
    <w:rsid w:val="00465F0E"/>
    <w:rsid w:val="00493D69"/>
    <w:rsid w:val="004B1EDB"/>
    <w:rsid w:val="004B5537"/>
    <w:rsid w:val="004D783E"/>
    <w:rsid w:val="00533189"/>
    <w:rsid w:val="005F2603"/>
    <w:rsid w:val="005F68EA"/>
    <w:rsid w:val="00603C6F"/>
    <w:rsid w:val="006810C0"/>
    <w:rsid w:val="0068180D"/>
    <w:rsid w:val="006A3B58"/>
    <w:rsid w:val="006B3605"/>
    <w:rsid w:val="006C4297"/>
    <w:rsid w:val="006E529B"/>
    <w:rsid w:val="006F1E08"/>
    <w:rsid w:val="00700EAF"/>
    <w:rsid w:val="00701AA3"/>
    <w:rsid w:val="00731A32"/>
    <w:rsid w:val="0083067E"/>
    <w:rsid w:val="00871B08"/>
    <w:rsid w:val="008A03E9"/>
    <w:rsid w:val="008A1C0D"/>
    <w:rsid w:val="00915378"/>
    <w:rsid w:val="009277EA"/>
    <w:rsid w:val="00950D13"/>
    <w:rsid w:val="009A36D7"/>
    <w:rsid w:val="009A7443"/>
    <w:rsid w:val="009C4A88"/>
    <w:rsid w:val="009F31BC"/>
    <w:rsid w:val="00A06284"/>
    <w:rsid w:val="00A26A09"/>
    <w:rsid w:val="00A320A0"/>
    <w:rsid w:val="00A4356D"/>
    <w:rsid w:val="00A46343"/>
    <w:rsid w:val="00A915EB"/>
    <w:rsid w:val="00AB4C79"/>
    <w:rsid w:val="00AC7116"/>
    <w:rsid w:val="00B1338F"/>
    <w:rsid w:val="00B20234"/>
    <w:rsid w:val="00B22F77"/>
    <w:rsid w:val="00B92CD7"/>
    <w:rsid w:val="00BB6F05"/>
    <w:rsid w:val="00C00C56"/>
    <w:rsid w:val="00C35596"/>
    <w:rsid w:val="00C533A6"/>
    <w:rsid w:val="00C5611C"/>
    <w:rsid w:val="00C87019"/>
    <w:rsid w:val="00CD59F9"/>
    <w:rsid w:val="00D11F4F"/>
    <w:rsid w:val="00D9026C"/>
    <w:rsid w:val="00E2706B"/>
    <w:rsid w:val="00E7110F"/>
    <w:rsid w:val="00EB6079"/>
    <w:rsid w:val="00F42DB7"/>
    <w:rsid w:val="00F94030"/>
    <w:rsid w:val="00FB4B97"/>
    <w:rsid w:val="00FD52BC"/>
    <w:rsid w:val="00FE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2015.</izvorni_sadrzaj>
    <derivirana_varijabla naziv="DomainObject.Predmet.DatumOsnivanja_1">25.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Stpn-65/2015</izvorni_sadrzaj>
    <derivirana_varijabla naziv="DomainObject.Predmet.OznakaBroj_1">Stpn-65/2015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NEUGEBAUER d.o.o.</izvorni_sadrzaj>
    <derivirana_varijabla naziv="DomainObject.Predmet.ProtustrankaFormated_1">  NEUGEBAUER d.o.o.</derivirana_varijabla>
  </DomainObject.Predmet.ProtustrankaFormated>
  <DomainObject.Predmet.ProtustrankaFormatedOIB>
    <izvorni_sadrzaj>  NEUGEBAUER d.o.o., OIB 56856283862</izvorni_sadrzaj>
    <derivirana_varijabla naziv="DomainObject.Predmet.ProtustrankaFormatedOIB_1">  NEUGEBAUER d.o.o., OIB 56856283862</derivirana_varijabla>
  </DomainObject.Predmet.ProtustrankaFormatedOIB>
  <DomainObject.Predmet.ProtustrankaFormatedWithAdress>
    <izvorni_sadrzaj> NEUGEBAUER d.o.o., Neznane junakinje 1, 10000 Zagreb</izvorni_sadrzaj>
    <derivirana_varijabla naziv="DomainObject.Predmet.ProtustrankaFormatedWithAdress_1"> NEUGEBAUER d.o.o., Neznane junakinje 1, 10000 Zagreb</derivirana_varijabla>
  </DomainObject.Predmet.ProtustrankaFormatedWithAdress>
  <DomainObject.Predmet.ProtustrankaFormatedWithAdressOIB>
    <izvorni_sadrzaj> NEUGEBAUER d.o.o., OIB 56856283862, Neznane junakinje 1, 10000 Zagreb</izvorni_sadrzaj>
    <derivirana_varijabla naziv="DomainObject.Predmet.ProtustrankaFormatedWithAdressOIB_1"> NEUGEBAUER d.o.o., OIB 56856283862, Neznane junakinje 1, 10000 Zagreb</derivirana_varijabla>
  </DomainObject.Predmet.ProtustrankaFormatedWithAdressOIB>
  <DomainObject.Predmet.ProtustrankaWithAdress>
    <izvorni_sadrzaj>NEUGEBAUER d.o.o. Neznane junakinje 1, 10000 Zagreb</izvorni_sadrzaj>
    <derivirana_varijabla naziv="DomainObject.Predmet.ProtustrankaWithAdress_1">NEUGEBAUER d.o.o. Neznane junakinje 1, 10000 Zagreb</derivirana_varijabla>
  </DomainObject.Predmet.ProtustrankaWithAdress>
  <DomainObject.Predmet.ProtustrankaWithAdressOIB>
    <izvorni_sadrzaj>NEUGEBAUER d.o.o., OIB 56856283862, Neznane junakinje 1, 10000 Zagreb</izvorni_sadrzaj>
    <derivirana_varijabla naziv="DomainObject.Predmet.ProtustrankaWithAdressOIB_1">NEUGEBAUER d.o.o., OIB 56856283862, Neznane junakinje 1, 10000 Zagreb</derivirana_varijabla>
  </DomainObject.Predmet.ProtustrankaWithAdressOIB>
  <DomainObject.Predmet.ProtustrankaNazivFormated>
    <izvorni_sadrzaj>NEUGEBAUER d.o.o.</izvorni_sadrzaj>
    <derivirana_varijabla naziv="DomainObject.Predmet.ProtustrankaNazivFormated_1">NEUGEBAUER d.o.o.</derivirana_varijabla>
  </DomainObject.Predmet.ProtustrankaNazivFormated>
  <DomainObject.Predmet.ProtustrankaNazivFormatedOIB>
    <izvorni_sadrzaj>NEUGEBAUER d.o.o., OIB 56856283862</izvorni_sadrzaj>
    <derivirana_varijabla naziv="DomainObject.Predmet.ProtustrankaNazivFormatedOIB_1">NEUGEBAUER d.o.o., OIB 56856283862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NEUGEBAUER d.o.o.</izvorni_sadrzaj>
    <derivirana_varijabla naziv="DomainObject.Predmet.StrankaFormated_1">  NEUGEBAUER d.o.o.</derivirana_varijabla>
  </DomainObject.Predmet.StrankaFormated>
  <DomainObject.Predmet.StrankaFormatedOIB>
    <izvorni_sadrzaj>  NEUGEBAUER d.o.o., OIB 56856283862</izvorni_sadrzaj>
    <derivirana_varijabla naziv="DomainObject.Predmet.StrankaFormatedOIB_1">  NEUGEBAUER d.o.o., OIB 56856283862</derivirana_varijabla>
  </DomainObject.Predmet.StrankaFormatedOIB>
  <DomainObject.Predmet.StrankaFormatedWithAdress>
    <izvorni_sadrzaj> NEUGEBAUER d.o.o., Neznane junakinje 1, 10000 Zagreb</izvorni_sadrzaj>
    <derivirana_varijabla naziv="DomainObject.Predmet.StrankaFormatedWithAdress_1"> NEUGEBAUER d.o.o., Neznane junakinje 1, 10000 Zagreb</derivirana_varijabla>
  </DomainObject.Predmet.StrankaFormatedWithAdress>
  <DomainObject.Predmet.StrankaFormatedWithAdressOIB>
    <izvorni_sadrzaj> NEUGEBAUER d.o.o., OIB 56856283862, Neznane junakinje 1, 10000 Zagreb</izvorni_sadrzaj>
    <derivirana_varijabla naziv="DomainObject.Predmet.StrankaFormatedWithAdressOIB_1"> NEUGEBAUER d.o.o., OIB 56856283862, Neznane junakinje 1, 10000 Zagreb</derivirana_varijabla>
  </DomainObject.Predmet.StrankaFormatedWithAdressOIB>
  <DomainObject.Predmet.StrankaWithAdress>
    <izvorni_sadrzaj>NEUGEBAUER d.o.o. Neznane junakinje 1,10000 Zagreb</izvorni_sadrzaj>
    <derivirana_varijabla naziv="DomainObject.Predmet.StrankaWithAdress_1">NEUGEBAUER d.o.o. Neznane junakinje 1,10000 Zagreb</derivirana_varijabla>
  </DomainObject.Predmet.StrankaWithAdress>
  <DomainObject.Predmet.StrankaWithAdressOIB>
    <izvorni_sadrzaj>NEUGEBAUER d.o.o., OIB 56856283862, Neznane junakinje 1,10000 Zagreb</izvorni_sadrzaj>
    <derivirana_varijabla naziv="DomainObject.Predmet.StrankaWithAdressOIB_1">NEUGEBAUER d.o.o., OIB 56856283862, Neznane junakinje 1,10000 Zagreb</derivirana_varijabla>
  </DomainObject.Predmet.StrankaWithAdressOIB>
  <DomainObject.Predmet.StrankaNazivFormated>
    <izvorni_sadrzaj>NEUGEBAUER d.o.o.</izvorni_sadrzaj>
    <derivirana_varijabla naziv="DomainObject.Predmet.StrankaNazivFormated_1">NEUGEBAUER d.o.o.</derivirana_varijabla>
  </DomainObject.Predmet.StrankaNazivFormated>
  <DomainObject.Predmet.StrankaNazivFormatedOIB>
    <izvorni_sadrzaj>NEUGEBAUER d.o.o., OIB 56856283862</izvorni_sadrzaj>
    <derivirana_varijabla naziv="DomainObject.Predmet.StrankaNazivFormatedOIB_1">NEUGEBAUER d.o.o., OIB 56856283862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NEUGEBAUER d.o.o.</item>
    </izvorni_sadrzaj>
    <derivirana_varijabla naziv="DomainObject.Predmet.StrankaListFormated_1">
      <item>NEUGEBAUER d.o.o.</item>
    </derivirana_varijabla>
  </DomainObject.Predmet.StrankaListFormated>
  <DomainObject.Predmet.StrankaListFormatedOIB>
    <izvorni_sadrzaj>
      <item>NEUGEBAUER d.o.o., OIB 56856283862</item>
    </izvorni_sadrzaj>
    <derivirana_varijabla naziv="DomainObject.Predmet.StrankaListFormatedOIB_1">
      <item>NEUGEBAUER d.o.o., OIB 56856283862</item>
    </derivirana_varijabla>
  </DomainObject.Predmet.StrankaListFormatedOIB>
  <DomainObject.Predmet.StrankaListFormatedWithAdress>
    <izvorni_sadrzaj>
      <item>NEUGEBAUER d.o.o., Neznane junakinje 1, 10000 Zagreb</item>
    </izvorni_sadrzaj>
    <derivirana_varijabla naziv="DomainObject.Predmet.StrankaListFormatedWithAdress_1">
      <item>NEUGEBAUER d.o.o., Neznane junakinje 1, 10000 Zagreb</item>
    </derivirana_varijabla>
  </DomainObject.Predmet.StrankaListFormatedWithAdress>
  <DomainObject.Predmet.StrankaListFormatedWithAdressOIB>
    <izvorni_sadrzaj>
      <item>NEUGEBAUER d.o.o., OIB 56856283862, Neznane junakinje 1, 10000 Zagreb</item>
    </izvorni_sadrzaj>
    <derivirana_varijabla naziv="DomainObject.Predmet.StrankaListFormatedWithAdressOIB_1">
      <item>NEUGEBAUER d.o.o., OIB 56856283862, Neznane junakinje 1, 10000 Zagreb</item>
    </derivirana_varijabla>
  </DomainObject.Predmet.StrankaListFormatedWithAdressOIB>
  <DomainObject.Predmet.StrankaListNazivFormated>
    <izvorni_sadrzaj>
      <item>NEUGEBAUER d.o.o.</item>
    </izvorni_sadrzaj>
    <derivirana_varijabla naziv="DomainObject.Predmet.StrankaListNazivFormated_1">
      <item>NEUGEBAUER d.o.o.</item>
    </derivirana_varijabla>
  </DomainObject.Predmet.StrankaListNazivFormated>
  <DomainObject.Predmet.StrankaListNazivFormatedOIB>
    <izvorni_sadrzaj>
      <item>NEUGEBAUER d.o.o., OIB 56856283862</item>
    </izvorni_sadrzaj>
    <derivirana_varijabla naziv="DomainObject.Predmet.StrankaListNazivFormatedOIB_1">
      <item>NEUGEBAUER d.o.o., OIB 56856283862</item>
    </derivirana_varijabla>
  </DomainObject.Predmet.StrankaListNazivFormatedOIB>
  <DomainObject.Predmet.ProtuStrankaListFormated>
    <izvorni_sadrzaj>
      <item>NEUGEBAUER d.o.o.</item>
    </izvorni_sadrzaj>
    <derivirana_varijabla naziv="DomainObject.Predmet.ProtuStrankaListFormated_1">
      <item>NEUGEBAUER d.o.o.</item>
    </derivirana_varijabla>
  </DomainObject.Predmet.ProtuStrankaListFormated>
  <DomainObject.Predmet.ProtuStrankaListFormatedOIB>
    <izvorni_sadrzaj>
      <item>NEUGEBAUER d.o.o., OIB 56856283862</item>
    </izvorni_sadrzaj>
    <derivirana_varijabla naziv="DomainObject.Predmet.ProtuStrankaListFormatedOIB_1">
      <item>NEUGEBAUER d.o.o., OIB 56856283862</item>
    </derivirana_varijabla>
  </DomainObject.Predmet.ProtuStrankaListFormatedOIB>
  <DomainObject.Predmet.ProtuStrankaListFormatedWithAdress>
    <izvorni_sadrzaj>
      <item>NEUGEBAUER d.o.o., Neznane junakinje 1, 10000 Zagreb</item>
    </izvorni_sadrzaj>
    <derivirana_varijabla naziv="DomainObject.Predmet.ProtuStrankaListFormatedWithAdress_1">
      <item>NEUGEBAUER d.o.o., Neznane junakinje 1, 10000 Zagreb</item>
    </derivirana_varijabla>
  </DomainObject.Predmet.ProtuStrankaListFormatedWithAdress>
  <DomainObject.Predmet.ProtuStrankaListFormatedWithAdressOIB>
    <izvorni_sadrzaj>
      <item>NEUGEBAUER d.o.o., OIB 56856283862, Neznane junakinje 1, 10000 Zagreb</item>
    </izvorni_sadrzaj>
    <derivirana_varijabla naziv="DomainObject.Predmet.ProtuStrankaListFormatedWithAdressOIB_1">
      <item>NEUGEBAUER d.o.o., OIB 56856283862, Neznane junakinje 1, 10000 Zagreb</item>
    </derivirana_varijabla>
  </DomainObject.Predmet.ProtuStrankaListFormatedWithAdressOIB>
  <DomainObject.Predmet.ProtuStrankaListNazivFormated>
    <izvorni_sadrzaj>
      <item>NEUGEBAUER d.o.o.</item>
    </izvorni_sadrzaj>
    <derivirana_varijabla naziv="DomainObject.Predmet.ProtuStrankaListNazivFormated_1">
      <item>NEUGEBAUER d.o.o.</item>
    </derivirana_varijabla>
  </DomainObject.Predmet.ProtuStrankaListNazivFormated>
  <DomainObject.Predmet.ProtuStrankaListNazivFormatedOIB>
    <izvorni_sadrzaj>
      <item>NEUGEBAUER d.o.o., OIB 56856283862</item>
    </izvorni_sadrzaj>
    <derivirana_varijabla naziv="DomainObject.Predmet.ProtuStrankaListNazivFormatedOIB_1">
      <item>NEUGEBAUER d.o.o., OIB 56856283862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NEUGEBAUER d.o.o.</izvorni_sadrzaj>
    <derivirana_varijabla naziv="DomainObject.Predmet.StrankaIDrugi_1">NEUGEBAUER d.o.o.</derivirana_varijabla>
  </DomainObject.Predmet.StrankaIDrugi>
  <DomainObject.Predmet.ProtustrankaIDrugi>
    <izvorni_sadrzaj>NEUGEBAUER d.o.o.</izvorni_sadrzaj>
    <derivirana_varijabla naziv="DomainObject.Predmet.ProtustrankaIDrugi_1">NEUGEBAUER d.o.o.</derivirana_varijabla>
  </DomainObject.Predmet.ProtustrankaIDrugi>
  <DomainObject.Predmet.StrankaIDrugiAdressOIB>
    <izvorni_sadrzaj>NEUGEBAUER d.o.o., OIB 56856283862, Neznane junakinje 1, 10000 Zagreb</izvorni_sadrzaj>
    <derivirana_varijabla naziv="DomainObject.Predmet.StrankaIDrugiAdressOIB_1">NEUGEBAUER d.o.o., OIB 56856283862, Neznane junakinje 1, 10000 Zagreb</derivirana_varijabla>
  </DomainObject.Predmet.StrankaIDrugiAdressOIB>
  <DomainObject.Predmet.ProtustrankaIDrugiAdressOIB>
    <izvorni_sadrzaj>NEUGEBAUER d.o.o., OIB 56856283862, Neznane junakinje 1, 10000 Zagreb</izvorni_sadrzaj>
    <derivirana_varijabla naziv="DomainObject.Predmet.ProtustrankaIDrugiAdressOIB_1">NEUGEBAUER d.o.o., OIB 56856283862, Neznane junakinje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NEUGEBAUER d.o.o.</item>
      <item>NEUGEBAUER d.o.o.</item>
    </izvorni_sadrzaj>
    <derivirana_varijabla naziv="DomainObject.Predmet.SudioniciListNaziv_1">
      <item>NEUGEBAUER d.o.o.</item>
      <item>NEUGEBAUER d.o.o.</item>
    </derivirana_varijabla>
  </DomainObject.Predmet.SudioniciListNaziv>
  <DomainObject.Predmet.SudioniciListAdressOIB>
    <izvorni_sadrzaj>
      <item>NEUGEBAUER d.o.o., OIB 56856283862, Neznane junakinje 1,10000 Zagreb</item>
      <item>NEUGEBAUER d.o.o., OIB 56856283862, Neznane junakinje 1,10000 Zagreb</item>
    </izvorni_sadrzaj>
    <derivirana_varijabla naziv="DomainObject.Predmet.SudioniciListAdressOIB_1">
      <item>NEUGEBAUER d.o.o., OIB 56856283862, Neznane junakinje 1,10000 Zagreb</item>
      <item>NEUGEBAUER d.o.o., OIB 56856283862, Neznane junakinje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56856283862</item>
      <item>, OIB 56856283862</item>
    </izvorni_sadrzaj>
    <derivirana_varijabla naziv="DomainObject.Predmet.SudioniciListNazivOIB_1">
      <item>, OIB 56856283862</item>
      <item>, OIB 56856283862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938</properties:Characters>
  <properties:Lines>38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2017-05-22T13:40:00Z</dcterms:created>
  <dc:creator>gzubak</dc:creator>
  <cp:lastModifiedBy>Zlatka Plivelić</cp:lastModifiedBy>
  <cp:lastPrinted>2017-05-22T13:54:00Z</cp:lastPrinted>
  <dcterms:modified xmlns:xsi="http://www.w3.org/2001/XMLSchema-instance" xsi:type="dcterms:W3CDTF">2017-05-24T12:50:00Z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