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b6ce" w14:paraId="333b6c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EC3BA7">
        <w:rPr>
          <w:lang w:val="hr-HR"/>
        </w:rPr>
        <w:t>St-307</w:t>
      </w:r>
      <w:r w:rsidR="00802B00">
        <w:rPr>
          <w:lang w:val="hr-HR"/>
        </w:rPr>
        <w:t>/16</w:t>
      </w:r>
      <w:r w:rsidR="00EC3BA7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D504AE">
        <w:t>nad dužnikom AGENS d.o.o., OIB: 84719169168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D504AE">
        <w:t>štem u Zagrebačka 9, 42204 Turčin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B239A3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D504AE">
        <w:t>AGENS d.o.o., OIB: 84719169168 sa sjedištem u Zagrebačka 9, 42204 Turčin</w:t>
      </w:r>
      <w:r w:rsidR="00D504AE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D504AE">
        <w:rPr>
          <w:lang w:val="hr-HR"/>
        </w:rPr>
        <w:t>22. veljače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D504AE">
        <w:t>356.585,75</w:t>
      </w:r>
      <w:r w:rsidR="00AD0C47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D504AE" w:rsidRPr="00D504AE">
        <w:t xml:space="preserve"> </w:t>
      </w:r>
      <w:r w:rsidR="00D504AE">
        <w:t>AGENS d.o.o., OIB: 84719169168 sa sjedištem u Zagrebačka 9, 42204 Turčin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D504AE">
        <w:rPr>
          <w:lang w:val="hr-HR"/>
        </w:rPr>
        <w:t>ana 24</w:t>
      </w:r>
      <w:r w:rsidR="00802B00">
        <w:rPr>
          <w:lang w:val="hr-HR"/>
        </w:rPr>
        <w:t>.0</w:t>
      </w:r>
      <w:r w:rsidR="00AD0C47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AD0C47" w:rsidRPr="00AD0C47">
        <w:t xml:space="preserve"> </w:t>
      </w:r>
      <w:r w:rsidR="00D504AE">
        <w:t>AGENS d.o.o., OIB: 84719169168 sa sjedištem u Zagrebačka 9, 42204 Turčin.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D504AE">
        <w:rPr>
          <w:lang w:val="hr-HR"/>
        </w:rPr>
        <w:t>22. veljače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D504AE">
        <w:t xml:space="preserve">iznosu od 356.585,75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239A3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7DC" w:rsidP="007F64E0" w:rsidR="004B77DC">
      <w:r>
        <w:separator/>
      </w:r>
    </w:p>
  </w:endnote>
  <w:endnote w:id="0" w:type="continuationSeparator">
    <w:p w:rsidRDefault="004B77DC" w:rsidP="007F64E0" w:rsidR="004B7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7DC" w:rsidP="007F64E0" w:rsidR="004B77DC">
      <w:r>
        <w:separator/>
      </w:r>
    </w:p>
  </w:footnote>
  <w:footnote w:id="0" w:type="continuationSeparator">
    <w:p w:rsidRDefault="004B77DC" w:rsidP="007F64E0" w:rsidR="004B7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AD0C47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EC3BA7">
      <w:rPr>
        <w:lang w:val="hr-HR"/>
      </w:rPr>
      <w:t>St-307</w:t>
    </w:r>
    <w:r w:rsidR="00802B00">
      <w:rPr>
        <w:lang w:val="hr-HR"/>
      </w:rPr>
      <w:t>/16</w:t>
    </w:r>
    <w:r w:rsidR="00EC3BA7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255F" w:rsidRPr="00DF255F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1AAA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B77DC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2FEC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2A64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0C47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39A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04AE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DF255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39FD"/>
    <w:rsid w:val="00EB5607"/>
    <w:rsid w:val="00EB699D"/>
    <w:rsid w:val="00EB7150"/>
    <w:rsid w:val="00EC1EB7"/>
    <w:rsid w:val="00EC3BA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2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2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AGENS društvo s ograničenom odgovornošću za proizvodnju, trgovinu i promidžbu</izvorni_sadrzaj>
    <derivirana_varijabla naziv="DomainObject.Predmet.ProtustrankaFormated_1">  AGENS društvo s ograničenom odgovornošću za proizvodnju, trgovinu i promidžbu</derivirana_varijabla>
  </DomainObject.Predmet.ProtustrankaFormated>
  <DomainObject.Predmet.ProtustrankaFormatedOIB>
    <izvorni_sadrzaj>  AGENS društvo s ograničenom odgovornošću za proizvodnju, trgovinu i promidžbu, OIB 84719169168</izvorni_sadrzaj>
    <derivirana_varijabla naziv="DomainObject.Predmet.ProtustrankaFormatedOIB_1">  AGENS društvo s ograničenom odgovornošću za proizvodnju, trgovinu i promidžbu, OIB 84719169168</derivirana_varijabla>
  </DomainObject.Predmet.ProtustrankaFormatedOIB>
  <DomainObject.Predmet.ProtustrankaFormatedWithAdress>
    <izvorni_sadrzaj> AGENS društvo s ograničenom odgovornošću za proizvodnju, trgovinu i promidžbu, Zagrebačka 9, 42204 Turčin</izvorni_sadrzaj>
    <derivirana_varijabla naziv="DomainObject.Predmet.ProtustrankaFormatedWithAdress_1"> AGENS društvo s ograničenom odgovornošću za proizvodnju, trgovinu i promidžbu, Zagrebačka 9, 42204 Turčin</derivirana_varijabla>
  </DomainObject.Predmet.ProtustrankaFormatedWithAdress>
  <DomainObject.Predmet.ProtustrankaFormatedWithAdressOIB>
    <izvorni_sadrzaj> AGENS društvo s ograničenom odgovornošću za proizvodnju, trgovinu i promidžbu, OIB 84719169168, Zagrebačka 9, 42204 Turčin</izvorni_sadrzaj>
    <derivirana_varijabla naziv="DomainObject.Predmet.ProtustrankaFormatedWithAdressOIB_1"> AGENS društvo s ograničenom odgovornošću za proizvodnju, trgovinu i promidžbu, OIB 84719169168, Zagrebačka 9, 42204 Turčin</derivirana_varijabla>
  </DomainObject.Predmet.ProtustrankaFormatedWithAdressOIB>
  <DomainObject.Predmet.ProtustrankaWithAdress>
    <izvorni_sadrzaj>AGENS društvo s ograničenom odgovornošću za proizvodnju, trgovinu i promidžbu Zagrebačka 9, 42204 Turčin</izvorni_sadrzaj>
    <derivirana_varijabla naziv="DomainObject.Predmet.ProtustrankaWithAdress_1">AGENS društvo s ograničenom odgovornošću za proizvodnju, trgovinu i promidžbu Zagrebačka 9, 42204 Turčin</derivirana_varijabla>
  </DomainObject.Predmet.ProtustrankaWithAdress>
  <DomainObject.Predmet.ProtustrankaWithAdressOIB>
    <izvorni_sadrzaj>AGENS društvo s ograničenom odgovornošću za proizvodnju, trgovinu i promidžbu, OIB 84719169168, Zagrebačka 9, 42204 Turčin</izvorni_sadrzaj>
    <derivirana_varijabla naziv="DomainObject.Predmet.ProtustrankaWithAdressOIB_1">AGENS društvo s ograničenom odgovornošću za proizvodnju, trgovinu i promidžbu, OIB 84719169168, Zagrebačka 9, 42204 Turčin</derivirana_varijabla>
  </DomainObject.Predmet.ProtustrankaWithAdressOIB>
  <DomainObject.Predmet.ProtustrankaNazivFormated>
    <izvorni_sadrzaj>AGENS društvo s ograničenom odgovornošću za proizvodnju, trgovinu i promidžbu</izvorni_sadrzaj>
    <derivirana_varijabla naziv="DomainObject.Predmet.ProtustrankaNazivFormated_1">AGENS društvo s ograničenom odgovornošću za proizvodnju, trgovinu i promidžbu</derivirana_varijabla>
  </DomainObject.Predmet.ProtustrankaNazivFormated>
  <DomainObject.Predmet.ProtustrankaNazivFormatedOIB>
    <izvorni_sadrzaj>AGENS društvo s ograničenom odgovornošću za proizvodnju, trgovinu i promidžbu, OIB 84719169168</izvorni_sadrzaj>
    <derivirana_varijabla naziv="DomainObject.Predmet.ProtustrankaNazivFormatedOIB_1">AGENS društvo s ograničenom odgovornošću za proizvodnju, trgovinu i promidžbu, OIB 84719169168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356585.75</izvorni_sadrzaj>
    <derivirana_varijabla naziv="DomainObject.Predmet.TrenutnaVrijednost_1">356585.75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AGENS društvo s ograničenom odgovornošću za proizvodnju, trgovinu i promidžbu</item>
    </izvorni_sadrzaj>
    <derivirana_varijabla naziv="DomainObject.Predmet.ProtuStrankaListFormated_1">
      <item>AGENS društvo s ograničenom odgovornošću za proizvodnju, trgovinu i promidžbu</item>
    </derivirana_varijabla>
  </DomainObject.Predmet.ProtuStrankaListFormated>
  <DomainObject.Predmet.ProtuStrankaListFormatedOIB>
    <izvorni_sadrzaj>
      <item>AGENS društvo s ograničenom odgovornošću za proizvodnju, trgovinu i promidžbu, OIB 84719169168</item>
    </izvorni_sadrzaj>
    <derivirana_varijabla naziv="DomainObject.Predmet.ProtuStrankaListFormatedOIB_1">
      <item>AGENS društvo s ograničenom odgovornošću za proizvodnju, trgovinu i promidžbu, OIB 84719169168</item>
    </derivirana_varijabla>
  </DomainObject.Predmet.ProtuStrankaListFormatedOIB>
  <DomainObject.Predmet.ProtuStrankaListFormatedWithAdress>
    <izvorni_sadrzaj>
      <item>AGENS društvo s ograničenom odgovornošću za proizvodnju, trgovinu i promidžbu, Zagrebačka 9, 42204 Turčin</item>
    </izvorni_sadrzaj>
    <derivirana_varijabla naziv="DomainObject.Predmet.ProtuStrankaListFormatedWithAdress_1">
      <item>AGENS društvo s ograničenom odgovornošću za proizvodnju, trgovinu i promidžbu, Zagrebačka 9, 42204 Turčin</item>
    </derivirana_varijabla>
  </DomainObject.Predmet.ProtuStrankaListFormatedWithAdress>
  <DomainObject.Predmet.ProtuStrankaListFormatedWithAdressOIB>
    <izvorni_sadrzaj>
      <item>AGENS društvo s ograničenom odgovornošću za proizvodnju, trgovinu i promidžbu, OIB 84719169168, Zagrebačka 9, 42204 Turčin</item>
    </izvorni_sadrzaj>
    <derivirana_varijabla naziv="DomainObject.Predmet.ProtuStrankaListFormatedWithAdressOIB_1">
      <item>AGENS društvo s ograničenom odgovornošću za proizvodnju, trgovinu i promidžbu, OIB 84719169168, Zagrebačka 9, 42204 Turčin</item>
    </derivirana_varijabla>
  </DomainObject.Predmet.ProtuStrankaListFormatedWithAdressOIB>
  <DomainObject.Predmet.ProtuStrankaListNazivFormated>
    <izvorni_sadrzaj>
      <item>AGENS društvo s ograničenom odgovornošću za proizvodnju, trgovinu i promidžbu</item>
    </izvorni_sadrzaj>
    <derivirana_varijabla naziv="DomainObject.Predmet.ProtuStrankaListNazivFormated_1">
      <item>AGENS društvo s ograničenom odgovornošću za proizvodnju, trgovinu i promidžbu</item>
    </derivirana_varijabla>
  </DomainObject.Predmet.ProtuStrankaListNazivFormated>
  <DomainObject.Predmet.ProtuStrankaListNazivFormatedOIB>
    <izvorni_sadrzaj>
      <item>AGENS društvo s ograničenom odgovornošću za proizvodnju, trgovinu i promidžbu, OIB 84719169168</item>
    </izvorni_sadrzaj>
    <derivirana_varijabla naziv="DomainObject.Predmet.ProtuStrankaListNazivFormatedOIB_1">
      <item>AGENS društvo s ograničenom odgovornošću za proizvodnju, trgovinu i promidžbu, OIB 84719169168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AGENS društvo s ograničenom odgovornošću za proizvodnju, trgovinu i promidžbu</izvorni_sadrzaj>
    <derivirana_varijabla naziv="DomainObject.Predmet.ProtustrankaIDrugi_1">AGENS društvo s ograničenom odgovornošću za proizvodnju, trgovinu i promidžbu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AGENS društvo s ograničenom odgovornošću za proizvodnju, trgovinu i promidžbu, OIB 84719169168, Zagrebačka 9, 42204 Turčin</izvorni_sadrzaj>
    <derivirana_varijabla naziv="DomainObject.Predmet.ProtustrankaIDrugiAdressOIB_1">AGENS društvo s ograničenom odgovornošću za proizvodnju, trgovinu i promidžbu, OIB 84719169168, Zagrebačka 9,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AGENS društvo s ograničenom odgovornošću za proizvodnju, trgovinu i promidžbu</item>
      <item>Sudski registar</item>
    </izvorni_sadrzaj>
    <derivirana_varijabla naziv="DomainObject.Predmet.SudioniciListNaziv_1">
      <item>Financijska agencija</item>
      <item>AGENS društvo s ograničenom odgovornošću za proizvodnju, trgovinu i promidžbu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AGENS društvo s ograničenom odgovornošću za proizvodnju, trgovinu i promidžbu, OIB 84719169168, Zagrebačka 9,42204 Turčin</item>
      <item>Sudski registar</item>
    </izvorni_sadrzaj>
    <derivirana_varijabla naziv="DomainObject.Predmet.SudioniciListAdressOIB_1">
      <item>Financijska agencija, OIB 85821130368, A. Cesarca 2,42000 Varaždin</item>
      <item>AGENS društvo s ograničenom odgovornošću za proizvodnju, trgovinu i promidžbu, OIB 84719169168, Zagrebačka 9,42204 Turčin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84719169168</item>
      <item>, OIB null</item>
    </izvorni_sadrzaj>
    <derivirana_varijabla naziv="DomainObject.Predmet.SudioniciListNazivOIB_1">
      <item>, OIB 85821130368</item>
      <item>, OIB 84719169168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2266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2016-03-21T09:15:00Z</dcterms:created>
  <dc:creator>user</dc:creator>
  <cp:lastModifiedBy>Maja Marčec</cp:lastModifiedBy>
  <cp:lastPrinted>2016-03-17T11:28:00Z</cp:lastPrinted>
  <dcterms:modified xmlns:xsi="http://www.w3.org/2001/XMLSchema-instance" xsi:type="dcterms:W3CDTF">2016-03-29T10:33:00Z</dcterms:modified>
  <cp:revision>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