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c5d62" w14:paraId="8bc5d62" w:rsidRDefault="00EE27D1" w:rsidP="00EE27D1" w:rsidR="00EE27D1" w:rsidRPr="00747C37">
      <w:pPr>
        <w15:collapsed w:val="false"/>
        <w:rPr>
          <w:sz w:val="22"/>
          <w:szCs w:val="22"/>
        </w:rPr>
      </w:pPr>
      <w:bookmarkStart w:name="_GoBack" w:id="0"/>
      <w:bookmarkEnd w:id="0"/>
    </w:p>
    <w:p w:rsidRDefault="007D1C25" w:rsidP="00910611" w:rsidR="007D1C25">
      <w:pPr>
        <w:ind w:firstLine="708"/>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1C25" w:rsidP="00910611" w:rsidR="007D1C25">
      <w:r>
        <w:rPr>
          <w:rFonts w:eastAsia="MS Mincho"/>
        </w:rPr>
        <w:t>REPUBLIKA HRVATSKA</w:t>
      </w:r>
    </w:p>
    <w:p w:rsidRDefault="007D1C25" w:rsidP="00910611" w:rsidR="007D1C25">
      <w:r>
        <w:rPr>
          <w:rFonts w:eastAsia="MS Mincho"/>
        </w:rPr>
        <w:t>TRGOVAČKI SUD U RIJECI</w:t>
      </w:r>
    </w:p>
    <w:p w:rsidRDefault="007D1C25" w:rsidR="007D1C25" w:rsidRPr="00910611">
      <w:pPr>
        <w:rPr>
          <w:rFonts w:eastAsia="MS Mincho"/>
        </w:rPr>
      </w:pPr>
      <w:r>
        <w:rPr>
          <w:rFonts w:eastAsia="MS Mincho"/>
        </w:rPr>
        <w:t>Rijeka, Zadarska 1 i 3</w:t>
      </w:r>
    </w:p>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6399D">
        <w:t>23</w:t>
      </w:r>
      <w:r w:rsidR="00990987">
        <w:t>. rujna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9B00AB">
      <w:pPr>
        <w:jc w:val="both"/>
      </w:pPr>
      <w:r w:rsidRPr="00747C37">
        <w:rPr>
          <w:b/>
        </w:rPr>
        <w:t>I.</w:t>
      </w:r>
      <w:r w:rsidRPr="00747C37">
        <w:t xml:space="preserve"> </w:t>
      </w:r>
      <w:r w:rsidR="009B00AB">
        <w:tab/>
      </w:r>
      <w:r w:rsidR="00B32CD7" w:rsidRPr="00747C37">
        <w:t>Kupcu</w:t>
      </w:r>
      <w:r w:rsidR="009B00AB">
        <w:t xml:space="preserve"> </w:t>
      </w:r>
      <w:r w:rsidR="00817387" w:rsidRPr="00817387">
        <w:t>trgovačko</w:t>
      </w:r>
      <w:r w:rsidR="00817387">
        <w:t>m</w:t>
      </w:r>
      <w:r w:rsidR="00817387" w:rsidRPr="00817387">
        <w:t xml:space="preserve"> društv</w:t>
      </w:r>
      <w:r w:rsidR="00817387">
        <w:t>u</w:t>
      </w:r>
      <w:r w:rsidR="00817387" w:rsidRPr="00817387">
        <w:t xml:space="preserve"> Maki d.o.o. Virovitica, Ulica Pavla Radića 110, OIB 38541508228</w:t>
      </w:r>
      <w:r w:rsidR="00817387">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objekt "Mažuran", </w:t>
      </w:r>
      <w:r w:rsidR="00817387" w:rsidRPr="00817387">
        <w:t>15. etaža: 3780/63700, 1. posebni dio zgrade sagrađene na k.č.br. 16521/15, prvi kat: stan br.5, u nacrtu označen tamnorozom bojom, koji se sastoji od ulaza, dnevnog boravka + kuhinje, kupaone, lođe i sobe, korisne površine 37,80 m2</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817387" w:rsidRPr="00817387">
        <w:t>trgovačko društvo Maki d.o.o. Virovitica, Ulica Pavla Radića 110, OIB 38541508228</w:t>
      </w:r>
      <w:r w:rsidR="00817387">
        <w:t xml:space="preserve"> </w:t>
      </w:r>
      <w:r w:rsidR="00DD73DB">
        <w:t>duž</w:t>
      </w:r>
      <w:r w:rsidRPr="001468EB">
        <w:t>n</w:t>
      </w:r>
      <w:r w:rsidR="00817387">
        <w:t>o</w:t>
      </w:r>
      <w:r w:rsidRPr="001468EB">
        <w:t xml:space="preserve"> je u roku od trideset dana od dana pravomoćnosti rješenja o dosudi uplatiti razliku kupovnine za nekretninu opisanu u točki I. u visini od </w:t>
      </w:r>
      <w:r w:rsidR="00817387">
        <w:rPr>
          <w:b/>
        </w:rPr>
        <w:t>363.500,00</w:t>
      </w:r>
      <w:r w:rsidRPr="00990987">
        <w:rPr>
          <w:b/>
        </w:rPr>
        <w:t xml:space="preserve"> kn</w:t>
      </w:r>
      <w:r w:rsidRPr="001468EB">
        <w:t xml:space="preserve"> (slovima:</w:t>
      </w:r>
      <w:r w:rsidR="00F03521">
        <w:t xml:space="preserve"> </w:t>
      </w:r>
      <w:r w:rsidR="00817387">
        <w:t>tristošezdesettritisućepetstotina</w:t>
      </w:r>
      <w:r w:rsidR="00F03521">
        <w:t>kuna)</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880B73" w:rsidR="001468EB" w:rsidRPr="00880B73">
      <w:pPr>
        <w:jc w:val="both"/>
      </w:pPr>
      <w:r w:rsidRPr="001468EB">
        <w:t xml:space="preserve">III. </w:t>
      </w:r>
      <w:r w:rsidRPr="001468EB">
        <w:tab/>
        <w:t xml:space="preserve">Određuje se uknjižba prava vlasništva u korist kupca </w:t>
      </w:r>
      <w:r w:rsidR="00817387" w:rsidRPr="00817387">
        <w:t>trgovačko</w:t>
      </w:r>
      <w:r w:rsidR="00817387">
        <w:t>g</w:t>
      </w:r>
      <w:r w:rsidR="00817387" w:rsidRPr="00817387">
        <w:t xml:space="preserve"> društv</w:t>
      </w:r>
      <w:r w:rsidR="00817387">
        <w:t>a</w:t>
      </w:r>
      <w:r w:rsidR="00817387" w:rsidRPr="00817387">
        <w:t xml:space="preserve"> Maki d.o.o. Virovitica, Ulica Pavla Radića 110, OIB 38541508228</w:t>
      </w:r>
      <w:r w:rsidR="00817387">
        <w:t xml:space="preserve"> </w:t>
      </w:r>
      <w:r w:rsidRPr="001468EB">
        <w:t xml:space="preserve">, na dosuđenoj nekretnini stečajnog dužnika upisanoj u zemljišnoj knjizi </w:t>
      </w:r>
      <w:r w:rsidR="00F03521" w:rsidRPr="00F03521">
        <w:t xml:space="preserve">Općinskog suda u  Rijeci, zemljišnoknjižni odjel u Novom Vinodolskom, u naravi objekt "Mažuran", </w:t>
      </w:r>
      <w:r w:rsidR="00817387" w:rsidRPr="00817387">
        <w:t>15. etaža: 3780/63700, 1. posebni dio zgrade sagrađene na k.č.br. 16521/15, prvi kat: stan br.5, u nacrtu označen tamnorozom bojom, koji se sastoji od ulaza, dnevnog boravka + kuhinje, kupaone, lođe i sobe, korisne površine 37,80 m2</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zk.ul. 5668, podulošku 13, k.o. Novi:</w:t>
      </w:r>
    </w:p>
    <w:p w:rsidRDefault="00057F59" w:rsidP="00057F59" w:rsidR="00057F59">
      <w:pPr>
        <w:pStyle w:val="Odlomakpopisa"/>
        <w:numPr>
          <w:ilvl w:val="0"/>
          <w:numId w:val="10"/>
        </w:numPr>
        <w:jc w:val="both"/>
      </w:pPr>
      <w:r>
        <w:t xml:space="preserve">zabilježbe otvaranja stečajnog postupka nad dužnikom zaprimljena 18. ožujka 2011. godine, pod brojem Z-274/11; </w:t>
      </w:r>
    </w:p>
    <w:p w:rsidRDefault="00057F59" w:rsidP="00057F59" w:rsidR="00057F59">
      <w:pPr>
        <w:pStyle w:val="Odlomakpopisa"/>
        <w:numPr>
          <w:ilvl w:val="0"/>
          <w:numId w:val="10"/>
        </w:numPr>
        <w:jc w:val="both"/>
      </w:pPr>
      <w:r>
        <w:t>zabilježbe stečajnog upravitelja nad dužnikom zaprimljeno 18. rujna 2014. godine, pod brojem Z-945/14;</w:t>
      </w:r>
    </w:p>
    <w:p w:rsidRDefault="00057F59" w:rsidP="00057F59" w:rsidR="00057F59">
      <w:pPr>
        <w:pStyle w:val="Odlomakpopisa"/>
        <w:numPr>
          <w:ilvl w:val="0"/>
          <w:numId w:val="10"/>
        </w:numPr>
        <w:jc w:val="both"/>
      </w:pPr>
      <w:r>
        <w:lastRenderedPageBreak/>
        <w:t xml:space="preserve">zabilježbe rješenja o prodaji nekretnina stečajnog dužnika zaprimljeno 25. </w:t>
      </w:r>
      <w:r w:rsidR="00817387">
        <w:t>s</w:t>
      </w:r>
      <w:r>
        <w:t>vibnja 2015. godine pod brojem Z-532/15;</w:t>
      </w:r>
    </w:p>
    <w:p w:rsidRDefault="00057F59" w:rsidP="00057F59" w:rsidR="00057F59">
      <w:pPr>
        <w:pStyle w:val="Odlomakpopisa"/>
        <w:numPr>
          <w:ilvl w:val="0"/>
          <w:numId w:val="10"/>
        </w:numPr>
        <w:jc w:val="both"/>
      </w:pPr>
      <w:r>
        <w:t>uknjiženog prava  zaloga na temelju Ugovora o kreditu od 05. listopada 2006. godine na nekretninama u iznosu od 4.555.165,40 EUR (četirimilijunapetsto</w:t>
      </w:r>
      <w:r w:rsidR="00E66745">
        <w:t xml:space="preserve"> </w:t>
      </w:r>
      <w:r>
        <w:t xml:space="preserve">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57F59" w:rsidP="00057F59" w:rsidR="00057F59">
      <w:pPr>
        <w:pStyle w:val="Odlomakpopisa"/>
        <w:numPr>
          <w:ilvl w:val="0"/>
          <w:numId w:val="10"/>
        </w:numPr>
        <w:jc w:val="both"/>
      </w:pPr>
      <w:r>
        <w:t>uknjiženo</w:t>
      </w:r>
      <w:r w:rsidR="00E66745">
        <w:t>g</w:t>
      </w:r>
      <w:r>
        <w:t xml:space="preserve"> prav</w:t>
      </w:r>
      <w:r w:rsidR="00E66745">
        <w:t>a</w:t>
      </w:r>
      <w:r>
        <w:t xml:space="preserve"> zaloga </w:t>
      </w:r>
      <w:r w:rsidR="00E66745">
        <w:t xml:space="preserve">na temelju Ugovora o založnom pravu od 05. listopada 2006. godine, </w:t>
      </w:r>
      <w:r>
        <w:t xml:space="preserve">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057F59" w:rsidP="00057F59" w:rsidR="00057F59">
      <w:pPr>
        <w:pStyle w:val="Odlomakpopisa"/>
        <w:numPr>
          <w:ilvl w:val="0"/>
          <w:numId w:val="10"/>
        </w:numPr>
        <w:jc w:val="both"/>
      </w:pPr>
      <w:r>
        <w:t>uknjiženo</w:t>
      </w:r>
      <w:r w:rsidR="00E66745">
        <w:t>g</w:t>
      </w:r>
      <w:r>
        <w:t xml:space="preserve"> prava zaloga</w:t>
      </w:r>
      <w:r w:rsidR="00E66745" w:rsidRPr="00E66745">
        <w:t xml:space="preserve"> </w:t>
      </w:r>
      <w:r w:rsidR="00E66745">
        <w:t>na temelju rješenja Općinskog suda u Rijeci posl.br. Ovr-694/2010 od 28. siječnja 2011.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w:t>
      </w:r>
      <w:r>
        <w:lastRenderedPageBreak/>
        <w:t>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E66745" w:rsidP="00057F59" w:rsidR="00057F59">
      <w:pPr>
        <w:pStyle w:val="Odlomakpopisa"/>
        <w:numPr>
          <w:ilvl w:val="0"/>
          <w:numId w:val="10"/>
        </w:numPr>
        <w:jc w:val="both"/>
      </w:pPr>
      <w:r>
        <w:t xml:space="preserve">zabilježbe ovršivosti </w:t>
      </w:r>
      <w:r w:rsidR="00057F59">
        <w:t>radi čijeg je osiguranja uknjižba dopuštena (čl.259. st.2 OZ);</w:t>
      </w:r>
    </w:p>
    <w:p w:rsidRDefault="00E66745" w:rsidP="00E66745" w:rsidR="00057F59">
      <w:pPr>
        <w:pStyle w:val="Odlomakpopisa"/>
        <w:numPr>
          <w:ilvl w:val="0"/>
          <w:numId w:val="10"/>
        </w:numPr>
        <w:jc w:val="both"/>
      </w:pPr>
      <w:r>
        <w:t xml:space="preserve">zabilježbe da </w:t>
      </w:r>
      <w:r w:rsidR="00057F59">
        <w:t>uknjižb</w:t>
      </w:r>
      <w:r>
        <w:t>a</w:t>
      </w:r>
      <w:r w:rsidR="00057F59">
        <w:t xml:space="preserve"> založnog prava i zabilježba ovršivosti tražbine imaju učinak da se ovrha na tim nekretninama smije provesti i prema trećoj osobi koja je tu nekretninu kasnije stekla (čl.260. st.1. OZ);</w:t>
      </w:r>
    </w:p>
    <w:p w:rsidRDefault="00057F59" w:rsidP="00F03521" w:rsidR="00057F59">
      <w:pPr>
        <w:jc w:val="both"/>
      </w:pPr>
    </w:p>
    <w:p w:rsidRDefault="00F03521" w:rsidP="001468EB" w:rsidR="001468EB" w:rsidRPr="00880B73">
      <w:pPr>
        <w:jc w:val="both"/>
      </w:pPr>
      <w:r>
        <w:t xml:space="preserve"> </w:t>
      </w:r>
      <w:r w:rsidR="001468EB" w:rsidRPr="00880B73">
        <w:t xml:space="preserve">V. </w:t>
      </w:r>
      <w:r w:rsidR="001468EB" w:rsidRPr="00880B73">
        <w:tab/>
        <w:t xml:space="preserve">Nalaže se zemljišnoknjižnom odjelu Općinskog suda u </w:t>
      </w:r>
      <w:r>
        <w:t xml:space="preserve">Rijeci, zemljišnoknjižni odjel u Novom Vinodolskom </w:t>
      </w:r>
      <w:r w:rsidR="001468EB"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E66745">
        <w:t xml:space="preserve">5668, podulošku </w:t>
      </w:r>
      <w:r w:rsidR="00817387">
        <w:t>15</w:t>
      </w:r>
      <w:r w:rsidR="00E66745">
        <w:t xml:space="preserve">,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468EB"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81693F">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objekt "Mažuran", </w:t>
      </w:r>
      <w:r w:rsidR="00817387" w:rsidRPr="00817387">
        <w:t>15. etaža: 3780/63700, 1. posebni dio zgrade sagrađene na k.č.br. 16521/15, prvi kat: stan br.5, u nacrtu označen tamnorozom bojom, koji se sastoji od ulaza, dnevnog boravka + kuhinje, kupaone, lođe i sobe, korisne površine 37,80 m2</w:t>
      </w:r>
      <w:r w:rsidR="00517C82" w:rsidRPr="00517C82">
        <w:t>,</w:t>
      </w:r>
      <w:r w:rsidRPr="00517C82">
        <w:t xml:space="preserve"> na prijedlog stečajnog upravitelja temeljem čl.164. Stečajnog zakona </w:t>
      </w:r>
      <w:r w:rsidRPr="00517C82">
        <w:lastRenderedPageBreak/>
        <w:t xml:space="preserve">(NN 44/96, 29/99, 129/00, 123/03, 197/03, 187/04, 82/06, 116/10, 25/12 i 133/12,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057F59">
        <w:t>21. srpnja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4546E8">
        <w:t>22</w:t>
      </w:r>
      <w:r w:rsidR="0081693F">
        <w:t>. rujna</w:t>
      </w:r>
      <w:r w:rsidR="001468EB" w:rsidRPr="00517C82">
        <w:t xml:space="preserve"> 201</w:t>
      </w:r>
      <w:r>
        <w:t>5</w:t>
      </w:r>
      <w:r w:rsidR="007436ED">
        <w:t>. godine</w:t>
      </w:r>
      <w:r w:rsidR="001468EB" w:rsidRPr="00517C82">
        <w:t>, ponuditelj</w:t>
      </w:r>
      <w:r>
        <w:t xml:space="preserve"> </w:t>
      </w:r>
      <w:r w:rsidR="00817387" w:rsidRPr="00817387">
        <w:t xml:space="preserve">trgovačko društvo Maki d.o.o. Virovitica, Ulica Pavla Radića 110, </w:t>
      </w:r>
      <w:r w:rsidR="00817387">
        <w:t xml:space="preserve"> </w:t>
      </w:r>
      <w:r w:rsidR="001468EB" w:rsidRPr="00517C82">
        <w:t>da</w:t>
      </w:r>
      <w:r w:rsidR="004546E8">
        <w:t>l</w:t>
      </w:r>
      <w:r w:rsidR="00817387">
        <w:t>o</w:t>
      </w:r>
      <w:r w:rsidR="001468EB" w:rsidRPr="00517C82">
        <w:t xml:space="preserve"> je </w:t>
      </w:r>
      <w:r w:rsidR="00817387">
        <w:t>najpovoljniju</w:t>
      </w:r>
      <w:r w:rsidR="00E66745">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817387">
        <w:t>310</w:t>
      </w:r>
      <w:r w:rsidR="001468EB" w:rsidRPr="00517C82">
        <w:t>.000,00 kn.</w:t>
      </w:r>
      <w:r w:rsidR="00E66745">
        <w:t xml:space="preserve"> Obzirom da predmetna nekretnina prije kupnje nije bila nastanjena, kupac na predmetnu nekretninu plaća PDV u visini od 25%, odnosno </w:t>
      </w:r>
      <w:r w:rsidR="00817387">
        <w:t>77.500</w:t>
      </w:r>
      <w:r w:rsidR="00E66745">
        <w:t xml:space="preserve">,00 kn, što sveukupno iznosi </w:t>
      </w:r>
      <w:r w:rsidR="00817387">
        <w:t>387.500</w:t>
      </w:r>
      <w:r w:rsidR="00E66745">
        <w:t xml:space="preserve">,00 kn.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E66745">
        <w:rPr>
          <w:b/>
        </w:rPr>
        <w:t>23</w:t>
      </w:r>
      <w:r w:rsidR="004E204C">
        <w:rPr>
          <w:b/>
        </w:rPr>
        <w:t>. rujna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rsidRPr="001468EB">
      <w:pPr>
        <w:jc w:val="both"/>
        <w:rPr>
          <w:b/>
        </w:rPr>
      </w:pPr>
    </w:p>
    <w:p w:rsidRDefault="001468EB" w:rsidP="001468EB" w:rsidR="001468EB">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1468EB" w:rsidRPr="00517C82">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817387">
        <w:rPr>
          <w:sz w:val="20"/>
          <w:szCs w:val="20"/>
        </w:rPr>
        <w:t xml:space="preserve">Maki d.o.o. Virovitica, P. Radića 110 </w:t>
      </w:r>
    </w:p>
    <w:p w:rsidRDefault="00517C82" w:rsidP="001468EB" w:rsidR="00517C82"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4546E8">
        <w:rPr>
          <w:sz w:val="20"/>
          <w:szCs w:val="20"/>
        </w:rPr>
        <w:t>2</w:t>
      </w:r>
      <w:r w:rsidR="00E66745">
        <w:rPr>
          <w:sz w:val="20"/>
          <w:szCs w:val="20"/>
        </w:rPr>
        <w:t>3</w:t>
      </w:r>
      <w:r w:rsidR="0081693F">
        <w:rPr>
          <w:sz w:val="20"/>
          <w:szCs w:val="20"/>
        </w:rPr>
        <w:t>.9.</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1C25">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R="00C34A6D" w:rsidRPr="00747C37">
    <w:pPr>
      <w:pStyle w:val="Zaglavlje"/>
    </w:pPr>
    <w:r>
      <w:rPr>
        <w:rFonts w:cs="Arial" w:hAnsi="Arial" w:ascii="Arial"/>
      </w:rPr>
      <w:tab/>
    </w:r>
    <w:r>
      <w:rPr>
        <w:rFonts w:cs="Arial" w:hAnsi="Arial" w:ascii="Arial"/>
      </w:rPr>
      <w:tab/>
    </w:r>
    <w:r w:rsidRPr="00747C37">
      <w:t>Posl. br. 15 St-</w:t>
    </w:r>
    <w:r w:rsidR="00F6399D">
      <w:t>162/10-</w:t>
    </w:r>
    <w:r w:rsidR="00817387">
      <w:t>392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4B53"/>
    <w:rsid w:val="001D153D"/>
    <w:rsid w:val="001E2C89"/>
    <w:rsid w:val="001E6CE8"/>
    <w:rsid w:val="00221869"/>
    <w:rsid w:val="002225B4"/>
    <w:rsid w:val="002227D3"/>
    <w:rsid w:val="00236BE6"/>
    <w:rsid w:val="0024382E"/>
    <w:rsid w:val="0028181A"/>
    <w:rsid w:val="002B0EBE"/>
    <w:rsid w:val="002C0922"/>
    <w:rsid w:val="002E3CB0"/>
    <w:rsid w:val="002E483F"/>
    <w:rsid w:val="003027B5"/>
    <w:rsid w:val="00345E61"/>
    <w:rsid w:val="0037075D"/>
    <w:rsid w:val="00381585"/>
    <w:rsid w:val="003A043E"/>
    <w:rsid w:val="003A2F6F"/>
    <w:rsid w:val="003A5012"/>
    <w:rsid w:val="003B483C"/>
    <w:rsid w:val="003C3B12"/>
    <w:rsid w:val="003D5C71"/>
    <w:rsid w:val="003D7E9E"/>
    <w:rsid w:val="003F068A"/>
    <w:rsid w:val="0041253B"/>
    <w:rsid w:val="00435973"/>
    <w:rsid w:val="00440519"/>
    <w:rsid w:val="004546E8"/>
    <w:rsid w:val="0045574E"/>
    <w:rsid w:val="00461223"/>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B6823"/>
    <w:rsid w:val="007B6DF5"/>
    <w:rsid w:val="007C7F09"/>
    <w:rsid w:val="007D1C25"/>
    <w:rsid w:val="007F208B"/>
    <w:rsid w:val="0080199C"/>
    <w:rsid w:val="00807637"/>
    <w:rsid w:val="00811F07"/>
    <w:rsid w:val="008132EC"/>
    <w:rsid w:val="008141DE"/>
    <w:rsid w:val="0081693F"/>
    <w:rsid w:val="00817387"/>
    <w:rsid w:val="008175CE"/>
    <w:rsid w:val="00822E73"/>
    <w:rsid w:val="00824882"/>
    <w:rsid w:val="00830775"/>
    <w:rsid w:val="008356D4"/>
    <w:rsid w:val="00847795"/>
    <w:rsid w:val="008600A2"/>
    <w:rsid w:val="00877E17"/>
    <w:rsid w:val="00880B73"/>
    <w:rsid w:val="00885BCC"/>
    <w:rsid w:val="00886313"/>
    <w:rsid w:val="008A0867"/>
    <w:rsid w:val="008B56DF"/>
    <w:rsid w:val="008C28F7"/>
    <w:rsid w:val="008C7DF4"/>
    <w:rsid w:val="008D4852"/>
    <w:rsid w:val="008D688C"/>
    <w:rsid w:val="008E4B10"/>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6BDB"/>
    <w:rsid w:val="00D62839"/>
    <w:rsid w:val="00D70A9C"/>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31042"/>
    <w:rsid w:val="00F31997"/>
    <w:rsid w:val="00F4014A"/>
    <w:rsid w:val="00F6124C"/>
    <w:rsid w:val="00F6399D"/>
    <w:rsid w:val="00F6726C"/>
    <w:rsid w:val="00F731C0"/>
    <w:rsid w:val="00F861A3"/>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7D1C25"/>
    <w:rPr>
      <w:color w:val="808080"/>
      <w:bdr w:space="0" w:sz="0" w:color="auto" w:val="none"/>
      <w:shd w:fill="auto" w:color="auto" w:val="clear"/>
    </w:rPr>
  </w:style>
  <w:style w:customStyle="true" w:styleId="eSPISCCParagraphDefaultFont" w:type="character">
    <w:name w:val="eSPIS_CC_Paragraph Default Font"/>
    <w:basedOn w:val="Zadanifontodlomka"/>
    <w:rsid w:val="007D1C2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D1C2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D1C2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D1C2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7D1C25"/>
    <w:rPr>
      <w:color w:val="808080"/>
      <w:bdr w:color="auto" w:space="0" w:sz="0" w:val="none"/>
      <w:shd w:color="auto" w:fill="auto" w:val="clear"/>
    </w:rPr>
  </w:style>
  <w:style w:customStyle="1" w:styleId="eSPISCCParagraphDefaultFont" w:type="character">
    <w:name w:val="eSPIS_CC_Paragraph Default Font"/>
    <w:basedOn w:val="Zadanifontodlomka"/>
    <w:rsid w:val="007D1C2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D1C2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D1C2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D1C2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Danica Galetić; Danica Galetić; Dragoljub Pranjić; Nada Juras; MAKI d.o.o. za trgovinu, popravak i održavanje motornih vozila i usluge; Mladen Štefančić; Slavica Milat; Marina Telišman Vugrinec</izvorni_sadrzaj>
    <derivirana_varijabla naziv="DomainObject.Predmet.StrankaFormated_1">  PRIMORSKO-GORANSKA ŽUPANIJA GRAD NOVI VINODOLSKI; Danica Galetić; Danica Galetić; Dragoljub Pranjić; Nada Juras; MAKI d.o.o. za trgovinu, popravak i održavanje motornih vozila i usluge; Mladen Štefančić; Slavica Milat; Marina Telišman Vugrinec</derivirana_varijabla>
  </DomainObject.Predmet.StrankaFormated>
  <DomainObject.Predmet.StrankaFormatedOIB>
    <izvorni_sadrzaj>  PRIMORSKO-GORANSKA ŽUPANIJA GRAD NOVI VINODOLSKI; Danica Galetić, OIB 57011467154; Danica Galetić, OIB 57011467154; Dragoljub Pranjić, OIB 54696569762; Nada Juras, OIB 30198333880; MAKI d.o.o. za trgovinu, popravak i održavanje motornih vozila i usluge, OIB 38541508228; Mladen Štefančić, OIB 77574947580; Slavica Milat, OIB 12888531946; Marina Telišman Vugrinec, OIB 62898294202</izvorni_sadrzaj>
    <derivirana_varijabla naziv="DomainObject.Predmet.StrankaFormatedOIB_1">  PRIMORSKO-GORANSKA ŽUPANIJA GRAD NOVI VINODOLSKI; Danica Galetić, OIB 57011467154; Danica Galetić, OIB 57011467154; Dragoljub Pranjić, OIB 54696569762; Nada Juras, OIB 30198333880; MAKI d.o.o. za trgovinu, popravak i održavanje motornih vozila i usluge, OIB 38541508228; Mladen Štefančić, OIB 77574947580; Slavica Milat, OIB 12888531946; Marina Telišman Vugrinec, OIB 62898294202</derivirana_varijabla>
  </DomainObject.Predmet.StrankaFormatedOIB>
  <DomainObject.Predmet.StrankaFormatedWithAdress>
    <izvorni_sadrzaj> PRIMORSKO-GORANSKA ŽUPANIJA GRAD NOVI VINODOLSKI, P.P. 5, 51250 Novi Vinodolski; Danica Galetić, Andrije Hebranga 2, 33410 Suhopolje; Danica Galetić, Andrije Hebranga 2, 33410 Suhopolje; Dragoljub Pranjić, Volaričeva Ulica 22, Postojna; Nada Juras, Nova 23, 40000 Palovec; MAKI d.o.o. za trgovinu, popravak i održavanje motornih vozila i usluge, Ulica Pavla Radića 110, 33000 Virovitica; Mladen Štefančić, Dobrodolska Cesta 31a, 10360 Dobrodol; Slavica Milat, Panos 4, 51250 Novi Vinodolski; Marina Telišman Vugrinec, Hrvatske Bratske Zajednice 17, 10430 Samobor</izvorni_sadrzaj>
    <derivirana_varijabla naziv="DomainObject.Predmet.StrankaFormatedWithAdress_1"> PRIMORSKO-GORANSKA ŽUPANIJA GRAD NOVI VINODOLSKI, P.P. 5, 51250 Novi Vinodolski; Danica Galetić, Andrije Hebranga 2, 33410 Suhopolje; Danica Galetić, Andrije Hebranga 2, 33410 Suhopolje; Dragoljub Pranjić, Volaričeva Ulica 22, Postojna; Nada Juras, Nova 23, 40000 Palovec; MAKI d.o.o. za trgovinu, popravak i održavanje motornih vozila i usluge, Ulica Pavla Radića 110, 33000 Virovitica; Mladen Štefančić, Dobrodolska Cesta 31a, 10360 Dobrodol; Slavica Milat, Panos 4, 51250 Novi Vinodolski; Marina Telišman Vugrinec, Hrvatske Bratske Zajednice 17, 10430 Samobor</derivirana_varijabla>
  </DomainObject.Predmet.StrankaFormatedWithAdress>
  <DomainObject.Predmet.StrankaFormatedWithAdressOIB>
    <izvorni_sadrzaj> PRIMORSKO-GORANSKA ŽUPANIJA GRAD NOVI VINODOLSKI, P.P. 5, 51250 Novi Vinodolski; Danica Galetić, OIB 57011467154, Andrije Hebranga 2, 33410 Suhopolje; Danica Galetić, OIB 57011467154, Andrije Hebranga 2, 33410 Suhopolje; Dragoljub Pranjić, OIB 54696569762, Volaričeva Ulica 22, Postojna; Nada Juras, OIB 30198333880, Nova 23, 40000 Palovec; MAKI d.o.o. za trgovinu, popravak i održavanje motornih vozila i usluge, OIB 38541508228, Ulica Pavla Radića 110, 33000 Virovitica; Mladen Štefančić, OIB 77574947580, Dobrodolska Cesta 31a, 10360 Dobrodol; Slavica Milat, OIB 12888531946, Panos 4, 51250 Novi Vinodolski; Marina Telišman Vugrinec, OIB 62898294202, Hrvatske Bratske Zajednice 17, 10430 Samobor</izvorni_sadrzaj>
    <derivirana_varijabla naziv="DomainObject.Predmet.StrankaFormatedWithAdressOIB_1"> PRIMORSKO-GORANSKA ŽUPANIJA GRAD NOVI VINODOLSKI, P.P. 5, 51250 Novi Vinodolski; Danica Galetić, OIB 57011467154, Andrije Hebranga 2, 33410 Suhopolje; Danica Galetić, OIB 57011467154, Andrije Hebranga 2, 33410 Suhopolje; Dragoljub Pranjić, OIB 54696569762, Volaričeva Ulica 22, Postojna; Nada Juras, OIB 30198333880, Nova 23, 40000 Palovec; MAKI d.o.o. za trgovinu, popravak i održavanje motornih vozila i usluge, OIB 38541508228, Ulica Pavla Radića 110, 33000 Virovitica; Mladen Štefančić, OIB 77574947580, Dobrodolska Cesta 31a, 10360 Dobrodol; Slavica Milat, OIB 12888531946, Panos 4, 51250 Novi Vinodolski; Marina Telišman Vugrinec, OIB 62898294202, Hrvatske Bratske Zajednice 17, 10430 Samobor</derivirana_varijabla>
  </DomainObject.Predmet.StrankaFormatedWithAdressOIB>
  <DomainObject.Predmet.StrankaWithAdress>
    <izvorni_sadrzaj>PRIMORSKO-GORANSKA ŽUPANIJA GRAD NOVI VINODOLSKI P.P. 5,51250 Novi Vinodolski,Danica Galetić Andrije Hebranga 2,33410 Suhopolje,Danica Galetić Andrije Hebranga 2,33410 Suhopolje,Dragoljub Pranjić Volaričeva Ulica 22,Postojna,Nada Juras Nova 23,40000 Palovec,MAKI d.o.o. za trgovinu, popravak i održavanje motornih vozila i usluge Ulica Pavla Radića 110,33000 Virovitica,Mladen Štefančić Dobrodolska Cesta 31a,10360 Dobrodol,Slavica Milat Panos 4,51250 Novi Vinodolski,Marina Telišman Vugrinec Hrvatske Bratske Zajednice 17,10430 Samobor</izvorni_sadrzaj>
    <derivirana_varijabla naziv="DomainObject.Predmet.StrankaWithAdress_1">PRIMORSKO-GORANSKA ŽUPANIJA GRAD NOVI VINODOLSKI P.P. 5,51250 Novi Vinodolski,Danica Galetić Andrije Hebranga 2,33410 Suhopolje,Danica Galetić Andrije Hebranga 2,33410 Suhopolje,Dragoljub Pranjić Volaričeva Ulica 22,Postojna,Nada Juras Nova 23,40000 Palovec,MAKI d.o.o. za trgovinu, popravak i održavanje motornih vozila i usluge Ulica Pavla Radića 110,33000 Virovitica,Mladen Štefančić Dobrodolska Cesta 31a,10360 Dobrodol,Slavica Milat Panos 4,51250 Novi Vinodolski,Marina Telišman Vugrinec Hrvatske Bratske Zajednice 17,10430 Samobor</derivirana_varijabla>
  </DomainObject.Predmet.StrankaWithAdress>
  <DomainObject.Predmet.StrankaWithAdressOIB>
    <izvorni_sadrzaj>PRIMORSKO-GORANSKA ŽUPANIJA GRAD NOVI VINODOLSKI, P.P. 5,51250 Novi Vinodolski,Danica Galetić, OIB 57011467154, Andrije Hebranga 2,33410 Suhopolje,Danica Galetić, OIB 57011467154, Andrije Hebranga 2,33410 Suhopolje,Dragoljub Pranjić, OIB 54696569762, Volaričeva Ulica 22,Postojna,Nada Juras, OIB 30198333880, Nova 23,40000 Palovec,MAKI d.o.o. za trgovinu, popravak i održavanje motornih vozila i usluge, OIB 38541508228, Ulica Pavla Radića 110,33000 Virovitica,Mladen Štefančić, OIB 77574947580, Dobrodolska Cesta 31a,10360 Dobrodol,Slavica Milat, OIB 12888531946, Panos 4,51250 Novi Vinodolski,Marina Telišman Vugrinec, OIB 62898294202, Hrvatske Bratske Zajednice 17,10430 Samobor</izvorni_sadrzaj>
    <derivirana_varijabla naziv="DomainObject.Predmet.StrankaWithAdressOIB_1">PRIMORSKO-GORANSKA ŽUPANIJA GRAD NOVI VINODOLSKI, P.P. 5,51250 Novi Vinodolski,Danica Galetić, OIB 57011467154, Andrije Hebranga 2,33410 Suhopolje,Danica Galetić, OIB 57011467154, Andrije Hebranga 2,33410 Suhopolje,Dragoljub Pranjić, OIB 54696569762, Volaričeva Ulica 22,Postojna,Nada Juras, OIB 30198333880, Nova 23,40000 Palovec,MAKI d.o.o. za trgovinu, popravak i održavanje motornih vozila i usluge, OIB 38541508228, Ulica Pavla Radića 110,33000 Virovitica,Mladen Štefančić, OIB 77574947580, Dobrodolska Cesta 31a,10360 Dobrodol,Slavica Milat, OIB 12888531946, Panos 4,51250 Novi Vinodolski,Marina Telišman Vugrinec, OIB 62898294202, Hrvatske Bratske Zajednice 17,10430 Samobor</derivirana_varijabla>
  </DomainObject.Predmet.StrankaWithAdressOIB>
  <DomainObject.Predmet.StrankaNazivFormated>
    <izvorni_sadrzaj>PRIMORSKO-GORANSKA ŽUPANIJA GRAD NOVI VINODOLSKI,Danica Galetić,Danica Galetić,Dragoljub Pranjić,Nada Juras,MAKI d.o.o. za trgovinu, popravak i održavanje motornih vozila i usluge,Mladen Štefančić,Slavica Milat,Marina Telišman Vugrinec</izvorni_sadrzaj>
    <derivirana_varijabla naziv="DomainObject.Predmet.StrankaNazivFormated_1">PRIMORSKO-GORANSKA ŽUPANIJA GRAD NOVI VINODOLSKI,Danica Galetić,Danica Galetić,Dragoljub Pranjić,Nada Juras,MAKI d.o.o. za trgovinu, popravak i održavanje motornih vozila i usluge,Mladen Štefančić,Slavica Milat,Marina Telišman Vugrinec</derivirana_varijabla>
  </DomainObject.Predmet.StrankaNazivFormated>
  <DomainObject.Predmet.StrankaNazivFormatedOIB>
    <izvorni_sadrzaj>PRIMORSKO-GORANSKA ŽUPANIJA GRAD NOVI VINODOLSKI,Danica Galetić, OIB 57011467154,Danica Galetić, OIB 57011467154,Dragoljub Pranjić, OIB 54696569762,Nada Juras, OIB 30198333880,MAKI d.o.o. za trgovinu, popravak i održavanje motornih vozila i usluge, OIB 38541508228,Mladen Štefančić, OIB 77574947580,Slavica Milat, OIB 12888531946,Marina Telišman Vugrinec, OIB 62898294202</izvorni_sadrzaj>
    <derivirana_varijabla naziv="DomainObject.Predmet.StrankaNazivFormatedOIB_1">PRIMORSKO-GORANSKA ŽUPANIJA GRAD NOVI VINODOLSKI,Danica Galetić, OIB 57011467154,Danica Galetić, OIB 57011467154,Dragoljub Pranjić, OIB 54696569762,Nada Juras, OIB 30198333880,MAKI d.o.o. za trgovinu, popravak i održavanje motornih vozila i usluge, OIB 38541508228,Mladen Štefančić, OIB 77574947580,Slavica Milat, OIB 12888531946,Marina Telišman Vugrinec, OIB 62898294202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trankaListFormated_1">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trankaListFormated>
  <DomainObject.Predmet.StrankaListFormatedOIB>
    <izvorni_sadrzaj>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izvorni_sadrzaj>
    <derivirana_varijabla naziv="DomainObject.Predmet.StrankaListFormatedOIB_1">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derivirana_varijabla>
  </DomainObject.Predmet.StrankaListFormatedOIB>
  <DomainObject.Predmet.StrankaListFormatedWithAdress>
    <izvorni_sadrzaj>
      <item>PRIMORSKO-GORANSKA ŽUPANIJA GRAD NOVI VINODOLSKI, P.P. 5, 51250 Novi Vinodolski</item>
      <item>Danica Galetić, Andrije Hebranga 2, 33410 Suhopolje</item>
      <item>Danica Galetić, Andrije Hebranga 2, 33410 Suhopolje</item>
      <item>Dragoljub Pranjić, Volaričeva Ulica 22, Postojna</item>
      <item>Nada Juras, Nova 23, 40000 Palovec</item>
      <item>MAKI d.o.o. za trgovinu, popravak i održavanje motornih vozila i usluge, Ulica Pavla Radića 110, 33000 Virovitica</item>
      <item>Mladen Štefančić, Dobrodolska Cesta 31a, 10360 Dobrodol</item>
      <item>Slavica Milat, Panos 4, 51250 Novi Vinodolski</item>
      <item>Marina Telišman Vugrinec, Hrvatske Bratske Zajednice 17, 10430 Samobor</item>
    </izvorni_sadrzaj>
    <derivirana_varijabla naziv="DomainObject.Predmet.StrankaListFormatedWithAdress_1">
      <item>PRIMORSKO-GORANSKA ŽUPANIJA GRAD NOVI VINODOLSKI, P.P. 5, 51250 Novi Vinodolski</item>
      <item>Danica Galetić, Andrije Hebranga 2, 33410 Suhopolje</item>
      <item>Danica Galetić, Andrije Hebranga 2, 33410 Suhopolje</item>
      <item>Dragoljub Pranjić, Volaričeva Ulica 22, Postojna</item>
      <item>Nada Juras, Nova 23, 40000 Palovec</item>
      <item>MAKI d.o.o. za trgovinu, popravak i održavanje motornih vozila i usluge, Ulica Pavla Radića 110, 33000 Virovitica</item>
      <item>Mladen Štefančić, Dobrodolska Cesta 31a, 10360 Dobrodol</item>
      <item>Slavica Milat, Panos 4, 51250 Novi Vinodolski</item>
      <item>Marina Telišman Vugrinec, Hrvatske Bratske Zajednice 17, 10430 Samobor</item>
    </derivirana_varijabla>
  </DomainObject.Predmet.StrankaListFormatedWithAdress>
  <DomainObject.Predmet.StrankaListFormatedWithAdressOIB>
    <izvorni_sadrzaj>
      <item>PRIMORSKO-GORANSKA ŽUPANIJA GRAD NOVI VINODOLSKI, P.P. 5, 51250 Novi Vinodolski</item>
      <item>Danica Galetić, OIB 57011467154, Andrije Hebranga 2, 33410 Suhopolje</item>
      <item>Danica Galetić, OIB 57011467154, Andrije Hebranga 2, 33410 Suhopolje</item>
      <item>Dragoljub Pranjić, OIB 54696569762, Volaričeva Ulica 22, Postojna</item>
      <item>Nada Juras, OIB 30198333880, Nova 23, 40000 Palovec</item>
      <item>MAKI d.o.o. za trgovinu, popravak i održavanje motornih vozila i usluge, OIB 38541508228, Ulica Pavla Radića 110, 33000 Virovitica</item>
      <item>Mladen Štefančić, OIB 77574947580, Dobrodolska Cesta 31a, 10360 Dobrodol</item>
      <item>Slavica Milat, OIB 12888531946, Panos 4, 51250 Novi Vinodolski</item>
      <item>Marina Telišman Vugrinec, OIB 62898294202, Hrvatske Bratske Zajednice 17, 10430 Samobor</item>
    </izvorni_sadrzaj>
    <derivirana_varijabla naziv="DomainObject.Predmet.StrankaListFormatedWithAdressOIB_1">
      <item>PRIMORSKO-GORANSKA ŽUPANIJA GRAD NOVI VINODOLSKI, P.P. 5, 51250 Novi Vinodolski</item>
      <item>Danica Galetić, OIB 57011467154, Andrije Hebranga 2, 33410 Suhopolje</item>
      <item>Danica Galetić, OIB 57011467154, Andrije Hebranga 2, 33410 Suhopolje</item>
      <item>Dragoljub Pranjić, OIB 54696569762, Volaričeva Ulica 22, Postojna</item>
      <item>Nada Juras, OIB 30198333880, Nova 23, 40000 Palovec</item>
      <item>MAKI d.o.o. za trgovinu, popravak i održavanje motornih vozila i usluge, OIB 38541508228, Ulica Pavla Radića 110, 33000 Virovitica</item>
      <item>Mladen Štefančić, OIB 77574947580, Dobrodolska Cesta 31a, 10360 Dobrodol</item>
      <item>Slavica Milat, OIB 12888531946, Panos 4, 51250 Novi Vinodolski</item>
      <item>Marina Telišman Vugrinec, OIB 62898294202, Hrvatske Bratske Zajednice 17, 10430 Samobor</item>
    </derivirana_varijabla>
  </DomainObject.Predmet.StrankaListFormatedWithAdressOIB>
  <DomainObject.Predmet.StrankaListNazivFormated>
    <izvorni_sadrzaj>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trankaListNazivFormated_1">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trankaListNazivFormated>
  <DomainObject.Predmet.StrankaListNazivFormatedOIB>
    <izvorni_sadrzaj>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izvorni_sadrzaj>
    <derivirana_varijabla naziv="DomainObject.Predmet.StrankaListNazivFormatedOIB_1">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Danica Galetić i dr.</izvorni_sadrzaj>
    <derivirana_varijabla naziv="DomainObject.Predmet.StrankaIDrugi_1">Danica Galetić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Danica Galetić, OIB 57011467154, Andrije Hebranga 2, 33410 Suhopolje i dr.</izvorni_sadrzaj>
    <derivirana_varijabla naziv="DomainObject.Predmet.StrankaIDrugiAdressOIB_1">Danica Galetić, OIB 57011467154, Andrije Hebranga 2, 33410 Suhopolje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57011467154, Andrije Hebranga 2,33410 Suhopolje</item>
      <item>Danica Galetić, OIB 57011467154, Andrije Hebranga 2,33410 Suhopolje</item>
      <item>Dragoljub Pranjić, OIB 54696569762, Volaričeva Ulica 22,Postojna</item>
      <item>Nada Juras, OIB 30198333880, Nova 23,40000 Palovec</item>
      <item>MAKI d.o.o. za trgovinu, popravak i održavanje motornih vozila i usluge, OIB 38541508228, Ulica Pavla Radića 110,33000 Virovitica</item>
      <item>Mladen Štefančić, OIB 77574947580, Dobrodolska Cesta 31a,10360 Dobrodol</item>
      <item>Slavica Milat, OIB 12888531946, Panos 4,51250 Novi Vinodolski</item>
      <item>Marina Telišman Vugrinec, OIB 62898294202, Hrvatske Bratske Zajednice 17,10430 Samobor</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57011467154, Andrije Hebranga 2,33410 Suhopolje</item>
      <item>Danica Galetić, OIB 57011467154, Andrije Hebranga 2,33410 Suhopolje</item>
      <item>Dragoljub Pranjić, OIB 54696569762, Volaričeva Ulica 22,Postojna</item>
      <item>Nada Juras, OIB 30198333880, Nova 23,40000 Palovec</item>
      <item>MAKI d.o.o. za trgovinu, popravak i održavanje motornih vozila i usluge, OIB 38541508228, Ulica Pavla Radića 110,33000 Virovitica</item>
      <item>Mladen Štefančić, OIB 77574947580, Dobrodolska Cesta 31a,10360 Dobrodol</item>
      <item>Slavica Milat, OIB 12888531946, Panos 4,51250 Novi Vinodolski</item>
      <item>Marina Telišman Vugrinec, OIB 62898294202, Hrvatske Bratske Zajednice 17,10430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57011467154</item>
      <item>, OIB 57011467154</item>
      <item>, OIB 54696569762</item>
      <item>, OIB 30198333880</item>
      <item>, OIB 38541508228</item>
      <item>, OIB 77574947580</item>
      <item>, OIB 12888531946</item>
      <item>, OIB 62898294202</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57011467154</item>
      <item>, OIB 57011467154</item>
      <item>, OIB 54696569762</item>
      <item>, OIB 30198333880</item>
      <item>, OIB 38541508228</item>
      <item>, OIB 77574947580</item>
      <item>, OIB 12888531946</item>
      <item>, OIB 62898294202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6CC100-1F43-40B3-A4A7-3298841AB5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1626</properties:Words>
  <properties:Characters>9372</properties:Characters>
  <properties:Lines>192</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2015-09-23T09:19:00Z</dcterms:created>
  <dc:creator>dcmelik</dc:creator>
  <cp:lastModifiedBy>Jasna Radulović</cp:lastModifiedBy>
  <cp:lastPrinted>2015-09-23T09:23:00Z</cp:lastPrinted>
  <dcterms:modified xmlns:xsi="http://www.w3.org/2001/XMLSchema-instance" xsi:type="dcterms:W3CDTF">2015-09-23T09:25:00Z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