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3816" w14:paraId="0663816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9E11F7">
        <w:rPr>
          <w:lang w:val="hr-HR"/>
        </w:rPr>
        <w:t>415</w:t>
      </w:r>
      <w:r w:rsidR="00701F2B">
        <w:rPr>
          <w:lang w:val="hr-HR"/>
        </w:rPr>
        <w:t>/2016-2</w:t>
      </w:r>
      <w:r>
        <w:rPr>
          <w:lang w:val="hr-HR"/>
        </w:rPr>
        <w:t>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9E11F7">
        <w:rPr>
          <w:lang w:val="hr-HR"/>
        </w:rPr>
        <w:t xml:space="preserve">MA-DA trgovina, usluge, uvoz-izvoz društvo s ograničenom odgovornošću, Zagreb, Poljanice 24, </w:t>
      </w:r>
      <w:r>
        <w:rPr>
          <w:lang w:val="hr-HR"/>
        </w:rPr>
        <w:t xml:space="preserve">OIB: </w:t>
      </w:r>
      <w:r w:rsidR="009E11F7">
        <w:rPr>
          <w:lang w:val="hr-HR"/>
        </w:rPr>
        <w:t>69094297986</w:t>
      </w:r>
      <w:r>
        <w:rPr>
          <w:lang w:val="hr-HR"/>
        </w:rPr>
        <w:t>, koji se vodi kod ovoga suda pod brojem St-</w:t>
      </w:r>
      <w:r w:rsidR="009E11F7">
        <w:rPr>
          <w:lang w:val="hr-HR"/>
        </w:rPr>
        <w:t>415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867D3">
        <w:rPr>
          <w:lang w:val="hr-HR"/>
        </w:rPr>
        <w:t>01. rujna 2015</w:t>
      </w:r>
      <w:r>
        <w:rPr>
          <w:lang w:val="hr-HR"/>
        </w:rPr>
        <w:t>.</w:t>
      </w:r>
      <w:r w:rsidR="000867D3">
        <w:rPr>
          <w:lang w:val="hr-HR"/>
        </w:rPr>
        <w:t xml:space="preserve"> godine</w:t>
      </w:r>
      <w:r>
        <w:rPr>
          <w:lang w:val="hr-HR"/>
        </w:rPr>
        <w:t xml:space="preserve"> dužnik u Očevidniku redoslijeda osnova za plaćanje ima evidentirane neizvršene osnove za plaćanje u ukupnom iznosu od </w:t>
      </w:r>
      <w:r w:rsidR="009E11F7">
        <w:rPr>
          <w:lang w:val="hr-HR"/>
        </w:rPr>
        <w:t>13.254,66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>II. Poziva se osoba o</w:t>
      </w:r>
      <w:r w:rsidR="000F46C9">
        <w:rPr>
          <w:lang w:val="hr-HR"/>
        </w:rPr>
        <w:t xml:space="preserve">vlaštena za zastupanje dužnika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9E11F7">
        <w:rPr>
          <w:lang w:val="hr-HR"/>
        </w:rPr>
        <w:t>21</w:t>
      </w:r>
      <w:r w:rsidR="000F46C9">
        <w:rPr>
          <w:lang w:val="hr-HR"/>
        </w:rPr>
        <w:t>. veljače</w:t>
      </w:r>
      <w:r w:rsidR="0046139F">
        <w:rPr>
          <w:lang w:val="hr-HR"/>
        </w:rPr>
        <w:t xml:space="preserve">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sectPr w:rsid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65" w:rsidR="00A65F65">
      <w:r>
        <w:separator/>
      </w:r>
    </w:p>
  </w:endnote>
  <w:endnote w:id="0" w:type="continuationSeparator">
    <w:p w:rsidRDefault="00A65F65" w:rsidR="00A65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65" w:rsidR="00A65F65">
      <w:r>
        <w:separator/>
      </w:r>
    </w:p>
  </w:footnote>
  <w:footnote w:id="0" w:type="continuationSeparator">
    <w:p w:rsidRDefault="00A65F65" w:rsidR="00A65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1391B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867D3"/>
    <w:rsid w:val="000A4FCA"/>
    <w:rsid w:val="000A7472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0F46C9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0BC7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25F30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0D8A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029B1"/>
    <w:rsid w:val="00512247"/>
    <w:rsid w:val="00512896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37939"/>
    <w:rsid w:val="006504B4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01F2B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8F506E"/>
    <w:rsid w:val="00904C56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46E7"/>
    <w:rsid w:val="009665DE"/>
    <w:rsid w:val="0097587E"/>
    <w:rsid w:val="00983BE8"/>
    <w:rsid w:val="009848A8"/>
    <w:rsid w:val="00985844"/>
    <w:rsid w:val="009E11F7"/>
    <w:rsid w:val="009E5718"/>
    <w:rsid w:val="009E7EE5"/>
    <w:rsid w:val="009F1B25"/>
    <w:rsid w:val="00A05296"/>
    <w:rsid w:val="00A06907"/>
    <w:rsid w:val="00A24391"/>
    <w:rsid w:val="00A404D9"/>
    <w:rsid w:val="00A4146B"/>
    <w:rsid w:val="00A475FF"/>
    <w:rsid w:val="00A548CA"/>
    <w:rsid w:val="00A65F65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77379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60A8D"/>
    <w:rsid w:val="00D71110"/>
    <w:rsid w:val="00D724BA"/>
    <w:rsid w:val="00D757B6"/>
    <w:rsid w:val="00D81A66"/>
    <w:rsid w:val="00DA1B61"/>
    <w:rsid w:val="00DB0C73"/>
    <w:rsid w:val="00DC072E"/>
    <w:rsid w:val="00DC7979"/>
    <w:rsid w:val="00DE6D0B"/>
    <w:rsid w:val="00DF6806"/>
    <w:rsid w:val="00E00C37"/>
    <w:rsid w:val="00E025F3"/>
    <w:rsid w:val="00E0278D"/>
    <w:rsid w:val="00E03E18"/>
    <w:rsid w:val="00E07AF1"/>
    <w:rsid w:val="00E13739"/>
    <w:rsid w:val="00E27C24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0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0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MA-DA trgovina, usluge, uvoz-izvoz d.o.o.</izvorni_sadrzaj>
    <derivirana_varijabla naziv="DomainObject.Predmet.ProtustrankaFormated_1">  MA-DA trgovina, usluge, uvoz-izvoz d.o.o.</derivirana_varijabla>
  </DomainObject.Predmet.ProtustrankaFormated>
  <DomainObject.Predmet.ProtustrankaFormatedOIB>
    <izvorni_sadrzaj>  MA-DA trgovina, usluge, uvoz-izvoz d.o.o., OIB 69094297986</izvorni_sadrzaj>
    <derivirana_varijabla naziv="DomainObject.Predmet.ProtustrankaFormatedOIB_1">  MA-DA trgovina, usluge, uvoz-izvoz d.o.o., OIB 69094297986</derivirana_varijabla>
  </DomainObject.Predmet.ProtustrankaFormatedOIB>
  <DomainObject.Predmet.ProtustrankaFormatedWithAdress>
    <izvorni_sadrzaj> MA-DA trgovina, usluge, uvoz-izvoz d.o.o., Poljanice 24, 10000 Zagreb</izvorni_sadrzaj>
    <derivirana_varijabla naziv="DomainObject.Predmet.ProtustrankaFormatedWithAdress_1"> MA-DA trgovina, usluge, uvoz-izvoz d.o.o., Poljanice 24, 10000 Zagreb</derivirana_varijabla>
  </DomainObject.Predmet.ProtustrankaFormatedWithAdress>
  <DomainObject.Predmet.ProtustrankaFormatedWithAdressOIB>
    <izvorni_sadrzaj> MA-DA trgovina, usluge, uvoz-izvoz d.o.o., OIB 69094297986, Poljanice 24, 10000 Zagreb</izvorni_sadrzaj>
    <derivirana_varijabla naziv="DomainObject.Predmet.ProtustrankaFormatedWithAdressOIB_1"> MA-DA trgovina, usluge, uvoz-izvoz d.o.o., OIB 69094297986, Poljanice 24, 10000 Zagreb</derivirana_varijabla>
  </DomainObject.Predmet.ProtustrankaFormatedWithAdressOIB>
  <DomainObject.Predmet.ProtustrankaWithAdress>
    <izvorni_sadrzaj>MA-DA trgovina, usluge, uvoz-izvoz d.o.o. Poljanice 24, 10000 Zagreb</izvorni_sadrzaj>
    <derivirana_varijabla naziv="DomainObject.Predmet.ProtustrankaWithAdress_1">MA-DA trgovina, usluge, uvoz-izvoz d.o.o. Poljanice 24, 10000 Zagreb</derivirana_varijabla>
  </DomainObject.Predmet.ProtustrankaWithAdress>
  <DomainObject.Predmet.ProtustrankaWithAdressOIB>
    <izvorni_sadrzaj>MA-DA trgovina, usluge, uvoz-izvoz d.o.o., OIB 69094297986, Poljanice 24, 10000 Zagreb</izvorni_sadrzaj>
    <derivirana_varijabla naziv="DomainObject.Predmet.ProtustrankaWithAdressOIB_1">MA-DA trgovina, usluge, uvoz-izvoz d.o.o., OIB 69094297986, Poljanice 24, 10000 Zagreb</derivirana_varijabla>
  </DomainObject.Predmet.ProtustrankaWithAdressOIB>
  <DomainObject.Predmet.ProtustrankaNazivFormated>
    <izvorni_sadrzaj>MA-DA trgovina, usluge, uvoz-izvoz d.o.o.</izvorni_sadrzaj>
    <derivirana_varijabla naziv="DomainObject.Predmet.ProtustrankaNazivFormated_1">MA-DA trgovina, usluge, uvoz-izvoz d.o.o.</derivirana_varijabla>
  </DomainObject.Predmet.ProtustrankaNazivFormated>
  <DomainObject.Predmet.ProtustrankaNazivFormatedOIB>
    <izvorni_sadrzaj>MA-DA trgovina, usluge, uvoz-izvoz d.o.o., OIB 69094297986</izvorni_sadrzaj>
    <derivirana_varijabla naziv="DomainObject.Predmet.ProtustrankaNazivFormatedOIB_1">MA-DA trgovina, usluge, uvoz-izvoz d.o.o., OIB 69094297986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trgovina, usluge, uvoz-izvoz d.o.o.</item>
    </izvorni_sadrzaj>
    <derivirana_varijabla naziv="DomainObject.Predmet.ProtuStrankaListFormated_1">
      <item>MA-DA trgovina, usluge, uvoz-izvoz d.o.o.</item>
    </derivirana_varijabla>
  </DomainObject.Predmet.ProtuStrankaListFormated>
  <DomainObject.Predmet.ProtuStrankaListFormatedOIB>
    <izvorni_sadrzaj>
      <item>MA-DA trgovina, usluge, uvoz-izvoz d.o.o., OIB 69094297986</item>
    </izvorni_sadrzaj>
    <derivirana_varijabla naziv="DomainObject.Predmet.ProtuStrankaListFormatedOIB_1">
      <item>MA-DA trgovina, usluge, uvoz-izvoz d.o.o., OIB 69094297986</item>
    </derivirana_varijabla>
  </DomainObject.Predmet.ProtuStrankaListFormatedOIB>
  <DomainObject.Predmet.ProtuStrankaListFormatedWithAdress>
    <izvorni_sadrzaj>
      <item>MA-DA trgovina, usluge, uvoz-izvoz d.o.o., Poljanice 24, 10000 Zagreb</item>
    </izvorni_sadrzaj>
    <derivirana_varijabla naziv="DomainObject.Predmet.ProtuStrankaListFormatedWithAdress_1">
      <item>MA-DA trgovina, usluge, uvoz-izvoz d.o.o., Poljanice 24, 10000 Zagreb</item>
    </derivirana_varijabla>
  </DomainObject.Predmet.ProtuStrankaListFormatedWithAdress>
  <DomainObject.Predmet.ProtuStrankaListFormatedWithAdressOIB>
    <izvorni_sadrzaj>
      <item>MA-DA trgovina, usluge, uvoz-izvoz d.o.o., OIB 69094297986, Poljanice 24, 10000 Zagreb</item>
    </izvorni_sadrzaj>
    <derivirana_varijabla naziv="DomainObject.Predmet.ProtuStrankaListFormatedWithAdressOIB_1">
      <item>MA-DA trgovina, usluge, uvoz-izvoz d.o.o., OIB 69094297986, Poljanice 24, 10000 Zagreb</item>
    </derivirana_varijabla>
  </DomainObject.Predmet.ProtuStrankaListFormatedWithAdressOIB>
  <DomainObject.Predmet.ProtuStrankaListNazivFormated>
    <izvorni_sadrzaj>
      <item>MA-DA trgovina, usluge, uvoz-izvoz d.o.o.</item>
    </izvorni_sadrzaj>
    <derivirana_varijabla naziv="DomainObject.Predmet.ProtuStrankaListNazivFormated_1">
      <item>MA-DA trgovina, usluge, uvoz-izvoz d.o.o.</item>
    </derivirana_varijabla>
  </DomainObject.Predmet.ProtuStrankaListNazivFormated>
  <DomainObject.Predmet.ProtuStrankaListNazivFormatedOIB>
    <izvorni_sadrzaj>
      <item>MA-DA trgovina, usluge, uvoz-izvoz d.o.o., OIB 69094297986</item>
    </izvorni_sadrzaj>
    <derivirana_varijabla naziv="DomainObject.Predmet.ProtuStrankaListNazivFormatedOIB_1">
      <item>MA-DA trgovina, usluge, uvoz-izvoz d.o.o., OIB 69094297986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trgovina, usluge, uvoz-izvoz d.o.o.</izvorni_sadrzaj>
    <derivirana_varijabla naziv="DomainObject.Predmet.ProtustrankaIDrugi_1">MA-DA trgovina, usluge,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trgovina, usluge, uvoz-izvoz d.o.o., OIB 69094297986, Poljanice 24, 10000 Zagreb</izvorni_sadrzaj>
    <derivirana_varijabla naziv="DomainObject.Predmet.ProtustrankaIDrugiAdressOIB_1">MA-DA trgovina, usluge, uvoz-izvoz d.o.o., OIB 69094297986,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MA-DA trgovina, usluge, uvoz-izvoz d.o.o.</item>
      <item>FINA Regionalni centar Zagreb</item>
    </izvorni_sadrzaj>
    <derivirana_varijabla naziv="DomainObject.Predmet.SudioniciListNaziv_1">
      <item>MA-DA trgovina, usluge, uvoz-izvoz d.o.o.</item>
      <item>FINA Regionalni centar Zagreb</item>
    </derivirana_varijabla>
  </DomainObject.Predmet.SudioniciListNaziv>
  <DomainObject.Predmet.SudioniciListAdressOIB>
    <izvorni_sadrzaj>
      <item>MA-DA trgovina, usluge, uvoz-izvoz d.o.o., OIB 69094297986, Poljanice 24,10000 Zagreb</item>
      <item>FINA Regionalni centar Zagreb, OIB 85821130368, Trg svibanjskih žrtava 1995. 1,10000 Zagreb</item>
    </izvorni_sadrzaj>
    <derivirana_varijabla naziv="DomainObject.Predmet.SudioniciListAdressOIB_1">
      <item>MA-DA trgovina, usluge, uvoz-izvoz d.o.o., OIB 69094297986, Poljanice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69094297986</item>
      <item>, OIB 85821130368</item>
    </izvorni_sadrzaj>
    <derivirana_varijabla naziv="DomainObject.Predmet.SudioniciListNazivOIB_1">
      <item>, OIB 69094297986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151AB-5DF9-4F55-AA65-51B591CC3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1568</properties:Characters>
  <properties:Lines>42</properties:Lines>
  <properties:Paragraphs>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2017-02-21T06:12:00Z</dcterms:created>
  <dc:creator>ssabljic</dc:creator>
  <cp:lastModifiedBy>Miroslav Lovreković</cp:lastModifiedBy>
  <cp:lastPrinted>2017-02-21T06:19:00Z</cp:lastPrinted>
  <dcterms:modified xmlns:xsi="http://www.w3.org/2001/XMLSchema-instance" xsi:type="dcterms:W3CDTF">2017-02-21T10:54:00Z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