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0a7e" w14:paraId="2370a7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4635D5">
        <w:t>KRISTY</w:t>
      </w:r>
      <w:r w:rsidR="000201C2">
        <w:t>,</w:t>
      </w:r>
      <w:r w:rsidR="00087712">
        <w:t xml:space="preserve"> d.o.o.</w:t>
      </w:r>
      <w:r>
        <w:t xml:space="preserve"> sa sjedištem </w:t>
      </w:r>
      <w:r w:rsidR="00087712">
        <w:t>u Zadru</w:t>
      </w:r>
      <w:r w:rsidR="00447958">
        <w:t xml:space="preserve"> (</w:t>
      </w:r>
      <w:r w:rsidR="00087712">
        <w:t>Grad Zadar</w:t>
      </w:r>
      <w:r w:rsidR="00447958">
        <w:t xml:space="preserve">), </w:t>
      </w:r>
      <w:r w:rsidR="004635D5">
        <w:t>Kazališni prolaz 2</w:t>
      </w:r>
      <w:r>
        <w:t xml:space="preserve">, OIB: </w:t>
      </w:r>
      <w:r w:rsidR="004635D5" w:rsidRPr="004635D5">
        <w:t>95199421965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4635D5">
        <w:t>24</w:t>
      </w:r>
      <w:r>
        <w:t xml:space="preserve">. </w:t>
      </w:r>
      <w:r w:rsidR="004635D5">
        <w:t xml:space="preserve">studenog </w:t>
      </w:r>
      <w:r>
        <w:t>2016</w:t>
      </w:r>
      <w:r w:rsidRPr="00FC1537">
        <w:t>.</w:t>
      </w:r>
      <w:r>
        <w:t xml:space="preserve">, </w:t>
      </w:r>
      <w:r w:rsidR="004635D5">
        <w:t>9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635D5" w:rsidRPr="004635D5">
        <w:t>KRISTY</w:t>
      </w:r>
      <w:r w:rsidR="000201C2">
        <w:t>,</w:t>
      </w:r>
      <w:r w:rsidR="004635D5" w:rsidRPr="004635D5">
        <w:t xml:space="preserve"> d.o.o. sa sjedištem u Zadru (Grad Zadar), Kazališni </w:t>
      </w:r>
      <w:r w:rsidR="004635D5">
        <w:t>p</w:t>
      </w:r>
      <w:r w:rsidR="004635D5" w:rsidRPr="004635D5">
        <w:t>rolaz 2, OIB: 95199421965</w:t>
      </w:r>
      <w:r w:rsidR="00990A98">
        <w:t xml:space="preserve"> </w:t>
      </w:r>
      <w:r>
        <w:t xml:space="preserve">na temelju neizvršenih osnova za plaćanje iznosi </w:t>
      </w:r>
      <w:r w:rsidR="004635D5">
        <w:t>6</w:t>
      </w:r>
      <w:r w:rsidR="00990A98">
        <w:t>.</w:t>
      </w:r>
      <w:r w:rsidR="004635D5">
        <w:t>341</w:t>
      </w:r>
      <w:r w:rsidR="00990A98">
        <w:t>,</w:t>
      </w:r>
      <w:r w:rsidR="004635D5">
        <w:t>00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4635D5" w:rsidRPr="004635D5">
        <w:t xml:space="preserve">Križan Furčić,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4635D5">
        <w:t>9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3530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4635D5">
      <w:t>Poslovni broj: 5 St-1137/16-6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>
      <w:t>-1137/16-6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447958"/>
    <w:rsid w:val="004635D5"/>
    <w:rsid w:val="005F67DA"/>
    <w:rsid w:val="006A66B9"/>
    <w:rsid w:val="006E6B12"/>
    <w:rsid w:val="008337B7"/>
    <w:rsid w:val="009566C8"/>
    <w:rsid w:val="00990A98"/>
    <w:rsid w:val="009E2467"/>
    <w:rsid w:val="00A32F79"/>
    <w:rsid w:val="00A35303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6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6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6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6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6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6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KRISTY, društvo s ograničenom odgovornošću za promet nekretninama, trgovinu i usluge</izvorni_sadrzaj>
    <derivirana_varijabla naziv="DomainObject.Predmet.ProtustrankaFormated_1">  KRISTY, društvo s ograničenom odgovornošću za promet nekretninama, trgovinu i usluge</derivirana_varijabla>
  </DomainObject.Predmet.ProtustrankaFormated>
  <DomainObject.Predmet.ProtustrankaFormatedOIB>
    <izvorni_sadrzaj>  KRISTY, društvo s ograničenom odgovornošću za promet nekretninama, trgovinu i usluge, OIB 95199421965</izvorni_sadrzaj>
    <derivirana_varijabla naziv="DomainObject.Predmet.ProtustrankaFormatedOIB_1">  KRISTY, društvo s ograničenom odgovornošću za promet nekretninama, trgovinu i usluge, OIB 95199421965</derivirana_varijabla>
  </DomainObject.Predmet.ProtustrankaFormatedOIB>
  <DomainObject.Predmet.ProtustrankaFormatedWithAdress>
    <izvorni_sadrzaj> KRISTY, društvo s ograničenom odgovornošću za promet nekretninama, trgovinu i usluge, Kazališni Prolaz 2, 23000 Zadar</izvorni_sadrzaj>
    <derivirana_varijabla naziv="DomainObject.Predmet.ProtustrankaFormatedWithAdress_1"> KRISTY, društvo s ograničenom odgovornošću za promet nekretninama, trgovinu i usluge, Kazališni Prolaz 2, 23000 Zadar</derivirana_varijabla>
  </DomainObject.Predmet.ProtustrankaFormatedWithAdress>
  <DomainObject.Predmet.ProtustrankaFormatedWithAdressOIB>
    <izvorni_sadrzaj> KRISTY, društvo s ograničenom odgovornošću za promet nekretninama, trgovinu i usluge, OIB 95199421965, Kazališni Prolaz 2, 23000 Zadar</izvorni_sadrzaj>
    <derivirana_varijabla naziv="DomainObject.Predmet.ProtustrankaFormatedWithAdressOIB_1"> KRISTY, društvo s ograničenom odgovornošću za promet nekretninama, trgovinu i usluge, OIB 95199421965, Kazališni Prolaz 2, 23000 Zadar</derivirana_varijabla>
  </DomainObject.Predmet.ProtustrankaFormatedWithAdressOIB>
  <DomainObject.Predmet.ProtustrankaWithAdress>
    <izvorni_sadrzaj>KRISTY, društvo s ograničenom odgovornošću za promet nekretninama, trgovinu i usluge Kazališni Prolaz 2, 23000 Zadar</izvorni_sadrzaj>
    <derivirana_varijabla naziv="DomainObject.Predmet.ProtustrankaWithAdress_1">KRISTY, društvo s ograničenom odgovornošću za promet nekretninama, trgovinu i usluge Kazališni Prolaz 2, 23000 Zadar</derivirana_varijabla>
  </DomainObject.Predmet.ProtustrankaWithAdress>
  <DomainObject.Predmet.ProtustrankaWithAdressOIB>
    <izvorni_sadrzaj>KRISTY, društvo s ograničenom odgovornošću za promet nekretninama, trgovinu i usluge, OIB 95199421965, Kazališni Prolaz 2, 23000 Zadar</izvorni_sadrzaj>
    <derivirana_varijabla naziv="DomainObject.Predmet.ProtustrankaWithAdressOIB_1">KRISTY, društvo s ograničenom odgovornošću za promet nekretninama, trgovinu i usluge, OIB 95199421965, Kazališni Prolaz 2, 23000 Zadar</derivirana_varijabla>
  </DomainObject.Predmet.ProtustrankaWithAdressOIB>
  <DomainObject.Predmet.ProtustrankaNazivFormated>
    <izvorni_sadrzaj>KRISTY, društvo s ograničenom odgovornošću za promet nekretninama, trgovinu i usluge</izvorni_sadrzaj>
    <derivirana_varijabla naziv="DomainObject.Predmet.ProtustrankaNazivFormated_1">KRISTY, društvo s ograničenom odgovornošću za promet nekretninama, trgovinu i usluge</derivirana_varijabla>
  </DomainObject.Predmet.ProtustrankaNazivFormated>
  <DomainObject.Predmet.ProtustrankaNazivFormatedOIB>
    <izvorni_sadrzaj>KRISTY, društvo s ograničenom odgovornošću za promet nekretninama, trgovinu i usluge, OIB 95199421965</izvorni_sadrzaj>
    <derivirana_varijabla naziv="DomainObject.Predmet.ProtustrankaNazivFormatedOIB_1">KRISTY, društvo s ograničenom odgovornošću za promet nekretninama, trgovinu i usluge, OIB 95199421965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KRISTY, društvo s ograničenom odgovornošću za promet nekretninama, trgovinu i usluge</item>
    </izvorni_sadrzaj>
    <derivirana_varijabla naziv="DomainObject.Predmet.ProtuStrankaListFormated_1">
      <item>KRISTY, društvo s ograničenom odgovornošću za promet nekretninama, trgovinu i usluge</item>
    </derivirana_varijabla>
  </DomainObject.Predmet.ProtuStrankaListFormated>
  <DomainObject.Predmet.ProtuStrankaListFormatedOIB>
    <izvorni_sadrzaj>
      <item>KRISTY, društvo s ograničenom odgovornošću za promet nekretninama, trgovinu i usluge, OIB 95199421965</item>
    </izvorni_sadrzaj>
    <derivirana_varijabla naziv="DomainObject.Predmet.ProtuStrankaListFormatedOIB_1">
      <item>KRISTY, društvo s ograničenom odgovornošću za promet nekretninama, trgovinu i usluge, OIB 95199421965</item>
    </derivirana_varijabla>
  </DomainObject.Predmet.ProtuStrankaListFormatedOIB>
  <DomainObject.Predmet.ProtuStrankaListFormatedWithAdress>
    <izvorni_sadrzaj>
      <item>KRISTY, društvo s ograničenom odgovornošću za promet nekretninama, trgovinu i usluge, Kazališni Prolaz 2, 23000 Zadar</item>
    </izvorni_sadrzaj>
    <derivirana_varijabla naziv="DomainObject.Predmet.ProtuStrankaListFormatedWithAdress_1">
      <item>KRISTY, društvo s ograničenom odgovornošću za promet nekretninama, trgovinu i usluge, Kazališni Prolaz 2, 23000 Zadar</item>
    </derivirana_varijabla>
  </DomainObject.Predmet.ProtuStrankaListFormatedWithAdress>
  <DomainObject.Predmet.ProtuStrankaListFormatedWithAdressOIB>
    <izvorni_sadrzaj>
      <item>KRISTY, društvo s ograničenom odgovornošću za promet nekretninama, trgovinu i usluge, OIB 95199421965, Kazališni Prolaz 2, 23000 Zadar</item>
    </izvorni_sadrzaj>
    <derivirana_varijabla naziv="DomainObject.Predmet.ProtuStrankaListFormatedWithAdressOIB_1">
      <item>KRISTY, društvo s ograničenom odgovornošću za promet nekretninama, trgovinu i usluge, OIB 95199421965, Kazališni Prolaz 2, 23000 Zadar</item>
    </derivirana_varijabla>
  </DomainObject.Predmet.ProtuStrankaListFormatedWithAdressOIB>
  <DomainObject.Predmet.ProtuStrankaListNazivFormated>
    <izvorni_sadrzaj>
      <item>KRISTY, društvo s ograničenom odgovornošću za promet nekretninama, trgovinu i usluge</item>
    </izvorni_sadrzaj>
    <derivirana_varijabla naziv="DomainObject.Predmet.ProtuStrankaListNazivFormated_1">
      <item>KRISTY, društvo s ograničenom odgovornošću za promet nekretninama, trgovinu i usluge</item>
    </derivirana_varijabla>
  </DomainObject.Predmet.ProtuStrankaListNazivFormated>
  <DomainObject.Predmet.ProtuStrankaListNazivFormatedOIB>
    <izvorni_sadrzaj>
      <item>KRISTY, društvo s ograničenom odgovornošću za promet nekretninama, trgovinu i usluge, OIB 95199421965</item>
    </izvorni_sadrzaj>
    <derivirana_varijabla naziv="DomainObject.Predmet.ProtuStrankaListNazivFormatedOIB_1">
      <item>KRISTY, društvo s ograničenom odgovornošću za promet nekretninama, trgovinu i usluge, OIB 95199421965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KRISTY, društvo s ograničenom odgovornošću za promet nekretninama, trgovinu i usluge</izvorni_sadrzaj>
    <derivirana_varijabla naziv="DomainObject.Predmet.ProtustrankaIDrugi_1">KRISTY, društvo s ograničenom odgovornošću za promet nekretninama,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KRISTY, društvo s ograničenom odgovornošću za promet nekretninama, trgovinu i usluge, OIB 95199421965, Kazališni Prolaz 2, 23000 Zadar</izvorni_sadrzaj>
    <derivirana_varijabla naziv="DomainObject.Predmet.ProtustrankaIDrugiAdressOIB_1">KRISTY, društvo s ograničenom odgovornošću za promet nekretninama, trgovinu i usluge, OIB 95199421965, Kazališni Prolaz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KRISTY, društvo s ograničenom odgovornošću za promet nekretninama, trgovinu i usluge</item>
    </izvorni_sadrzaj>
    <derivirana_varijabla naziv="DomainObject.Predmet.SudioniciListNaziv_1">
      <item>FINA</item>
      <item>KRISTY, društvo s ograničenom odgovornošću za promet nekretninama, trgovinu i usluge</item>
    </derivirana_varijabla>
  </DomainObject.Predmet.SudioniciListNaziv>
  <DomainObject.Predmet.SudioniciListAdressOIB>
    <izvorni_sadrzaj>
      <item>FINA, OIB 85821130368</item>
      <item>KRISTY, društvo s ograničenom odgovornošću za promet nekretninama, trgovinu i usluge, OIB 95199421965, Kazališni Prolaz 2,23000 Zadar</item>
    </izvorni_sadrzaj>
    <derivirana_varijabla naziv="DomainObject.Predmet.SudioniciListAdressOIB_1">
      <item>FINA, OIB 85821130368</item>
      <item>KRISTY, društvo s ograničenom odgovornošću za promet nekretninama, trgovinu i usluge, OIB 95199421965, Kazališni Prolaz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95199421965</item>
    </izvorni_sadrzaj>
    <derivirana_varijabla naziv="DomainObject.Predmet.SudioniciListNazivOIB_1">
      <item>, OIB 85821130368</item>
      <item>, OIB 95199421965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1999</properties:Characters>
  <properties:Lines>64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2016-12-09T14:22:00Z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